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1c27" w14:paraId="3e51c27" w:rsidRDefault="00C145DC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B6149C">
        <w:t>U SLAVONSKOM BRODU</w:t>
      </w:r>
    </w:p>
    <w:p w:rsidRDefault="00C92766" w:rsidR="00C92766">
      <w:r>
        <w:t>Trg pobjede 13</w:t>
      </w:r>
    </w:p>
    <w:p w:rsidRDefault="00C92766" w:rsidR="00A23C9F">
      <w:r>
        <w:t xml:space="preserve">35000 Slavonski Brod                     </w:t>
      </w:r>
      <w:r w:rsidR="00915ED5">
        <w:t xml:space="preserve">                                    </w:t>
      </w:r>
      <w:r w:rsidR="00E0603A">
        <w:t xml:space="preserve">       </w:t>
      </w:r>
      <w:r w:rsidR="00915ED5">
        <w:t xml:space="preserve">     Broj: </w:t>
      </w:r>
      <w:r w:rsidR="00802CA2">
        <w:t>1/</w:t>
      </w:r>
      <w:r w:rsidR="00915ED5">
        <w:t>St-</w:t>
      </w:r>
      <w:r w:rsidR="00802CA2">
        <w:t>464/2011-33</w:t>
      </w:r>
    </w:p>
    <w:p w:rsidRDefault="00596C61" w:rsidR="00596C61"/>
    <w:p w:rsidRDefault="00915ED5" w:rsidR="00915ED5"/>
    <w:p w:rsidRDefault="00C51DF9" w:rsidP="00C51DF9" w:rsidR="00915ED5" w:rsidRPr="00A23C9F">
      <w:pPr>
        <w:jc w:val="center"/>
      </w:pPr>
      <w:r w:rsidRPr="00A23C9F">
        <w:t>R E P U B L I K A     H R V A T S K A</w:t>
      </w:r>
    </w:p>
    <w:p w:rsidRDefault="00915ED5" w:rsidP="0005159F" w:rsidR="001A5887" w:rsidRPr="00A23C9F">
      <w:pPr>
        <w:jc w:val="center"/>
      </w:pPr>
      <w:r w:rsidRPr="00A23C9F">
        <w:t>R J E Š E N J E</w:t>
      </w:r>
    </w:p>
    <w:p w:rsidRDefault="00915ED5" w:rsidR="00915ED5"/>
    <w:p w:rsidRDefault="00915ED5" w:rsidP="007B6874" w:rsidR="009663CA">
      <w:pPr>
        <w:jc w:val="both"/>
      </w:pPr>
      <w:r>
        <w:tab/>
      </w:r>
      <w:r w:rsidR="00802CA2">
        <w:rPr>
          <w:color w:val="000000"/>
        </w:rPr>
        <w:t xml:space="preserve">TRGOVAČKI SUD U OSIJEKU STALNA SLUŽBA </w:t>
      </w:r>
      <w:r w:rsidR="00B32E28">
        <w:rPr>
          <w:color w:val="000000"/>
        </w:rPr>
        <w:t>U SLAVONSKOM BRODU, po stečajnoj sutkinji</w:t>
      </w:r>
      <w:r w:rsidR="00802CA2">
        <w:rPr>
          <w:color w:val="000000"/>
        </w:rPr>
        <w:t xml:space="preserve"> Vesni Vukelić, u postupku radi naknadne diobe stečajne mase iza POLJOPRIVREDNA ZADRUGA SLAVONSKI ŠAMAC u stečaju, sa sjedištem u Piškorevcima, Zagrebačka 8a, OIB 64252345732, nastala iza subjekta POLJOPRIVREDNA ZADRUGA SLAVONSKI ŠAMAC u stečaju, </w:t>
      </w:r>
      <w:proofErr w:type="spellStart"/>
      <w:r w:rsidR="00802CA2">
        <w:rPr>
          <w:color w:val="000000"/>
        </w:rPr>
        <w:t>Kruševica</w:t>
      </w:r>
      <w:proofErr w:type="spellEnd"/>
      <w:r w:rsidR="00802CA2">
        <w:rPr>
          <w:color w:val="000000"/>
        </w:rPr>
        <w:t>, Ljudevita Gaja 88, OIB 30124278016,</w:t>
      </w:r>
      <w:r>
        <w:t xml:space="preserve"> </w:t>
      </w:r>
      <w:r w:rsidR="009663CA">
        <w:t xml:space="preserve">nakon održanog ročišta za javnu dražbu radi unovčenja </w:t>
      </w:r>
      <w:r w:rsidR="00C331B4">
        <w:t>nekretnina</w:t>
      </w:r>
      <w:r w:rsidR="009663CA">
        <w:t xml:space="preserve"> stečajnog dužnika</w:t>
      </w:r>
      <w:r w:rsidR="00C331B4">
        <w:t>, odlučujući o dosudi</w:t>
      </w:r>
      <w:r w:rsidR="009663CA">
        <w:t xml:space="preserve">, dana </w:t>
      </w:r>
      <w:r w:rsidR="00B32E28">
        <w:t>01.prosinca</w:t>
      </w:r>
      <w:r w:rsidR="008A5388">
        <w:t xml:space="preserve"> 2017</w:t>
      </w:r>
      <w:r w:rsidR="009663CA">
        <w:t>.g.</w:t>
      </w:r>
    </w:p>
    <w:p w:rsidRDefault="00596C61" w:rsidP="007B6874" w:rsidR="00596C61">
      <w:pPr>
        <w:jc w:val="both"/>
      </w:pPr>
    </w:p>
    <w:p w:rsidRDefault="00A23C9F" w:rsidR="00A23C9F"/>
    <w:p w:rsidRDefault="009663CA" w:rsidP="004519BF" w:rsidR="00A23C9F">
      <w:pPr>
        <w:jc w:val="center"/>
      </w:pPr>
      <w:r w:rsidRPr="00A23C9F">
        <w:t>r i j e š i o    j e</w:t>
      </w:r>
    </w:p>
    <w:p w:rsidRDefault="00E52EF2" w:rsidP="004519BF" w:rsidR="00E52EF2">
      <w:pPr>
        <w:jc w:val="center"/>
      </w:pPr>
    </w:p>
    <w:p w:rsidRDefault="0084730D" w:rsidP="0084730D" w:rsidR="0084730D">
      <w:pPr>
        <w:ind w:left="360"/>
      </w:pPr>
    </w:p>
    <w:p w:rsidRDefault="00291688" w:rsidP="00CF4EC9" w:rsidR="0084730D">
      <w:pPr>
        <w:ind w:left="360"/>
      </w:pPr>
      <w:r>
        <w:rPr>
          <w:b/>
        </w:rPr>
        <w:tab/>
      </w:r>
      <w:r w:rsidR="009663CA"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r>
        <w:t>Ponuditelju</w:t>
      </w:r>
      <w:r w:rsidR="00DA6440">
        <w:t xml:space="preserve"> </w:t>
      </w:r>
      <w:r w:rsidR="00802CA2" w:rsidRPr="00802CA2">
        <w:rPr>
          <w:b/>
        </w:rPr>
        <w:t xml:space="preserve">LOVRI ŠUNIĆU iz </w:t>
      </w:r>
      <w:proofErr w:type="spellStart"/>
      <w:r w:rsidR="00802CA2" w:rsidRPr="00802CA2">
        <w:rPr>
          <w:b/>
        </w:rPr>
        <w:t>Kruševice</w:t>
      </w:r>
      <w:proofErr w:type="spellEnd"/>
      <w:r w:rsidR="00802CA2" w:rsidRPr="00802CA2">
        <w:rPr>
          <w:b/>
        </w:rPr>
        <w:t xml:space="preserve">, Braće Radića 13, Slavonski </w:t>
      </w:r>
      <w:proofErr w:type="spellStart"/>
      <w:r w:rsidR="00802CA2" w:rsidRPr="00802CA2">
        <w:rPr>
          <w:b/>
        </w:rPr>
        <w:t>Šamac</w:t>
      </w:r>
      <w:proofErr w:type="spellEnd"/>
      <w:r w:rsidR="00802CA2" w:rsidRPr="00802CA2">
        <w:rPr>
          <w:b/>
        </w:rPr>
        <w:t>, OIB 27321726058</w:t>
      </w:r>
      <w:r>
        <w:t xml:space="preserve">, </w:t>
      </w:r>
      <w:r w:rsidR="00DA6440">
        <w:t xml:space="preserve">dosuđuje se </w:t>
      </w:r>
      <w:r w:rsidR="009A2A22">
        <w:t xml:space="preserve">dio imovine </w:t>
      </w:r>
      <w:r w:rsidR="00DA6FBF">
        <w:t xml:space="preserve">vlasništva </w:t>
      </w:r>
      <w:r w:rsidR="00802CA2">
        <w:rPr>
          <w:color w:val="000000"/>
        </w:rPr>
        <w:t>stečajne mase iza POLJOPRIVREDNA ZADRUGA SLAVONSKI ŠAMAC u stečaju, sa sjedištem u Piškorevcima, Zagrebačka 8a</w:t>
      </w:r>
      <w:r w:rsidR="00B32E28">
        <w:rPr>
          <w:color w:val="000000"/>
        </w:rPr>
        <w:t xml:space="preserve">, OIB 64252345732, nastala iza subjekta POLJOPRIVREDNA ZADRUGA SLAVONSKI ŠAMAC u stečaju, </w:t>
      </w:r>
      <w:proofErr w:type="spellStart"/>
      <w:r w:rsidR="00B32E28">
        <w:rPr>
          <w:color w:val="000000"/>
        </w:rPr>
        <w:t>Kruševica</w:t>
      </w:r>
      <w:proofErr w:type="spellEnd"/>
      <w:r w:rsidR="00B32E28">
        <w:rPr>
          <w:color w:val="000000"/>
        </w:rPr>
        <w:t>, Ljudevita Gaja 88, OIB 30124278016</w:t>
      </w:r>
      <w:r w:rsidR="00E15249">
        <w:t xml:space="preserve"> </w:t>
      </w:r>
      <w:r>
        <w:t>koju čine nekretnine označene</w:t>
      </w:r>
      <w:r w:rsidR="00CF4EC9">
        <w:t xml:space="preserve"> sa kč.br. </w:t>
      </w:r>
      <w:r w:rsidR="00802CA2">
        <w:t xml:space="preserve">395/1, oranica </w:t>
      </w:r>
      <w:proofErr w:type="spellStart"/>
      <w:r w:rsidR="00802CA2">
        <w:t>Bundevište</w:t>
      </w:r>
      <w:proofErr w:type="spellEnd"/>
      <w:r w:rsidR="00802CA2">
        <w:t xml:space="preserve"> sa 15128 m2 i kč.br. 405/4, oranica </w:t>
      </w:r>
      <w:proofErr w:type="spellStart"/>
      <w:r w:rsidR="00802CA2">
        <w:t>Bundevište</w:t>
      </w:r>
      <w:proofErr w:type="spellEnd"/>
      <w:r w:rsidR="00802CA2">
        <w:t xml:space="preserve"> sa 7593 m2, upisane u </w:t>
      </w:r>
      <w:proofErr w:type="spellStart"/>
      <w:r w:rsidR="00802CA2">
        <w:t>zk.ul</w:t>
      </w:r>
      <w:proofErr w:type="spellEnd"/>
      <w:r w:rsidR="00802CA2">
        <w:t xml:space="preserve">. 798 k.o. </w:t>
      </w:r>
      <w:proofErr w:type="spellStart"/>
      <w:r w:rsidR="00802CA2">
        <w:t>Kruševica</w:t>
      </w:r>
      <w:proofErr w:type="spellEnd"/>
      <w:r w:rsidR="00802CA2">
        <w:t>.</w:t>
      </w:r>
    </w:p>
    <w:p w:rsidRDefault="00B32E28" w:rsidP="00CD4033" w:rsidR="00B32E28">
      <w:pPr>
        <w:jc w:val="both"/>
      </w:pPr>
    </w:p>
    <w:p w:rsidRDefault="0041286C" w:rsidP="0005159F" w:rsidR="00DA6440">
      <w:pPr>
        <w:jc w:val="both"/>
      </w:pPr>
      <w:r>
        <w:tab/>
      </w:r>
      <w:r w:rsidRPr="007C79B0">
        <w:rPr>
          <w:b/>
        </w:rPr>
        <w:t>II –</w:t>
      </w:r>
      <w:r>
        <w:t xml:space="preserve"> </w:t>
      </w:r>
      <w:r w:rsidR="00291688">
        <w:t>Ponuditelj (k</w:t>
      </w:r>
      <w:r w:rsidR="005D67E3">
        <w:t>upac</w:t>
      </w:r>
      <w:r w:rsidR="00291688">
        <w:t>)</w:t>
      </w:r>
      <w:r w:rsidR="005D67E3">
        <w:t xml:space="preserve"> </w:t>
      </w:r>
      <w:r w:rsidR="00802CA2">
        <w:t xml:space="preserve">Lovro </w:t>
      </w:r>
      <w:proofErr w:type="spellStart"/>
      <w:r w:rsidR="00802CA2">
        <w:t>Šunić</w:t>
      </w:r>
      <w:proofErr w:type="spellEnd"/>
      <w:r w:rsidR="00DA6440">
        <w:t xml:space="preserve"> dužan je uplatiti </w:t>
      </w:r>
      <w:proofErr w:type="spellStart"/>
      <w:r w:rsidR="00DA6440">
        <w:t>kupovninu</w:t>
      </w:r>
      <w:proofErr w:type="spellEnd"/>
      <w:r w:rsidR="00DA6440">
        <w:t xml:space="preserve"> u </w:t>
      </w:r>
      <w:r w:rsidR="00B32E28">
        <w:t xml:space="preserve">ukupnom </w:t>
      </w:r>
      <w:r w:rsidR="00DA6440">
        <w:t xml:space="preserve">iznosu od </w:t>
      </w:r>
      <w:r w:rsidR="00802CA2">
        <w:t>50.000</w:t>
      </w:r>
      <w:r w:rsidR="00291688">
        <w:t>,00</w:t>
      </w:r>
      <w:r w:rsidR="00DA6440">
        <w:t xml:space="preserve"> kn</w:t>
      </w:r>
      <w:r w:rsidR="00B32E28">
        <w:t xml:space="preserve"> ( 33.300,00 kn + 16.700,00 kn), umanjenu za uplaćene jamčevine</w:t>
      </w:r>
      <w:r w:rsidR="00DA6440">
        <w:t xml:space="preserve"> (</w:t>
      </w:r>
      <w:r w:rsidR="00802CA2">
        <w:t>5.000,00</w:t>
      </w:r>
      <w:r w:rsidR="00291688">
        <w:t xml:space="preserve"> kn) u roku od 30</w:t>
      </w:r>
      <w:r w:rsidR="00DA6440">
        <w:t xml:space="preserve"> dana, računajući od dan</w:t>
      </w:r>
      <w:r w:rsidR="00291688">
        <w:t>a zaključenja javne dražbe (</w:t>
      </w:r>
      <w:r w:rsidR="00802CA2">
        <w:t>29.11</w:t>
      </w:r>
      <w:r w:rsidR="00DA6440">
        <w:t>.2017.)</w:t>
      </w:r>
    </w:p>
    <w:p w:rsidRDefault="00DA6440" w:rsidP="0005159F" w:rsidR="00EA6556">
      <w:pPr>
        <w:jc w:val="both"/>
      </w:pPr>
      <w:r>
        <w:tab/>
        <w:t xml:space="preserve">Uplata se ima izvršiti na </w:t>
      </w:r>
      <w:r w:rsidR="00EA6556">
        <w:t xml:space="preserve">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802CA2">
        <w:rPr>
          <w:b/>
        </w:rPr>
        <w:t>464</w:t>
      </w:r>
      <w:r w:rsidR="007C79B0">
        <w:t>-2011.</w:t>
      </w:r>
    </w:p>
    <w:p w:rsidRDefault="00CF4EC9" w:rsidP="0005159F" w:rsidR="00CF4EC9">
      <w:pPr>
        <w:jc w:val="both"/>
      </w:pPr>
    </w:p>
    <w:p w:rsidRDefault="00EA6556" w:rsidP="0005159F" w:rsidR="00EA6556">
      <w:pPr>
        <w:jc w:val="both"/>
      </w:pPr>
      <w:r>
        <w:tab/>
        <w:t xml:space="preserve">Ukoliko u tom roku kupac ne položi </w:t>
      </w:r>
      <w:r w:rsidR="00DA6440">
        <w:t>zatraženi iznos,</w:t>
      </w:r>
      <w:r>
        <w:t xml:space="preserve"> Sud će prodaju oglasiti nevažećom i odrediti novu dražbu</w:t>
      </w:r>
      <w:r w:rsidR="00291688">
        <w:t>, a kupac gubi pravo na povrat jamčevine</w:t>
      </w:r>
      <w:r w:rsidR="00CF4EC9">
        <w:t>.</w:t>
      </w:r>
    </w:p>
    <w:p w:rsidRDefault="00EA6556" w:rsidP="0005159F" w:rsidR="00EA6556">
      <w:pPr>
        <w:jc w:val="both"/>
      </w:pPr>
    </w:p>
    <w:p w:rsidRDefault="00EA6556" w:rsidP="00965715" w:rsidR="00291688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291688">
        <w:t>Nekretnine</w:t>
      </w:r>
      <w:r w:rsidR="009663CA">
        <w:t xml:space="preserve"> </w:t>
      </w:r>
      <w:r w:rsidR="00CF4EC9">
        <w:t xml:space="preserve">iz </w:t>
      </w:r>
      <w:proofErr w:type="spellStart"/>
      <w:r w:rsidR="00CF4EC9">
        <w:t>toč</w:t>
      </w:r>
      <w:proofErr w:type="spellEnd"/>
      <w:r w:rsidR="00CF4EC9">
        <w:t>.</w:t>
      </w:r>
      <w:r w:rsidR="00000616">
        <w:t xml:space="preserve"> I, </w:t>
      </w:r>
      <w:r w:rsidR="009663CA">
        <w:t xml:space="preserve">predat će se </w:t>
      </w:r>
      <w:r w:rsidR="00C97E1A">
        <w:t>kupcu</w:t>
      </w:r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</w:t>
      </w:r>
      <w:r w:rsidR="00CF4EC9">
        <w:t>i nakon što</w:t>
      </w:r>
      <w:r w:rsidR="00291688">
        <w:t xml:space="preserve"> se izvrši uplata</w:t>
      </w:r>
      <w:r w:rsidR="00CF4EC9">
        <w:t xml:space="preserve"> </w:t>
      </w:r>
      <w:proofErr w:type="spellStart"/>
      <w:r w:rsidR="00291688">
        <w:t>kupovnine</w:t>
      </w:r>
      <w:proofErr w:type="spellEnd"/>
      <w:r w:rsidR="00CF4EC9">
        <w:t>, kada će se odrediti</w:t>
      </w:r>
      <w:r w:rsidR="00291688">
        <w:t xml:space="preserve"> i prijenos prava vlasništva</w:t>
      </w:r>
      <w:r w:rsidR="00CF4EC9">
        <w:t xml:space="preserve"> u zemljišnim knjigama </w:t>
      </w:r>
      <w:r w:rsidR="00291688">
        <w:t>na njegovo ime.</w:t>
      </w:r>
    </w:p>
    <w:p w:rsidRDefault="00E52EF2" w:rsidP="00965715" w:rsidR="00E52EF2">
      <w:pPr>
        <w:ind w:firstLine="708"/>
        <w:jc w:val="both"/>
      </w:pPr>
    </w:p>
    <w:p w:rsidRDefault="00291688" w:rsidP="00291688" w:rsidR="00291688">
      <w:pPr>
        <w:ind w:firstLine="708"/>
        <w:jc w:val="both"/>
      </w:pPr>
      <w:r>
        <w:lastRenderedPageBreak/>
        <w:t xml:space="preserve">Po pravomoćnosti ovog rješenja i uplati </w:t>
      </w:r>
      <w:proofErr w:type="spellStart"/>
      <w:r>
        <w:t>kupovnine</w:t>
      </w:r>
      <w:proofErr w:type="spellEnd"/>
      <w:r>
        <w:t xml:space="preserve"> određuje se u zemljišnim knjigama  brisanje svih prava i tereta koji prestaju prodajom i to: </w:t>
      </w:r>
    </w:p>
    <w:p w:rsidRDefault="000A329F" w:rsidP="00E52EF2" w:rsidR="00444CB3">
      <w:pPr>
        <w:pStyle w:val="Odlomakpopisa"/>
        <w:numPr>
          <w:ilvl w:val="0"/>
          <w:numId w:val="12"/>
        </w:numPr>
        <w:jc w:val="both"/>
      </w:pPr>
      <w:r>
        <w:t>založno pravo upisano pod br. Z-228/03 od 22.01.2003.g. u korist Privredne banke</w:t>
      </w:r>
      <w:r w:rsidR="00E52EF2">
        <w:t xml:space="preserve"> Zagreb</w:t>
      </w:r>
      <w:r>
        <w:t xml:space="preserve"> d.d. </w:t>
      </w:r>
    </w:p>
    <w:p w:rsidRDefault="00E52EF2" w:rsidP="00E52EF2" w:rsidR="00E52EF2">
      <w:pPr>
        <w:pStyle w:val="Odlomakpopisa"/>
        <w:numPr>
          <w:ilvl w:val="0"/>
          <w:numId w:val="12"/>
        </w:numPr>
        <w:jc w:val="both"/>
      </w:pPr>
      <w:r>
        <w:t>zabilježba rješenja o prodaji nekretnina u stečajnom postupku, upisana pod br. Z-9206/17 od 16.10.2017.g.</w:t>
      </w:r>
    </w:p>
    <w:p w:rsidRDefault="00802CA2" w:rsidP="00444CB3" w:rsidR="00802CA2">
      <w:pPr>
        <w:ind w:left="720"/>
      </w:pPr>
    </w:p>
    <w:p w:rsidRDefault="00802CA2" w:rsidP="00444CB3" w:rsidR="00802CA2">
      <w:pPr>
        <w:ind w:left="720"/>
      </w:pPr>
    </w:p>
    <w:p w:rsidRDefault="009663CA" w:rsidP="009663CA" w:rsidR="00A06CA3" w:rsidRPr="009663CA">
      <w:pPr>
        <w:jc w:val="center"/>
        <w:rPr>
          <w:b/>
        </w:rPr>
      </w:pPr>
      <w:r w:rsidRPr="000308D0">
        <w:t>Obrazloženje</w:t>
      </w:r>
    </w:p>
    <w:p w:rsidRDefault="009663CA" w:rsidR="009663CA"/>
    <w:p w:rsidRDefault="009663CA" w:rsidP="007B6874" w:rsidR="007B6874">
      <w:pPr>
        <w:jc w:val="both"/>
      </w:pPr>
      <w:r>
        <w:tab/>
      </w:r>
      <w:r w:rsidR="007B6874">
        <w:t xml:space="preserve">Temeljem pravomoćnog rješenja stečajnog suca o prodaji nekretnina stečajnog dužnika uz odgovarajuću primjenu pravila o ovrsi, dana </w:t>
      </w:r>
      <w:r w:rsidR="00802CA2">
        <w:t>29.studenog</w:t>
      </w:r>
      <w:r w:rsidR="007B6874">
        <w:t xml:space="preserve"> 2017.</w:t>
      </w:r>
      <w:r w:rsidR="00802CA2">
        <w:t>g.</w:t>
      </w:r>
      <w:r w:rsidR="007B6874">
        <w:t xml:space="preserve"> održano je </w:t>
      </w:r>
      <w:r w:rsidR="00802CA2">
        <w:t>prvo</w:t>
      </w:r>
      <w:r w:rsidR="00596C61">
        <w:t xml:space="preserve"> </w:t>
      </w:r>
      <w:r w:rsidR="007B6874">
        <w:t>ročište za javn</w:t>
      </w:r>
      <w:r w:rsidR="00C40C76">
        <w:t>u dražbu radi prodaje nekretnina</w:t>
      </w:r>
      <w:r w:rsidR="00596C61">
        <w:t xml:space="preserve"> naveden</w:t>
      </w:r>
      <w:r w:rsidR="00C40C76">
        <w:t>ih</w:t>
      </w:r>
      <w:r w:rsidR="007B6874">
        <w:t xml:space="preserve"> u izreci ovog rješenja.</w:t>
      </w:r>
    </w:p>
    <w:p w:rsidRDefault="00596C61" w:rsidP="00A34B6A" w:rsidR="00A34B6A" w:rsidRPr="00A34B6A">
      <w:pPr>
        <w:rPr>
          <w:color w:val="000000"/>
        </w:rPr>
      </w:pPr>
      <w:r>
        <w:tab/>
        <w:t>Kao jedini ponuditelj sudjelovao je</w:t>
      </w:r>
      <w:r w:rsidR="00CA01EC">
        <w:t xml:space="preserve"> </w:t>
      </w:r>
      <w:r w:rsidR="00802CA2">
        <w:t xml:space="preserve">Lovro </w:t>
      </w:r>
      <w:proofErr w:type="spellStart"/>
      <w:r w:rsidR="00802CA2">
        <w:t>Šunić</w:t>
      </w:r>
      <w:proofErr w:type="spellEnd"/>
      <w:r w:rsidR="00802CA2">
        <w:t xml:space="preserve"> iz </w:t>
      </w:r>
      <w:proofErr w:type="spellStart"/>
      <w:r w:rsidR="00802CA2">
        <w:t>Kruševice</w:t>
      </w:r>
      <w:proofErr w:type="spellEnd"/>
      <w:r w:rsidR="00802CA2">
        <w:t>, Braće Radića 13</w:t>
      </w:r>
      <w:r w:rsidR="00CA01EC">
        <w:t>,</w:t>
      </w:r>
      <w:r w:rsidR="00802CA2">
        <w:t xml:space="preserve"> </w:t>
      </w:r>
      <w:r w:rsidR="00CA01EC">
        <w:t xml:space="preserve">te je za </w:t>
      </w:r>
      <w:r w:rsidR="00802CA2">
        <w:t xml:space="preserve">nekretnine </w:t>
      </w:r>
      <w:r w:rsidR="00C40C76">
        <w:t>ponudio cijenu u iznosima od po 33.300,00 kn i 16.700,00</w:t>
      </w:r>
      <w:r w:rsidR="00CA01EC">
        <w:t xml:space="preserve"> kn, a kako je uredno izvršio uplatu zatražen</w:t>
      </w:r>
      <w:r w:rsidR="00C40C76">
        <w:t>e jamčevine</w:t>
      </w:r>
      <w:r w:rsidR="00CA01EC">
        <w:t xml:space="preserve"> u visini 10% utvrđene početne vrijednosti, što je sud utvrdio uvidom u priloženu uplatnicu i podatke računovod</w:t>
      </w:r>
      <w:r w:rsidR="00A71D91">
        <w:t>stva ovog Suda, isti je svojim ponudama</w:t>
      </w:r>
      <w:r w:rsidR="00CA01EC">
        <w:t xml:space="preserve"> ispuni</w:t>
      </w:r>
      <w:r w:rsidR="00A34B6A">
        <w:t>o sve uvjete da mu se nekretnine dosude</w:t>
      </w:r>
      <w:r w:rsidR="00CA01EC">
        <w:t xml:space="preserve">, zbog čega je valjalo odlučiti kao u izreci ovog rješenja na temelju odredbe </w:t>
      </w:r>
      <w:r w:rsidR="00A34B6A">
        <w:rPr>
          <w:color w:val="000000"/>
        </w:rPr>
        <w:t>čl. 164 Stečajnog zakona (NN br. 44/96, 29/99, 129/00, 123/03, 82/06, 116/10, 25/12 133/12, dalje SZ) uz primjenu čl. 103 i 108 Ovršnog zakona (NN br. 112/12</w:t>
      </w:r>
      <w:r w:rsidR="00C40C76">
        <w:rPr>
          <w:color w:val="000000"/>
        </w:rPr>
        <w:t>, 25/13, 93/14, 55/16 i 73/17</w:t>
      </w:r>
      <w:r w:rsidR="00A34B6A">
        <w:rPr>
          <w:color w:val="000000"/>
        </w:rPr>
        <w:t>).</w:t>
      </w:r>
    </w:p>
    <w:p w:rsidRDefault="0053341B" w:rsidP="007B6874" w:rsidR="0053341B">
      <w:pPr>
        <w:jc w:val="both"/>
      </w:pPr>
      <w:r>
        <w:tab/>
      </w:r>
    </w:p>
    <w:p w:rsidRDefault="00B9744B" w:rsidP="00D2199D" w:rsidR="00B9744B">
      <w:pPr>
        <w:jc w:val="both"/>
      </w:pPr>
    </w:p>
    <w:p w:rsidRDefault="00CD4033" w:rsidP="00802CA2" w:rsidR="00CD4033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C7325C">
        <w:t>01.prosinca</w:t>
      </w:r>
      <w:r w:rsidR="00CA01EC">
        <w:t xml:space="preserve"> </w:t>
      </w:r>
      <w:r w:rsidR="0084730D">
        <w:t xml:space="preserve"> 2017</w:t>
      </w:r>
      <w:r>
        <w:t>.godine</w:t>
      </w:r>
    </w:p>
    <w:p w:rsidRDefault="00C7325C" w:rsidP="00802CA2" w:rsidR="00C7325C">
      <w:pPr>
        <w:jc w:val="center"/>
      </w:pPr>
    </w:p>
    <w:p w:rsidRDefault="00CD4033" w:rsidR="00CD4033">
      <w:r>
        <w:t xml:space="preserve">                                                                                           </w:t>
      </w:r>
      <w:r w:rsidR="00802CA2">
        <w:tab/>
      </w:r>
      <w:r w:rsidR="00802CA2">
        <w:tab/>
      </w:r>
      <w:r w:rsidR="00102E64">
        <w:t xml:space="preserve">  </w:t>
      </w:r>
      <w:r w:rsidR="00802CA2">
        <w:t xml:space="preserve"> STEČAJNA SUTKINJA</w:t>
      </w:r>
      <w:r>
        <w:t>:</w:t>
      </w:r>
    </w:p>
    <w:p w:rsidRDefault="00CD4033" w:rsidR="00B87646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 w:rsidR="0084730D">
        <w:t xml:space="preserve">  Vesna Vukelić </w:t>
      </w:r>
      <w:r w:rsidR="00B87646">
        <w:t>v.r.</w:t>
      </w:r>
    </w:p>
    <w:p w:rsidRDefault="00B87646" w:rsidP="00306387" w:rsidR="00B876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2487D">
        <w:t xml:space="preserve">  </w:t>
      </w:r>
      <w:r w:rsidR="00C7325C">
        <w:t xml:space="preserve">  </w:t>
      </w:r>
    </w:p>
    <w:p w:rsidRDefault="00D0797F" w:rsidR="00D0797F"/>
    <w:p w:rsidRDefault="00400C6D" w:rsidP="00400C6D" w:rsidR="00400C6D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400C6D" w:rsidP="00400C6D" w:rsidR="00400C6D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Protiv ovog rješenja </w:t>
      </w:r>
      <w:r>
        <w:rPr>
          <w:sz w:val="20"/>
          <w:szCs w:val="20"/>
        </w:rPr>
        <w:t>može se izjaviti žalba u roku od 8 dana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istekom osmog dana od dana objave pismena na mrežnoj 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stanici e-Oglasna ploča suda.</w:t>
      </w:r>
      <w:r w:rsidR="00824428">
        <w:rPr>
          <w:sz w:val="20"/>
          <w:szCs w:val="20"/>
        </w:rPr>
        <w:t xml:space="preserve"> Žalba se podnosi ovom sudu, a</w:t>
      </w:r>
    </w:p>
    <w:p w:rsidRDefault="00824428" w:rsidP="007B6874" w:rsidR="00D0797F">
      <w:pPr>
        <w:jc w:val="both"/>
        <w:rPr>
          <w:sz w:val="20"/>
          <w:szCs w:val="20"/>
        </w:rPr>
      </w:pPr>
      <w:r>
        <w:rPr>
          <w:sz w:val="20"/>
          <w:szCs w:val="20"/>
        </w:rPr>
        <w:t>o žalbi odlučuje Visoki trgovački sud RH</w:t>
      </w:r>
    </w:p>
    <w:p w:rsidRDefault="007B6874" w:rsidP="007B6874" w:rsidR="007B6874">
      <w:pPr>
        <w:jc w:val="both"/>
      </w:pPr>
    </w:p>
    <w:p w:rsidRDefault="00102E64" w:rsidR="0061332D">
      <w:r>
        <w:t xml:space="preserve">Rješenje svim sudionicima dostaviti putem </w:t>
      </w:r>
      <w:r w:rsidR="00417B2A">
        <w:t>mrežne stanice e-O</w:t>
      </w:r>
      <w:r>
        <w:t>glasne ploče i to:</w:t>
      </w:r>
    </w:p>
    <w:p w:rsidRDefault="000D7DAB" w:rsidP="000D7DAB" w:rsidR="000D7DAB">
      <w:pPr>
        <w:jc w:val="both"/>
      </w:pPr>
      <w:r>
        <w:t xml:space="preserve">1. </w:t>
      </w:r>
      <w:proofErr w:type="spellStart"/>
      <w:r>
        <w:t>steč.upravitelj</w:t>
      </w:r>
      <w:proofErr w:type="spellEnd"/>
    </w:p>
    <w:p w:rsidRDefault="00A06CA3" w:rsidP="0053341B" w:rsidR="00CA01EC">
      <w:pPr>
        <w:jc w:val="both"/>
      </w:pPr>
      <w:r>
        <w:t>2.</w:t>
      </w:r>
      <w:r w:rsidR="00417B2A">
        <w:t xml:space="preserve"> </w:t>
      </w:r>
      <w:r w:rsidR="0053341B">
        <w:t>kupac</w:t>
      </w:r>
      <w:r w:rsidR="00CA01EC">
        <w:t xml:space="preserve"> </w:t>
      </w:r>
      <w:r w:rsidR="00A2487D">
        <w:t xml:space="preserve">Lovro </w:t>
      </w:r>
      <w:proofErr w:type="spellStart"/>
      <w:r w:rsidR="00A2487D">
        <w:t>Šunić</w:t>
      </w:r>
      <w:proofErr w:type="spellEnd"/>
      <w:r w:rsidR="00A2487D">
        <w:t xml:space="preserve">, </w:t>
      </w:r>
      <w:proofErr w:type="spellStart"/>
      <w:r w:rsidR="00A2487D">
        <w:t>Kruševica</w:t>
      </w:r>
      <w:proofErr w:type="spellEnd"/>
      <w:r w:rsidR="00A2487D">
        <w:t>, Braće Radića 13</w:t>
      </w:r>
    </w:p>
    <w:p w:rsidRDefault="00A34B6A" w:rsidP="00A34B6A" w:rsidR="00A34B6A">
      <w:pPr>
        <w:jc w:val="both"/>
      </w:pPr>
      <w:r>
        <w:t xml:space="preserve">3. </w:t>
      </w:r>
      <w:proofErr w:type="spellStart"/>
      <w:r>
        <w:t>razlučni</w:t>
      </w:r>
      <w:proofErr w:type="spellEnd"/>
      <w:r>
        <w:t xml:space="preserve"> vjerovnik:  </w:t>
      </w:r>
    </w:p>
    <w:p w:rsidRDefault="00B722D5" w:rsidP="00A34B6A" w:rsidR="00A34B6A">
      <w:pPr>
        <w:jc w:val="both"/>
      </w:pPr>
      <w:r>
        <w:t>Privredna</w:t>
      </w:r>
      <w:r w:rsidR="00A2487D">
        <w:t xml:space="preserve"> banka d.d. Zagreb</w:t>
      </w:r>
      <w:r>
        <w:t xml:space="preserve"> po pun.</w:t>
      </w:r>
    </w:p>
    <w:p w:rsidRDefault="00A34B6A" w:rsidP="00A34B6A" w:rsidR="00A34B6A">
      <w:pPr>
        <w:jc w:val="both"/>
      </w:pPr>
      <w:r>
        <w:t>4. Porezna uprava</w:t>
      </w:r>
    </w:p>
    <w:p w:rsidRDefault="00A34B6A" w:rsidP="00A34B6A" w:rsidR="00A34B6A">
      <w:pPr>
        <w:jc w:val="both"/>
      </w:pPr>
    </w:p>
    <w:p w:rsidRDefault="00A34B6A" w:rsidP="00A34B6A" w:rsidR="00A34B6A">
      <w:pPr>
        <w:jc w:val="both"/>
      </w:pPr>
      <w:r>
        <w:t xml:space="preserve">ZK odjel </w:t>
      </w:r>
      <w:r w:rsidR="00A2487D">
        <w:t xml:space="preserve">Općinskog suda u </w:t>
      </w:r>
      <w:proofErr w:type="spellStart"/>
      <w:r w:rsidR="00A2487D">
        <w:t>Slav.Brodu</w:t>
      </w:r>
      <w:proofErr w:type="spellEnd"/>
      <w:r>
        <w:t xml:space="preserve">, nakon pravomoćnosti i uplate </w:t>
      </w:r>
      <w:proofErr w:type="spellStart"/>
      <w:r>
        <w:t>kupovnine</w:t>
      </w:r>
      <w:proofErr w:type="spellEnd"/>
    </w:p>
    <w:p w:rsidRDefault="003A7943" w:rsidR="003A7943">
      <w:pPr>
        <w:ind w:left="1070"/>
      </w:pPr>
    </w:p>
    <w:sectPr w:rsidR="003A794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A7D3C23"/>
    <w:multiLevelType w:val="hybridMultilevel"/>
    <w:tmpl w:val="89866FD0"/>
    <w:lvl w:tplc="B552AD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5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4E245D"/>
    <w:multiLevelType w:val="hybridMultilevel"/>
    <w:tmpl w:val="B6209BF0"/>
    <w:lvl w:tplc="3F62238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A3A4BE1"/>
    <w:multiLevelType w:val="hybridMultilevel"/>
    <w:tmpl w:val="5E0A30E8"/>
    <w:lvl w:tplc="C6ECFC5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610" w:val="num"/>
        </w:tabs>
        <w:ind w:hanging="360" w:left="16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30" w:val="num"/>
        </w:tabs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tabs>
          <w:tab w:pos="3050" w:val="num"/>
        </w:tabs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tabs>
          <w:tab w:pos="3770" w:val="num"/>
        </w:tabs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tabs>
          <w:tab w:pos="4490" w:val="num"/>
        </w:tabs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tabs>
          <w:tab w:pos="5210" w:val="num"/>
        </w:tabs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tabs>
          <w:tab w:pos="5930" w:val="num"/>
        </w:tabs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tabs>
          <w:tab w:pos="6650" w:val="num"/>
        </w:tabs>
        <w:ind w:hanging="180" w:left="6650"/>
      </w:pPr>
    </w:lvl>
  </w:abstractNum>
  <w:abstractNum w:abstractNumId="9">
    <w:nsid w:val="54A9288D"/>
    <w:multiLevelType w:val="hybridMultilevel"/>
    <w:tmpl w:val="25D256E8"/>
    <w:lvl w:tplc="DDA0D9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10"/>
  </w:num>
  <w:num w:numId="7">
    <w:abstractNumId w:val="4"/>
  </w:num>
  <w:num w:numId="8">
    <w:abstractNumId w:val="6"/>
  </w:num>
  <w:num w:numId="9">
    <w:abstractNumId w:val="9"/>
  </w:num>
  <w:num w:numId="10">
    <w:abstractNumId w:val="0"/>
  </w:num>
  <w:num w:numId="11">
    <w:abstractNumId w:val="2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040B1"/>
    <w:rsid w:val="00015F19"/>
    <w:rsid w:val="000308D0"/>
    <w:rsid w:val="0003470B"/>
    <w:rsid w:val="00041CA9"/>
    <w:rsid w:val="0005159F"/>
    <w:rsid w:val="00053B41"/>
    <w:rsid w:val="00056E80"/>
    <w:rsid w:val="00057794"/>
    <w:rsid w:val="000A329F"/>
    <w:rsid w:val="000B3F15"/>
    <w:rsid w:val="000B5754"/>
    <w:rsid w:val="000C4E47"/>
    <w:rsid w:val="000D7DAB"/>
    <w:rsid w:val="000F3D1B"/>
    <w:rsid w:val="00102E64"/>
    <w:rsid w:val="00102E6C"/>
    <w:rsid w:val="00107729"/>
    <w:rsid w:val="00113584"/>
    <w:rsid w:val="00113CB4"/>
    <w:rsid w:val="00124351"/>
    <w:rsid w:val="001244AA"/>
    <w:rsid w:val="00127DAE"/>
    <w:rsid w:val="0015231E"/>
    <w:rsid w:val="0016200D"/>
    <w:rsid w:val="00162818"/>
    <w:rsid w:val="00166DF4"/>
    <w:rsid w:val="001740A5"/>
    <w:rsid w:val="001908BF"/>
    <w:rsid w:val="001971D5"/>
    <w:rsid w:val="001A5887"/>
    <w:rsid w:val="001B1E38"/>
    <w:rsid w:val="001C321B"/>
    <w:rsid w:val="001D05D4"/>
    <w:rsid w:val="002117EA"/>
    <w:rsid w:val="00225183"/>
    <w:rsid w:val="00226FD0"/>
    <w:rsid w:val="00242692"/>
    <w:rsid w:val="00251A81"/>
    <w:rsid w:val="00252946"/>
    <w:rsid w:val="0026261D"/>
    <w:rsid w:val="002751C5"/>
    <w:rsid w:val="00291688"/>
    <w:rsid w:val="00295E62"/>
    <w:rsid w:val="002A6C99"/>
    <w:rsid w:val="002B06AF"/>
    <w:rsid w:val="002D5ACD"/>
    <w:rsid w:val="002F304C"/>
    <w:rsid w:val="002F6749"/>
    <w:rsid w:val="003031E2"/>
    <w:rsid w:val="00304BDC"/>
    <w:rsid w:val="00305D14"/>
    <w:rsid w:val="00306387"/>
    <w:rsid w:val="00306395"/>
    <w:rsid w:val="00310C7E"/>
    <w:rsid w:val="00311290"/>
    <w:rsid w:val="00321D77"/>
    <w:rsid w:val="0032412D"/>
    <w:rsid w:val="003244DF"/>
    <w:rsid w:val="0035346D"/>
    <w:rsid w:val="00357606"/>
    <w:rsid w:val="00365108"/>
    <w:rsid w:val="00376EE0"/>
    <w:rsid w:val="003815A8"/>
    <w:rsid w:val="00387B21"/>
    <w:rsid w:val="00394F48"/>
    <w:rsid w:val="003A7943"/>
    <w:rsid w:val="003B2E17"/>
    <w:rsid w:val="003B5097"/>
    <w:rsid w:val="003C7803"/>
    <w:rsid w:val="00400C6D"/>
    <w:rsid w:val="00411F59"/>
    <w:rsid w:val="0041286C"/>
    <w:rsid w:val="00415AEA"/>
    <w:rsid w:val="004174CE"/>
    <w:rsid w:val="00417B2A"/>
    <w:rsid w:val="00423636"/>
    <w:rsid w:val="004445B1"/>
    <w:rsid w:val="00444CB3"/>
    <w:rsid w:val="004519BF"/>
    <w:rsid w:val="00460E60"/>
    <w:rsid w:val="004624E6"/>
    <w:rsid w:val="00463E37"/>
    <w:rsid w:val="00465DA0"/>
    <w:rsid w:val="00472D56"/>
    <w:rsid w:val="004858D2"/>
    <w:rsid w:val="00490DF4"/>
    <w:rsid w:val="004A46A5"/>
    <w:rsid w:val="004C0F0F"/>
    <w:rsid w:val="004C1B23"/>
    <w:rsid w:val="004C1B27"/>
    <w:rsid w:val="004D58F4"/>
    <w:rsid w:val="0050338E"/>
    <w:rsid w:val="00506DD9"/>
    <w:rsid w:val="00514478"/>
    <w:rsid w:val="0053341B"/>
    <w:rsid w:val="00536FED"/>
    <w:rsid w:val="0054742D"/>
    <w:rsid w:val="00561A06"/>
    <w:rsid w:val="00561E6D"/>
    <w:rsid w:val="0056220A"/>
    <w:rsid w:val="00566D07"/>
    <w:rsid w:val="005700DB"/>
    <w:rsid w:val="00583708"/>
    <w:rsid w:val="00585486"/>
    <w:rsid w:val="00596C61"/>
    <w:rsid w:val="005974EA"/>
    <w:rsid w:val="005B2FD8"/>
    <w:rsid w:val="005C0067"/>
    <w:rsid w:val="005C714F"/>
    <w:rsid w:val="005D1040"/>
    <w:rsid w:val="005D18AD"/>
    <w:rsid w:val="005D383A"/>
    <w:rsid w:val="005D67E3"/>
    <w:rsid w:val="005E7967"/>
    <w:rsid w:val="005F0992"/>
    <w:rsid w:val="00611B5E"/>
    <w:rsid w:val="00612C43"/>
    <w:rsid w:val="0061332D"/>
    <w:rsid w:val="006224D3"/>
    <w:rsid w:val="006303A9"/>
    <w:rsid w:val="00630E6A"/>
    <w:rsid w:val="00630E71"/>
    <w:rsid w:val="0063146A"/>
    <w:rsid w:val="0065258C"/>
    <w:rsid w:val="00665863"/>
    <w:rsid w:val="00676009"/>
    <w:rsid w:val="00676D6E"/>
    <w:rsid w:val="006867EA"/>
    <w:rsid w:val="0069139C"/>
    <w:rsid w:val="006A108D"/>
    <w:rsid w:val="006A1317"/>
    <w:rsid w:val="006B11A6"/>
    <w:rsid w:val="006C5303"/>
    <w:rsid w:val="006C57C1"/>
    <w:rsid w:val="00702CE3"/>
    <w:rsid w:val="00755CB3"/>
    <w:rsid w:val="007661FE"/>
    <w:rsid w:val="00775255"/>
    <w:rsid w:val="007756E1"/>
    <w:rsid w:val="00791F91"/>
    <w:rsid w:val="007B2E38"/>
    <w:rsid w:val="007B6874"/>
    <w:rsid w:val="007C6F76"/>
    <w:rsid w:val="007C79B0"/>
    <w:rsid w:val="007D3075"/>
    <w:rsid w:val="007D64CF"/>
    <w:rsid w:val="007E318E"/>
    <w:rsid w:val="007F4D3F"/>
    <w:rsid w:val="00802CA2"/>
    <w:rsid w:val="008127A8"/>
    <w:rsid w:val="00822DED"/>
    <w:rsid w:val="0082331E"/>
    <w:rsid w:val="00824428"/>
    <w:rsid w:val="0084730D"/>
    <w:rsid w:val="0086045D"/>
    <w:rsid w:val="00864470"/>
    <w:rsid w:val="00867BA2"/>
    <w:rsid w:val="00876D09"/>
    <w:rsid w:val="008933D6"/>
    <w:rsid w:val="008A5388"/>
    <w:rsid w:val="008B204F"/>
    <w:rsid w:val="008B634B"/>
    <w:rsid w:val="008B6899"/>
    <w:rsid w:val="008C5877"/>
    <w:rsid w:val="008C7E82"/>
    <w:rsid w:val="008E5B1E"/>
    <w:rsid w:val="008F7D9D"/>
    <w:rsid w:val="00901BE8"/>
    <w:rsid w:val="00915ED5"/>
    <w:rsid w:val="009234B5"/>
    <w:rsid w:val="009262C7"/>
    <w:rsid w:val="00943560"/>
    <w:rsid w:val="00950126"/>
    <w:rsid w:val="00965715"/>
    <w:rsid w:val="009663CA"/>
    <w:rsid w:val="00982A0E"/>
    <w:rsid w:val="009909E9"/>
    <w:rsid w:val="009A012F"/>
    <w:rsid w:val="009A2A22"/>
    <w:rsid w:val="009A48E4"/>
    <w:rsid w:val="009C1A7E"/>
    <w:rsid w:val="009C36FF"/>
    <w:rsid w:val="009C618E"/>
    <w:rsid w:val="009D5654"/>
    <w:rsid w:val="009E4C61"/>
    <w:rsid w:val="009F5B3F"/>
    <w:rsid w:val="009F5DDC"/>
    <w:rsid w:val="00A0438A"/>
    <w:rsid w:val="00A06CA3"/>
    <w:rsid w:val="00A074D5"/>
    <w:rsid w:val="00A137AD"/>
    <w:rsid w:val="00A23C9F"/>
    <w:rsid w:val="00A2487D"/>
    <w:rsid w:val="00A25672"/>
    <w:rsid w:val="00A34B6A"/>
    <w:rsid w:val="00A35252"/>
    <w:rsid w:val="00A53F45"/>
    <w:rsid w:val="00A549DB"/>
    <w:rsid w:val="00A54CCE"/>
    <w:rsid w:val="00A618FD"/>
    <w:rsid w:val="00A6201D"/>
    <w:rsid w:val="00A71D91"/>
    <w:rsid w:val="00A743C2"/>
    <w:rsid w:val="00A81C75"/>
    <w:rsid w:val="00A90B76"/>
    <w:rsid w:val="00AA19ED"/>
    <w:rsid w:val="00AB15A5"/>
    <w:rsid w:val="00AC3A5E"/>
    <w:rsid w:val="00AD1111"/>
    <w:rsid w:val="00AD7435"/>
    <w:rsid w:val="00AE3541"/>
    <w:rsid w:val="00AE5085"/>
    <w:rsid w:val="00AF05D5"/>
    <w:rsid w:val="00B21128"/>
    <w:rsid w:val="00B24085"/>
    <w:rsid w:val="00B32E28"/>
    <w:rsid w:val="00B422B0"/>
    <w:rsid w:val="00B4504E"/>
    <w:rsid w:val="00B57298"/>
    <w:rsid w:val="00B57F4B"/>
    <w:rsid w:val="00B6149C"/>
    <w:rsid w:val="00B6257E"/>
    <w:rsid w:val="00B722D5"/>
    <w:rsid w:val="00B7663B"/>
    <w:rsid w:val="00B808C0"/>
    <w:rsid w:val="00B87646"/>
    <w:rsid w:val="00B9744B"/>
    <w:rsid w:val="00BA5840"/>
    <w:rsid w:val="00BB7B90"/>
    <w:rsid w:val="00BC2DE0"/>
    <w:rsid w:val="00BC60C5"/>
    <w:rsid w:val="00BD00B2"/>
    <w:rsid w:val="00BD5520"/>
    <w:rsid w:val="00BE3ECF"/>
    <w:rsid w:val="00BF1B2A"/>
    <w:rsid w:val="00BF1CA4"/>
    <w:rsid w:val="00BF3CEA"/>
    <w:rsid w:val="00BF4808"/>
    <w:rsid w:val="00BF7B41"/>
    <w:rsid w:val="00C1205F"/>
    <w:rsid w:val="00C145DC"/>
    <w:rsid w:val="00C22E3A"/>
    <w:rsid w:val="00C24304"/>
    <w:rsid w:val="00C31C93"/>
    <w:rsid w:val="00C331B4"/>
    <w:rsid w:val="00C35BBD"/>
    <w:rsid w:val="00C40C76"/>
    <w:rsid w:val="00C51DF9"/>
    <w:rsid w:val="00C57885"/>
    <w:rsid w:val="00C57F29"/>
    <w:rsid w:val="00C643E3"/>
    <w:rsid w:val="00C665AA"/>
    <w:rsid w:val="00C7325C"/>
    <w:rsid w:val="00C85B33"/>
    <w:rsid w:val="00C85C1D"/>
    <w:rsid w:val="00C85C92"/>
    <w:rsid w:val="00C92766"/>
    <w:rsid w:val="00C97E1A"/>
    <w:rsid w:val="00CA01EC"/>
    <w:rsid w:val="00CA2B41"/>
    <w:rsid w:val="00CA2CBA"/>
    <w:rsid w:val="00CA7777"/>
    <w:rsid w:val="00CC12EC"/>
    <w:rsid w:val="00CD4033"/>
    <w:rsid w:val="00CD761F"/>
    <w:rsid w:val="00CE3DCB"/>
    <w:rsid w:val="00CE5B87"/>
    <w:rsid w:val="00CE6A04"/>
    <w:rsid w:val="00CF4EC9"/>
    <w:rsid w:val="00D01DF4"/>
    <w:rsid w:val="00D0797F"/>
    <w:rsid w:val="00D10E00"/>
    <w:rsid w:val="00D2199D"/>
    <w:rsid w:val="00D22AC0"/>
    <w:rsid w:val="00D32731"/>
    <w:rsid w:val="00D6064B"/>
    <w:rsid w:val="00D73D5B"/>
    <w:rsid w:val="00D940F5"/>
    <w:rsid w:val="00DA5B89"/>
    <w:rsid w:val="00DA5C06"/>
    <w:rsid w:val="00DA6440"/>
    <w:rsid w:val="00DA6FBF"/>
    <w:rsid w:val="00DB1C48"/>
    <w:rsid w:val="00DF1F21"/>
    <w:rsid w:val="00E0522B"/>
    <w:rsid w:val="00E0603A"/>
    <w:rsid w:val="00E1523B"/>
    <w:rsid w:val="00E15249"/>
    <w:rsid w:val="00E213D9"/>
    <w:rsid w:val="00E313F3"/>
    <w:rsid w:val="00E36229"/>
    <w:rsid w:val="00E37263"/>
    <w:rsid w:val="00E5084D"/>
    <w:rsid w:val="00E50918"/>
    <w:rsid w:val="00E52EF2"/>
    <w:rsid w:val="00E85FFB"/>
    <w:rsid w:val="00E87A7C"/>
    <w:rsid w:val="00E9345D"/>
    <w:rsid w:val="00E976E0"/>
    <w:rsid w:val="00EA6556"/>
    <w:rsid w:val="00EC2CCB"/>
    <w:rsid w:val="00EC4481"/>
    <w:rsid w:val="00ED0668"/>
    <w:rsid w:val="00EF7CC1"/>
    <w:rsid w:val="00F14A5C"/>
    <w:rsid w:val="00F17381"/>
    <w:rsid w:val="00F20174"/>
    <w:rsid w:val="00F923D7"/>
    <w:rsid w:val="00F94A4A"/>
    <w:rsid w:val="00FA4843"/>
    <w:rsid w:val="00FA5B4E"/>
    <w:rsid w:val="00FC403B"/>
    <w:rsid w:val="00FD508A"/>
    <w:rsid w:val="00FD58FC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52E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6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3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3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3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3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52E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6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3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3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3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3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2012.</izvorni_sadrzaj>
    <derivirana_varijabla naziv="DomainObject.Predmet.DatumRjesavanja_1">17.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St-464/2011</izvorni_sadrzaj>
    <derivirana_varijabla naziv="DomainObject.Predmet.OznakaBroj_1">St-464/2011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PZ SLAVONSKI ŠAMAC , KRUŠEVICA</izvorni_sadrzaj>
    <derivirana_varijabla naziv="DomainObject.Predmet.ProtustrankaFormated_1">  PZ SLAVONSKI ŠAMAC , KRUŠEVICA</derivirana_varijabla>
  </DomainObject.Predmet.ProtustrankaFormated>
  <DomainObject.Predmet.ProtustrankaFormatedOIB>
    <izvorni_sadrzaj>  PZ SLAVONSKI ŠAMAC , KRUŠEVICA</izvorni_sadrzaj>
    <derivirana_varijabla naziv="DomainObject.Predmet.ProtustrankaFormatedOIB_1">  PZ SLAVONSKI ŠAMAC , KRUŠEVICA</derivirana_varijabla>
  </DomainObject.Predmet.ProtustrankaFormatedOIB>
  <DomainObject.Predmet.ProtustrankaFormatedWithAdress>
    <izvorni_sadrzaj> PZ SLAVONSKI ŠAMAC , KRUŠEVICA, LJudevita Gaja 88, Kruševica</izvorni_sadrzaj>
    <derivirana_varijabla naziv="DomainObject.Predmet.ProtustrankaFormatedWithAdress_1"> PZ SLAVONSKI ŠAMAC , KRUŠEVICA, LJudevita Gaja 88, Kruševica</derivirana_varijabla>
  </DomainObject.Predmet.ProtustrankaFormatedWithAdress>
  <DomainObject.Predmet.ProtustrankaFormatedWithAdressOIB>
    <izvorni_sadrzaj> PZ SLAVONSKI ŠAMAC , KRUŠEVICA, LJudevita Gaja 88, Kruševica</izvorni_sadrzaj>
    <derivirana_varijabla naziv="DomainObject.Predmet.ProtustrankaFormatedWithAdressOIB_1"> PZ SLAVONSKI ŠAMAC , KRUŠEVICA, LJudevita Gaja 88, Kruševica</derivirana_varijabla>
  </DomainObject.Predmet.ProtustrankaFormatedWithAdressOIB>
  <DomainObject.Predmet.ProtustrankaWithAdress>
    <izvorni_sadrzaj>PZ SLAVONSKI ŠAMAC , KRUŠEVICA LJudevita Gaja 88, Kruševica</izvorni_sadrzaj>
    <derivirana_varijabla naziv="DomainObject.Predmet.ProtustrankaWithAdress_1">PZ SLAVONSKI ŠAMAC , KRUŠEVICA LJudevita Gaja 88, Kruševica</derivirana_varijabla>
  </DomainObject.Predmet.ProtustrankaWithAdress>
  <DomainObject.Predmet.ProtustrankaWithAdressOIB>
    <izvorni_sadrzaj>PZ SLAVONSKI ŠAMAC , KRUŠEVICA, LJudevita Gaja 88, Kruševica</izvorni_sadrzaj>
    <derivirana_varijabla naziv="DomainObject.Predmet.ProtustrankaWithAdressOIB_1">PZ SLAVONSKI ŠAMAC , KRUŠEVICA, LJudevita Gaja 88, Kruševica</derivirana_varijabla>
  </DomainObject.Predmet.ProtustrankaWithAdressOIB>
  <DomainObject.Predmet.ProtustrankaNazivFormated>
    <izvorni_sadrzaj>PZ SLAVONSKI ŠAMAC , KRUŠEVICA</izvorni_sadrzaj>
    <derivirana_varijabla naziv="DomainObject.Predmet.ProtustrankaNazivFormated_1">PZ SLAVONSKI ŠAMAC , KRUŠEVICA</derivirana_varijabla>
  </DomainObject.Predmet.ProtustrankaNazivFormated>
  <DomainObject.Predmet.ProtustrankaNazivFormatedOIB>
    <izvorni_sadrzaj>PZ SLAVONSKI ŠAMAC , KRUŠEVICA</izvorni_sadrzaj>
    <derivirana_varijabla naziv="DomainObject.Predmet.ProtustrankaNazivFormatedOIB_1">PZ SLAVONSKI ŠAMAC , KRUŠEVICA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PU PODRUČNI URED SLAVONSKI BROD</izvorni_sadrzaj>
    <derivirana_varijabla naziv="DomainObject.Predmet.StrankaFormated_1">  MINISTARSTVO FINANCIJA PU PODRUČNI URED SLAVONSKI BROD</derivirana_varijabla>
  </DomainObject.Predmet.StrankaFormated>
  <DomainObject.Predmet.StrankaFormatedOIB>
    <izvorni_sadrzaj>  MINISTARSTVO FINANCIJA PU PODRUČNI URED SLAVONSKI BROD</izvorni_sadrzaj>
    <derivirana_varijabla naziv="DomainObject.Predmet.StrankaFormatedOIB_1">  MINISTARSTVO FINANCIJA PU PODRUČNI URED SLAVONSKI BROD</derivirana_varijabla>
  </DomainObject.Predmet.StrankaFormatedOIB>
  <DomainObject.Predmet.StrankaFormatedWithAdress>
    <izvorni_sadrzaj> MINISTARSTVO FINANCIJA PU PODRUČNI URED SLAVONSKI BROD, 35000 Slavonski Brod</izvorni_sadrzaj>
    <derivirana_varijabla naziv="DomainObject.Predmet.StrankaFormatedWithAdress_1"> MINISTARSTVO FINANCIJA PU PODRUČNI URED SLAVONSKI BROD, 35000 Slavonski Brod</derivirana_varijabla>
  </DomainObject.Predmet.StrankaFormatedWithAdress>
  <DomainObject.Predmet.StrankaFormatedWithAdressOIB>
    <izvorni_sadrzaj> MINISTARSTVO FINANCIJA PU PODRUČNI URED SLAVONSKI BROD, 35000 Slavonski Brod</izvorni_sadrzaj>
    <derivirana_varijabla naziv="DomainObject.Predmet.StrankaFormatedWithAdressOIB_1"> MINISTARSTVO FINANCIJA PU PODRUČNI URED SLAVONSKI BROD, 35000 Slavonski Brod</derivirana_varijabla>
  </DomainObject.Predmet.StrankaFormatedWithAdressOIB>
  <DomainObject.Predmet.StrankaWithAdress>
    <izvorni_sadrzaj>MINISTARSTVO FINANCIJA PU PODRUČNI URED SLAVONSKI BROD 35000 Slavonski Brod</izvorni_sadrzaj>
    <derivirana_varijabla naziv="DomainObject.Predmet.StrankaWithAdress_1">MINISTARSTVO FINANCIJA PU PODRUČNI URED SLAVONSKI BROD 35000 Slavonski Brod</derivirana_varijabla>
  </DomainObject.Predmet.StrankaWithAdress>
  <DomainObject.Predmet.StrankaWithAdressOIB>
    <izvorni_sadrzaj>MINISTARSTVO FINANCIJA PU PODRUČNI URED SLAVONSKI BROD, 35000 Slavonski Brod</izvorni_sadrzaj>
    <derivirana_varijabla naziv="DomainObject.Predmet.StrankaWithAdressOIB_1">MINISTARSTVO FINANCIJA PU PODRUČNI URED SLAVONSKI BROD, 35000 Slavonski Brod</derivirana_varijabla>
  </DomainObject.Predmet.StrankaWithAdressOIB>
  <DomainObject.Predmet.StrankaNazivFormated>
    <izvorni_sadrzaj>MINISTARSTVO FINANCIJA PU PODRUČNI URED SLAVONSKI BROD</izvorni_sadrzaj>
    <derivirana_varijabla naziv="DomainObject.Predmet.StrankaNazivFormated_1">MINISTARSTVO FINANCIJA PU PODRUČNI URED SLAVONSKI BROD</derivirana_varijabla>
  </DomainObject.Predmet.StrankaNazivFormated>
  <DomainObject.Predmet.StrankaNazivFormatedOIB>
    <izvorni_sadrzaj>MINISTARSTVO FINANCIJA PU PODRUČNI URED SLAVONSKI BROD</izvorni_sadrzaj>
    <derivirana_varijabla naziv="DomainObject.Predmet.StrankaNazivFormatedOIB_1">MINISTARSTVO FINANCIJA PU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PU PODRUČNI URED SLAVONSKI BROD</item>
    </izvorni_sadrzaj>
    <derivirana_varijabla naziv="DomainObject.Predmet.StrankaListFormated_1">
      <item>MINISTARSTVO FINANCIJA PU PODRUČNI URED SLAVONSKI BROD</item>
    </derivirana_varijabla>
  </DomainObject.Predmet.StrankaListFormated>
  <DomainObject.Predmet.StrankaListFormatedOIB>
    <izvorni_sadrzaj>
      <item>MINISTARSTVO FINANCIJA PU PODRUČNI URED SLAVONSKI BROD</item>
    </izvorni_sadrzaj>
    <derivirana_varijabla naziv="DomainObject.Predmet.StrankaListFormatedOIB_1">
      <item>MINISTARSTVO FINANCIJA PU PODRUČNI URED SLAVONSKI BROD</item>
    </derivirana_varijabla>
  </DomainObject.Predmet.StrankaListFormatedOIB>
  <DomainObject.Predmet.StrankaListFormatedWithAdress>
    <izvorni_sadrzaj>
      <item>MINISTARSTVO FINANCIJA PU PODRUČNI URED SLAVONSKI BROD, 35000 Slavonski Brod</item>
    </izvorni_sadrzaj>
    <derivirana_varijabla naziv="DomainObject.Predmet.StrankaListFormatedWithAdress_1">
      <item>MINISTARSTVO FINANCIJA PU PODRUČNI URED SLAVONSKI BROD, 35000 Slavonski Brod</item>
    </derivirana_varijabla>
  </DomainObject.Predmet.StrankaListFormatedWithAdress>
  <DomainObject.Predmet.StrankaListFormatedWithAdressOIB>
    <izvorni_sadrzaj>
      <item>MINISTARSTVO FINANCIJA PU PODRUČNI URED SLAVONSKI BROD, 35000 Slavonski Brod</item>
    </izvorni_sadrzaj>
    <derivirana_varijabla naziv="DomainObject.Predmet.StrankaListFormatedWithAdressOIB_1">
      <item>MINISTARSTVO FINANCIJA PU PODRUČNI URED SLAVONSKI BROD, 35000 Slavonski Brod</item>
    </derivirana_varijabla>
  </DomainObject.Predmet.StrankaListFormatedWithAdressOIB>
  <DomainObject.Predmet.StrankaListNazivFormated>
    <izvorni_sadrzaj>
      <item>MINISTARSTVO FINANCIJA PU PODRUČNI URED SLAVONSKI BROD</item>
    </izvorni_sadrzaj>
    <derivirana_varijabla naziv="DomainObject.Predmet.StrankaListNazivFormated_1">
      <item>MINISTARSTVO FINANCIJA PU PODRUČNI URED SLAVONSKI BROD</item>
    </derivirana_varijabla>
  </DomainObject.Predmet.StrankaListNazivFormated>
  <DomainObject.Predmet.StrankaListNazivFormatedOIB>
    <izvorni_sadrzaj>
      <item>MINISTARSTVO FINANCIJA PU PODRUČNI URED SLAVONSKI BROD</item>
    </izvorni_sadrzaj>
    <derivirana_varijabla naziv="DomainObject.Predmet.StrankaListNazivFormatedOIB_1">
      <item>MINISTARSTVO FINANCIJA PU PODRUČNI URED SLAVONSKI BROD</item>
    </derivirana_varijabla>
  </DomainObject.Predmet.StrankaListNazivFormatedOIB>
  <DomainObject.Predmet.ProtuStrankaListFormated>
    <izvorni_sadrzaj>
      <item>PZ SLAVONSKI ŠAMAC , KRUŠEVICA</item>
    </izvorni_sadrzaj>
    <derivirana_varijabla naziv="DomainObject.Predmet.ProtuStrankaListFormated_1">
      <item>PZ SLAVONSKI ŠAMAC , KRUŠEVICA</item>
    </derivirana_varijabla>
  </DomainObject.Predmet.ProtuStrankaListFormated>
  <DomainObject.Predmet.ProtuStrankaListFormatedOIB>
    <izvorni_sadrzaj>
      <item>PZ SLAVONSKI ŠAMAC , KRUŠEVICA</item>
    </izvorni_sadrzaj>
    <derivirana_varijabla naziv="DomainObject.Predmet.ProtuStrankaListFormatedOIB_1">
      <item>PZ SLAVONSKI ŠAMAC , KRUŠEVICA</item>
    </derivirana_varijabla>
  </DomainObject.Predmet.ProtuStrankaListFormatedOIB>
  <DomainObject.Predmet.ProtuStrankaListFormatedWithAdress>
    <izvorni_sadrzaj>
      <item>PZ SLAVONSKI ŠAMAC , KRUŠEVICA, LJudevita Gaja 88, Kruševica</item>
    </izvorni_sadrzaj>
    <derivirana_varijabla naziv="DomainObject.Predmet.ProtuStrankaListFormatedWithAdress_1">
      <item>PZ SLAVONSKI ŠAMAC , KRUŠEVICA, LJudevita Gaja 88, Kruševica</item>
    </derivirana_varijabla>
  </DomainObject.Predmet.ProtuStrankaListFormatedWithAdress>
  <DomainObject.Predmet.ProtuStrankaListFormatedWithAdressOIB>
    <izvorni_sadrzaj>
      <item>PZ SLAVONSKI ŠAMAC , KRUŠEVICA, LJudevita Gaja 88, Kruševica</item>
    </izvorni_sadrzaj>
    <derivirana_varijabla naziv="DomainObject.Predmet.ProtuStrankaListFormatedWithAdressOIB_1">
      <item>PZ SLAVONSKI ŠAMAC , KRUŠEVICA, LJudevita Gaja 88, Kruševica</item>
    </derivirana_varijabla>
  </DomainObject.Predmet.ProtuStrankaListFormatedWithAdressOIB>
  <DomainObject.Predmet.ProtuStrankaListNazivFormated>
    <izvorni_sadrzaj>
      <item>PZ SLAVONSKI ŠAMAC , KRUŠEVICA</item>
    </izvorni_sadrzaj>
    <derivirana_varijabla naziv="DomainObject.Predmet.ProtuStrankaListNazivFormated_1">
      <item>PZ SLAVONSKI ŠAMAC , KRUŠEVICA</item>
    </derivirana_varijabla>
  </DomainObject.Predmet.ProtuStrankaListNazivFormated>
  <DomainObject.Predmet.ProtuStrankaListNazivFormatedOIB>
    <izvorni_sadrzaj>
      <item>PZ SLAVONSKI ŠAMAC , KRUŠEVICA</item>
    </izvorni_sadrzaj>
    <derivirana_varijabla naziv="DomainObject.Predmet.ProtuStrankaListNazivFormatedOIB_1">
      <item>PZ SLAVONSKI ŠAMAC , KRUŠEVICA</item>
    </derivirana_varijabla>
  </DomainObject.Predmet.ProtuStrankaListNazivFormatedOIB>
  <DomainObject.Predmet.OstaliListFormated>
    <izvorni_sadrzaj>
      <item>Zdravko Grubeša, Đakovo</item>
      <item>Ivana Ravlić</item>
      <item>Lovro Šunić</item>
      <item>Branko Branković</item>
    </izvorni_sadrzaj>
    <derivirana_varijabla naziv="DomainObject.Predmet.OstaliListFormated_1">
      <item>Zdravko Grubeša, Đakovo</item>
      <item>Ivana Ravlić</item>
      <item>Lovro Šunić</item>
      <item>Branko Branković</item>
    </derivirana_varijabla>
  </DomainObject.Predmet.OstaliListFormated>
  <DomainObject.Predmet.OstaliListFormatedOIB>
    <izvorni_sadrzaj>
      <item>Zdravko Grubeša, Đakovo</item>
      <item>Ivana Ravlić</item>
      <item>Lovro Šunić</item>
      <item>Branko Branković</item>
    </izvorni_sadrzaj>
    <derivirana_varijabla naziv="DomainObject.Predmet.OstaliListFormatedOIB_1">
      <item>Zdravko Grubeša, Đakovo</item>
      <item>Ivana Ravlić</item>
      <item>Lovro Šunić</item>
      <item>Branko Branković</item>
    </derivirana_varijabla>
  </DomainObject.Predmet.OstaliListFormatedOIB>
  <DomainObject.Predmet.OstaliListFormatedWithAdress>
    <izvorni_sadrzaj>
      <item>Zdravko Grubeša, Đakovo</item>
      <item>Ivana Ravlić</item>
      <item>Lovro Šunić</item>
      <item>Branko Branković</item>
    </izvorni_sadrzaj>
    <derivirana_varijabla naziv="DomainObject.Predmet.OstaliListFormatedWithAdress_1">
      <item>Zdravko Grubeša, Đakovo</item>
      <item>Ivana Ravlić</item>
      <item>Lovro Šunić</item>
      <item>Branko Branković</item>
    </derivirana_varijabla>
  </DomainObject.Predmet.OstaliListFormatedWithAdress>
  <DomainObject.Predmet.OstaliListFormatedWithAdressOIB>
    <izvorni_sadrzaj>
      <item>Zdravko Grubeša, Đakovo</item>
      <item>Ivana Ravlić</item>
      <item>Lovro Šunić</item>
      <item>Branko Branković</item>
    </izvorni_sadrzaj>
    <derivirana_varijabla naziv="DomainObject.Predmet.OstaliListFormatedWithAdressOIB_1">
      <item>Zdravko Grubeša, Đakovo</item>
      <item>Ivana Ravlić</item>
      <item>Lovro Šunić</item>
      <item>Branko Branković</item>
    </derivirana_varijabla>
  </DomainObject.Predmet.OstaliListFormatedWithAdressOIB>
  <DomainObject.Predmet.OstaliListNazivFormated>
    <izvorni_sadrzaj>
      <item>Zdravko Grubeša, Đakovo</item>
      <item>Ivana Ravlić</item>
      <item>Lovro Šunić</item>
      <item>Branko Branković</item>
    </izvorni_sadrzaj>
    <derivirana_varijabla naziv="DomainObject.Predmet.OstaliListNazivFormated_1">
      <item>Zdravko Grubeša, Đakovo</item>
      <item>Ivana Ravlić</item>
      <item>Lovro Šunić</item>
      <item>Branko Branković</item>
    </derivirana_varijabla>
  </DomainObject.Predmet.OstaliListNazivFormated>
  <DomainObject.Predmet.OstaliListNazivFormatedOIB>
    <izvorni_sadrzaj>
      <item>Zdravko Grubeša, Đakovo</item>
      <item>Ivana Ravlić</item>
      <item>Lovro Šunić</item>
      <item>Branko Branković</item>
    </izvorni_sadrzaj>
    <derivirana_varijabla naziv="DomainObject.Predmet.OstaliListNazivFormatedOIB_1">
      <item>Zdravko Grubeša, Đakovo</item>
      <item>Ivana Ravlić</item>
      <item>Lovro Šunić</item>
      <item>Branko Branković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PU PODRUČNI URED SLAVONSKI BROD</izvorni_sadrzaj>
    <derivirana_varijabla naziv="DomainObject.Predmet.StrankaIDrugi_1">MINISTARSTVO FINANCIJA PU PODRUČNI URED SLAVONSKI BROD</derivirana_varijabla>
  </DomainObject.Predmet.StrankaIDrugi>
  <DomainObject.Predmet.ProtustrankaIDrugi>
    <izvorni_sadrzaj>PZ SLAVONSKI ŠAMAC , KRUŠEVICA</izvorni_sadrzaj>
    <derivirana_varijabla naziv="DomainObject.Predmet.ProtustrankaIDrugi_1">PZ SLAVONSKI ŠAMAC , KRUŠEVICA</derivirana_varijabla>
  </DomainObject.Predmet.ProtustrankaIDrugi>
  <DomainObject.Predmet.StrankaIDrugiAdressOIB>
    <izvorni_sadrzaj>MINISTARSTVO FINANCIJA PU PODRUČNI URED SLAVONSKI BROD, 35000 Slavonski Brod</izvorni_sadrzaj>
    <derivirana_varijabla naziv="DomainObject.Predmet.StrankaIDrugiAdressOIB_1">MINISTARSTVO FINANCIJA PU PODRUČNI URED SLAVONSKI BROD, 35000 Slavonski Brod</derivirana_varijabla>
  </DomainObject.Predmet.StrankaIDrugiAdressOIB>
  <DomainObject.Predmet.ProtustrankaIDrugiAdressOIB>
    <izvorni_sadrzaj>PZ SLAVONSKI ŠAMAC , KRUŠEVICA, LJudevita Gaja 88, Kruševica</izvorni_sadrzaj>
    <derivirana_varijabla naziv="DomainObject.Predmet.ProtustrankaIDrugiAdressOIB_1">PZ SLAVONSKI ŠAMAC , KRUŠEVICA, LJudevita Gaja 88,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2012.</izvorni_sadrzaj>
    <derivirana_varijabla naziv="DomainObject.Predmet.OdlukaRjesenje.DatumDonosenjaOdluke_1">16. travnja 2012.</derivirana_varijabla>
  </DomainObject.Predmet.OdlukaRjesenje.DatumDonosenjaOdluke>
  <DomainObject.Predmet.OdlukaRjesenje.DatumPravomocnosti>
    <izvorni_sadrzaj>29. svibnja 2012.</izvorni_sadrzaj>
    <derivirana_varijabla naziv="DomainObject.Predmet.OdlukaRjesenje.DatumPravomocnosti_1">29. svibnja 2012.</derivirana_varijabla>
  </DomainObject.Predmet.OdlukaRjesenje.DatumPravomocnosti>
  <DomainObject.Predmet.OdlukaRjesenje.Oznaka>
    <izvorni_sadrzaj>St-464/2011-8</izvorni_sadrzaj>
    <derivirana_varijabla naziv="DomainObject.Predmet.OdlukaRjesenje.Oznaka_1">St-464/2011-8</derivirana_varijabla>
  </DomainObject.Predmet.OdlukaRjesenje.Oznaka>
  <DomainObject.Predmet.SudioniciListNaziv>
    <izvorni_sadrzaj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</izvorni_sadrzaj>
    <derivirana_varijabla naziv="DomainObject.Predmet.SudioniciListNaziv_1"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</derivirana_varijabla>
  </DomainObject.Predmet.SudioniciListNaziv>
  <DomainObject.Predmet.SudioniciListAdressOIB>
    <izvorni_sadrzaj>
      <item>PZ SLAVONSKI ŠAMAC , KRUŠEVICA, LJudevita Gaja 88,Kruševica</item>
      <item>MINISTARSTVO FINANCIJA PU PODRUČNI URED SLAVONSKI BROD, 35000 Slavonski Brod</item>
      <item>Zdravko Grubeša, Đakovo</item>
      <item>Ivana Ravlić</item>
      <item>Lovro Šunić</item>
      <item>Branko Branković</item>
    </izvorni_sadrzaj>
    <derivirana_varijabla naziv="DomainObject.Predmet.SudioniciListAdressOIB_1">
      <item>PZ SLAVONSKI ŠAMAC , KRUŠEVICA, LJudevita Gaja 88,Kruševica</item>
      <item>MINISTARSTVO FINANCIJA PU PODRUČNI URED SLAVONSKI BROD, 35000 Slavonski Brod</item>
      <item>Zdravko Grubeša, Đakovo</item>
      <item>Ivana Ravlić</item>
      <item>Lovro Šunić</item>
      <item>Branko Branković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619</properties:Words>
  <properties:Characters>3327</properties:Characters>
  <properties:Lines>90</properties:Lines>
  <properties:Paragraphs>36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2017-11-29T13:15:00Z</dcterms:created>
  <dc:creator>Korisnik</dc:creator>
  <cp:lastModifiedBy>wsadmin</cp:lastModifiedBy>
  <cp:lastPrinted>2017-12-01T08:22:00Z</cp:lastPrinted>
  <dcterms:modified xmlns:xsi="http://www.w3.org/2001/XMLSchema-instance" xsi:type="dcterms:W3CDTF">2017-12-01T08:23:00Z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