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b1de" w14:paraId="2d8b1de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351400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727811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predstečajne nagodbe </w:t>
      </w:r>
      <w:r w:rsidR="008F124E">
        <w:t xml:space="preserve">nad </w:t>
      </w:r>
      <w:r w:rsidR="005D5ADD" w:rsidRPr="00F2619A">
        <w:t>dužnikom</w:t>
      </w:r>
      <w:r w:rsidR="005D5ADD" w:rsidRPr="00923771">
        <w:t xml:space="preserve"> </w:t>
      </w:r>
      <w:r w:rsidR="0018003B">
        <w:t>M-GRADNJA  d.o.o., Oroslavje, Zelengajska 4., OIB 49197688662</w:t>
      </w:r>
      <w:r w:rsidR="00F742FA">
        <w:t xml:space="preserve">, </w:t>
      </w:r>
      <w:r w:rsidR="00B36E8A">
        <w:t>pod poslovnim brojem</w:t>
      </w:r>
      <w:r w:rsidR="006159F4">
        <w:t xml:space="preserve"> </w:t>
      </w:r>
      <w:r w:rsidR="00866E4F" w:rsidRPr="004D3D14">
        <w:t>40</w:t>
      </w:r>
      <w:r w:rsidR="00866E4F">
        <w:rPr>
          <w:b/>
        </w:rPr>
        <w:t xml:space="preserve">. </w:t>
      </w:r>
      <w:r w:rsidR="00866E4F">
        <w:t>St-4535/2016</w:t>
      </w:r>
      <w:r w:rsidR="00625E85">
        <w:t>,</w:t>
      </w:r>
      <w:r w:rsidR="00866E4F">
        <w:t xml:space="preserve"> </w:t>
      </w:r>
      <w:r w:rsidR="00F024AB">
        <w:t xml:space="preserve">temeljem članka </w:t>
      </w:r>
      <w:r w:rsidR="00B133CE">
        <w:t>6</w:t>
      </w:r>
      <w:r>
        <w:t>6</w:t>
      </w:r>
      <w:r w:rsidR="00B133CE">
        <w:t xml:space="preserve">. stavak </w:t>
      </w:r>
      <w:r w:rsidR="009E18D7">
        <w:t>7</w:t>
      </w:r>
      <w:r>
        <w:t>. Zakona o financijskom poslovanju i predst</w:t>
      </w:r>
      <w:r w:rsidR="008F124E">
        <w:t>ečajnoj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>koji Zakon se u ovom postupku primjenjuje temeljem odredbe članka 442. stavak 1. Stečajnog zakona (N.N. br. 71/15</w:t>
      </w:r>
      <w:r w:rsidR="00727811">
        <w:t xml:space="preserve"> i 104/17</w:t>
      </w:r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D66A33" w:rsidR="00F024AB" w:rsidRPr="0017216B">
      <w:pPr>
        <w:ind w:firstLine="720" w:left="2880"/>
      </w:pPr>
      <w:r w:rsidRPr="0017216B">
        <w:rPr>
          <w:b/>
        </w:rPr>
        <w:t>O</w:t>
      </w:r>
      <w:r w:rsidR="00D66A33">
        <w:rPr>
          <w:b/>
        </w:rPr>
        <w:t xml:space="preserve"> </w:t>
      </w:r>
      <w:r w:rsidRPr="0017216B">
        <w:rPr>
          <w:b/>
        </w:rPr>
        <w:t>G L A S</w:t>
      </w:r>
    </w:p>
    <w:p w:rsidRDefault="00F024AB" w:rsidP="00F024AB" w:rsidR="00F024AB">
      <w:pPr>
        <w:ind w:left="360"/>
        <w:jc w:val="center"/>
      </w:pPr>
    </w:p>
    <w:p w:rsidRDefault="00AA6513" w:rsidP="00AA6513" w:rsidR="00AA6513">
      <w:pPr>
        <w:ind w:firstLine="720"/>
        <w:jc w:val="both"/>
      </w:pPr>
      <w:r>
        <w:t xml:space="preserve">Ročište za sklapanja predstečajne nagodbe u postupka nad </w:t>
      </w:r>
      <w:r w:rsidRPr="00F2619A">
        <w:t>dužnikom</w:t>
      </w:r>
      <w:r w:rsidRPr="00923771">
        <w:t xml:space="preserve"> </w:t>
      </w:r>
      <w:r>
        <w:t xml:space="preserve">M-GRADNJA d.o.o., Oroslavje, Zelengajska 4., OIB 49197688662, određeno za dan: </w:t>
      </w:r>
      <w:r>
        <w:rPr>
          <w:b/>
        </w:rPr>
        <w:t xml:space="preserve">29.studenog 2018. i 10,30 </w:t>
      </w:r>
      <w:r w:rsidRPr="00111BF4">
        <w:rPr>
          <w:b/>
        </w:rPr>
        <w:t>sati,</w:t>
      </w:r>
      <w:r>
        <w:t xml:space="preserve"> u zgradi Trgovačkog suda Zagreb, Petrinjska  8, soba broj  96. (mala dvorana) </w:t>
      </w:r>
      <w:r w:rsidRPr="00317C92">
        <w:rPr>
          <w:b/>
        </w:rPr>
        <w:t>neće se održati.</w:t>
      </w:r>
    </w:p>
    <w:p w:rsidRDefault="00D66A33" w:rsidP="00D66A33" w:rsidR="00D66A33">
      <w:pPr>
        <w:ind w:firstLine="705"/>
        <w:jc w:val="both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r w:rsidR="00AA6513">
        <w:t>1</w:t>
      </w:r>
      <w:r w:rsidR="00D66A33">
        <w:t>6.</w:t>
      </w:r>
      <w:r w:rsidR="00AA6513">
        <w:t>studenog</w:t>
      </w:r>
      <w:r w:rsidR="001D37BD">
        <w:t xml:space="preserve"> </w:t>
      </w:r>
      <w:r w:rsidR="00EF4937">
        <w:t>201</w:t>
      </w:r>
      <w:r w:rsidR="00AA6513">
        <w:t>8</w:t>
      </w:r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3571BA">
        <w:rPr>
          <w:szCs w:val="24"/>
        </w:rPr>
        <w:t>v.r.</w:t>
      </w: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3571BA" w:rsidP="003571BA" w:rsidR="003571BA">
      <w:pPr>
        <w:ind w:firstLine="708" w:left="4248"/>
        <w:jc w:val="both"/>
      </w:pPr>
      <w:r>
        <w:t>Za točnost otpravka, ovlašteni službenik:</w:t>
      </w:r>
    </w:p>
    <w:p w:rsidRDefault="003571BA" w:rsidP="00422EE0" w:rsidR="003571B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339B" w:rsidP="003571BA" w:rsidR="006D339B" w:rsidRPr="00F024AB">
      <w:pPr>
        <w:pStyle w:val="Tijeloteksta"/>
        <w:ind w:left="1267"/>
      </w:pPr>
    </w:p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02A76"/>
    <w:rsid w:val="000125FC"/>
    <w:rsid w:val="00021804"/>
    <w:rsid w:val="000376BC"/>
    <w:rsid w:val="0004346D"/>
    <w:rsid w:val="00046694"/>
    <w:rsid w:val="000509BB"/>
    <w:rsid w:val="00071E5C"/>
    <w:rsid w:val="000C09E9"/>
    <w:rsid w:val="000C34C5"/>
    <w:rsid w:val="000C65FC"/>
    <w:rsid w:val="000D1CDA"/>
    <w:rsid w:val="000F277D"/>
    <w:rsid w:val="000F4B25"/>
    <w:rsid w:val="000F7ED3"/>
    <w:rsid w:val="00111BF4"/>
    <w:rsid w:val="00141509"/>
    <w:rsid w:val="0018003B"/>
    <w:rsid w:val="00197D22"/>
    <w:rsid w:val="001B6E62"/>
    <w:rsid w:val="001D37BD"/>
    <w:rsid w:val="001F1068"/>
    <w:rsid w:val="00212784"/>
    <w:rsid w:val="00234A8B"/>
    <w:rsid w:val="0029226F"/>
    <w:rsid w:val="002A5366"/>
    <w:rsid w:val="002B3E83"/>
    <w:rsid w:val="002D4306"/>
    <w:rsid w:val="002F05BD"/>
    <w:rsid w:val="00305728"/>
    <w:rsid w:val="00306EA3"/>
    <w:rsid w:val="00331B6B"/>
    <w:rsid w:val="0034061B"/>
    <w:rsid w:val="00351400"/>
    <w:rsid w:val="003571BA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5F15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5D5ADD"/>
    <w:rsid w:val="006159F4"/>
    <w:rsid w:val="00625E85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22A9F"/>
    <w:rsid w:val="00727811"/>
    <w:rsid w:val="007368E7"/>
    <w:rsid w:val="00764515"/>
    <w:rsid w:val="00764773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66E4F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6513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66A33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742FA"/>
    <w:rsid w:val="00FA6C57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1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1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1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1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1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4535</izvorni_sadrzaj>
    <derivirana_varijabla naziv="DomainObject.Predmet.Broj_1">4535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St-4535/2016</izvorni_sadrzaj>
    <derivirana_varijabla naziv="DomainObject.Predmet.OznakaBroj_1">St-4535/2016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GRADNJA d.o.o.</izvorni_sadrzaj>
    <derivirana_varijabla naziv="DomainObject.Predmet.ProtustrankaFormated_1">  M GRADNJA d.o.o.</derivirana_varijabla>
  </DomainObject.Predmet.ProtustrankaFormated>
  <DomainObject.Predmet.ProtustrankaFormatedOIB>
    <izvorni_sadrzaj>  M GRADNJA d.o.o., OIB 49197688662</izvorni_sadrzaj>
    <derivirana_varijabla naziv="DomainObject.Predmet.ProtustrankaFormatedOIB_1">  M GRADNJA d.o.o., OIB 49197688662</derivirana_varijabla>
  </DomainObject.Predmet.ProtustrankaFormatedOIB>
  <DomainObject.Predmet.ProtustrankaFormatedWithAdress>
    <izvorni_sadrzaj> M GRADNJA d.o.o., Zelengajska 4, 49243 Oroslavje</izvorni_sadrzaj>
    <derivirana_varijabla naziv="DomainObject.Predmet.ProtustrankaFormatedWithAdress_1"> M GRADNJA d.o.o., Zelengajska 4, 49243 Oroslavje</derivirana_varijabla>
  </DomainObject.Predmet.ProtustrankaFormatedWithAdress>
  <DomainObject.Predmet.ProtustrankaFormatedWithAdressOIB>
    <izvorni_sadrzaj> M GRADNJA d.o.o., OIB 49197688662, Zelengajska 4, 49243 Oroslavje</izvorni_sadrzaj>
    <derivirana_varijabla naziv="DomainObject.Predmet.ProtustrankaFormatedWithAdressOIB_1"> M GRADNJA d.o.o., OIB 49197688662, Zelengajska 4, 49243 Oroslavje</derivirana_varijabla>
  </DomainObject.Predmet.ProtustrankaFormatedWithAdressOIB>
  <DomainObject.Predmet.ProtustrankaWithAdress>
    <izvorni_sadrzaj>M GRADNJA d.o.o. Zelengajska 4, 49243 Oroslavje</izvorni_sadrzaj>
    <derivirana_varijabla naziv="DomainObject.Predmet.ProtustrankaWithAdress_1">M GRADNJA d.o.o. Zelengajska 4, 49243 Oroslavje</derivirana_varijabla>
  </DomainObject.Predmet.ProtustrankaWithAdress>
  <DomainObject.Predmet.ProtustrankaWithAdressOIB>
    <izvorni_sadrzaj>M GRADNJA d.o.o., OIB 49197688662, Zelengajska 4, 49243 Oroslavje</izvorni_sadrzaj>
    <derivirana_varijabla naziv="DomainObject.Predmet.ProtustrankaWithAdressOIB_1">M GRADNJA d.o.o., OIB 49197688662, Zelengajska 4, 49243 Oroslavje</derivirana_varijabla>
  </DomainObject.Predmet.ProtustrankaWithAdressOIB>
  <DomainObject.Predmet.ProtustrankaNazivFormated>
    <izvorni_sadrzaj>M GRADNJA d.o.o.</izvorni_sadrzaj>
    <derivirana_varijabla naziv="DomainObject.Predmet.ProtustrankaNazivFormated_1">M GRADNJA d.o.o.</derivirana_varijabla>
  </DomainObject.Predmet.ProtustrankaNazivFormated>
  <DomainObject.Predmet.ProtustrankaNazivFormatedOIB>
    <izvorni_sadrzaj>M GRADNJA d.o.o., OIB 49197688662</izvorni_sadrzaj>
    <derivirana_varijabla naziv="DomainObject.Predmet.ProtustrankaNazivFormatedOIB_1">M GRADNJA d.o.o., OIB 49197688662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GRADNJA d.o.o.; PIM OPLATA društvo s ograničenom odgovornošću proizvodnja i montaža oplata</izvorni_sadrzaj>
    <derivirana_varijabla naziv="DomainObject.Predmet.StrankaFormated_1">  M GRADNJA d.o.o.; PIM OPLATA društvo s ograničenom odgovornošću proizvodnja i montaža oplata</derivirana_varijabla>
  </DomainObject.Predmet.StrankaFormated>
  <DomainObject.Predmet.StrankaFormatedOIB>
    <izvorni_sadrzaj>  M GRADNJA d.o.o., OIB 49197688662; PIM OPLATA društvo s ograničenom odgovornošću proizvodnja i montaža oplata, OIB 04114724143</izvorni_sadrzaj>
    <derivirana_varijabla naziv="DomainObject.Predmet.StrankaFormatedOIB_1">  M GRADNJA d.o.o., OIB 49197688662; PIM OPLATA društvo s ograničenom odgovornošću proizvodnja i montaža oplata, OIB 04114724143</derivirana_varijabla>
  </DomainObject.Predmet.StrankaFormatedOIB>
  <DomainObject.Predmet.StrankaFormatedWithAdress>
    <izvorni_sadrzaj> M GRADNJA d.o.o., Zelengajska 4, 49243 Oroslavje; PIM OPLATA društvo s ograničenom odgovornošću proizvodnja i montaža oplata, Ulica Ivana Zakmardija Dijankovečkog 20, 48260 Križevci</izvorni_sadrzaj>
    <derivirana_varijabla naziv="DomainObject.Predmet.StrankaFormatedWithAdress_1"> M GRADNJA d.o.o., Zelengajska 4, 49243 Oroslavje; PIM OPLATA društvo s ograničenom odgovornošću proizvodnja i montaža oplata, Ulica Ivana Zakmardija Dijankovečkog 20, 48260 Križevci</derivirana_varijabla>
  </DomainObject.Predmet.StrankaFormatedWithAdress>
  <DomainObject.Predmet.StrankaFormatedWithAdressOIB>
    <izvorni_sadrzaj> M GRADNJA d.o.o., OIB 49197688662, Zelengajska 4, 49243 Oroslavje; PIM OPLATA društvo s ograničenom odgovornošću proizvodnja i montaža oplata, OIB 04114724143, Ulica Ivana Zakmardija Dijankovečkog 20, 48260 Križevci</izvorni_sadrzaj>
    <derivirana_varijabla naziv="DomainObject.Predmet.StrankaFormatedWithAdressOIB_1"> M GRADNJA d.o.o., OIB 49197688662, Zelengajska 4, 49243 Oroslavje; PIM OPLATA društvo s ograničenom odgovornošću proizvodnja i montaža oplata, OIB 04114724143, Ulica Ivana Zakmardija Dijankovečkog 20, 48260 Križevci</derivirana_varijabla>
  </DomainObject.Predmet.StrankaFormatedWithAdressOIB>
  <DomainObject.Predmet.StrankaWithAdress>
    <izvorni_sadrzaj>M GRADNJA d.o.o. Zelengajska 4,49243 Oroslavje,PIM OPLATA društvo s ograničenom odgovornošću proizvodnja i montaža oplata Ulica Ivana Zakmardija Dijankovečkog 20,48260 Križevci</izvorni_sadrzaj>
    <derivirana_varijabla naziv="DomainObject.Predmet.StrankaWithAdress_1">M GRADNJA d.o.o. Zelengajska 4,49243 Oroslavje,PIM OPLATA društvo s ograničenom odgovornošću proizvodnja i montaža oplata Ulica Ivana Zakmardija Dijankovečkog 20,48260 Križevci</derivirana_varijabla>
  </DomainObject.Predmet.StrankaWithAdress>
  <DomainObject.Predmet.StrankaWithAdressOIB>
    <izvorni_sadrzaj>M GRADNJA d.o.o., OIB 49197688662, Zelengajska 4,49243 Oroslavje,PIM OPLATA društvo s ograničenom odgovornošću proizvodnja i montaža oplata, OIB 04114724143, Ulica Ivana Zakmardija Dijankovečkog 20,48260 Križevci</izvorni_sadrzaj>
    <derivirana_varijabla naziv="DomainObject.Predmet.StrankaWithAdressOIB_1">M GRADNJA d.o.o., OIB 49197688662, Zelengajska 4,49243 Oroslavje,PIM OPLATA društvo s ograničenom odgovornošću proizvodnja i montaža oplata, OIB 04114724143, Ulica Ivana Zakmardija Dijankovečkog 20,48260 Križevci</derivirana_varijabla>
  </DomainObject.Predmet.StrankaWithAdressOIB>
  <DomainObject.Predmet.StrankaNazivFormated>
    <izvorni_sadrzaj>M GRADNJA d.o.o.,PIM OPLATA društvo s ograničenom odgovornošću proizvodnja i montaža oplata</izvorni_sadrzaj>
    <derivirana_varijabla naziv="DomainObject.Predmet.StrankaNazivFormated_1">M GRADNJA d.o.o.,PIM OPLATA društvo s ograničenom odgovornošću proizvodnja i montaža oplata</derivirana_varijabla>
  </DomainObject.Predmet.StrankaNazivFormated>
  <DomainObject.Predmet.StrankaNazivFormatedOIB>
    <izvorni_sadrzaj>M GRADNJA d.o.o., OIB 49197688662,PIM OPLATA društvo s ograničenom odgovornošću proizvodnja i montaža oplata, OIB 04114724143</izvorni_sadrzaj>
    <derivirana_varijabla naziv="DomainObject.Predmet.StrankaNazivFormatedOIB_1">M GRADNJA d.o.o., OIB 49197688662,PIM OPLATA društvo s ograničenom odgovornošću proizvodnja i montaža oplata, OIB 04114724143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 GRADNJA d.o.o.</item>
      <item>PIM OPLATA društvo s ograničenom odgovornošću proizvodnja i montaža oplata</item>
    </izvorni_sadrzaj>
    <derivirana_varijabla naziv="DomainObject.Predmet.StrankaListFormated_1">
      <item>M GRADNJA d.o.o.</item>
      <item>PIM OPLATA društvo s ograničenom odgovornošću proizvodnja i montaža oplata</item>
    </derivirana_varijabla>
  </DomainObject.Predmet.StrankaListFormated>
  <DomainObject.Predmet.StrankaList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FormatedOIB_1">
      <item>M GRADNJA d.o.o., OIB 49197688662</item>
      <item>PIM OPLATA društvo s ograničenom odgovornošću proizvodnja i montaža oplata, OIB 04114724143</item>
    </derivirana_varijabla>
  </DomainObject.Predmet.StrankaListFormatedOIB>
  <DomainObject.Predmet.StrankaListFormatedWithAdress>
    <izvorni_sadrzaj>
      <item>M GRADNJA d.o.o., Zelengajska 4, 49243 Oroslavje</item>
      <item>PIM OPLATA društvo s ograničenom odgovornošću proizvodnja i montaža oplata, Ulica Ivana Zakmardija Dijankovečkog 20, 48260 Križevci</item>
    </izvorni_sadrzaj>
    <derivirana_varijabla naziv="DomainObject.Predmet.StrankaListFormatedWithAdress_1">
      <item>M GRADNJA d.o.o., Zelengajska 4, 49243 Oroslavje</item>
      <item>PIM OPLATA društvo s ograničenom odgovornošću proizvodnja i montaža oplata, Ulica Ivana Zakmardija Dijankovečkog 20, 48260 Križevci</item>
    </derivirana_varijabla>
  </DomainObject.Predmet.StrankaListFormatedWithAdress>
  <DomainObject.Predmet.StrankaListFormatedWithAdressOIB>
    <izvorni_sadrzaj>
      <item>M GRADNJA d.o.o., OIB 49197688662, Zelengajska 4, 49243 Oroslavje</item>
      <item>PIM OPLATA društvo s ograničenom odgovornošću proizvodnja i montaža oplata, OIB 04114724143, Ulica Ivana Zakmardija Dijankovečkog 20, 48260 Križevci</item>
    </izvorni_sadrzaj>
    <derivirana_varijabla naziv="DomainObject.Predmet.StrankaListFormatedWithAdressOIB_1">
      <item>M GRADNJA d.o.o., OIB 49197688662, Zelengajska 4, 49243 Oroslavje</item>
      <item>PIM OPLATA društvo s ograničenom odgovornošću proizvodnja i montaža oplata, OIB 04114724143, Ulica Ivana Zakmardija Dijankovečkog 20, 48260 Križevci</item>
    </derivirana_varijabla>
  </DomainObject.Predmet.StrankaListFormatedWithAdressOIB>
  <DomainObject.Predmet.StrankaListNazivFormated>
    <izvorni_sadrzaj>
      <item>M GRADNJA d.o.o.</item>
      <item>PIM OPLATA društvo s ograničenom odgovornošću proizvodnja i montaža oplata</item>
    </izvorni_sadrzaj>
    <derivirana_varijabla naziv="DomainObject.Predmet.StrankaListNazivFormated_1">
      <item>M GRADNJA d.o.o.</item>
      <item>PIM OPLATA društvo s ograničenom odgovornošću proizvodnja i montaža oplata</item>
    </derivirana_varijabla>
  </DomainObject.Predmet.StrankaListNazivFormated>
  <DomainObject.Predmet.StrankaListNazivFormatedOIB>
    <izvorni_sadrzaj>
      <item>M GRADNJA d.o.o., OIB 49197688662</item>
      <item>PIM OPLATA društvo s ograničenom odgovornošću proizvodnja i montaža oplata, OIB 04114724143</item>
    </izvorni_sadrzaj>
    <derivirana_varijabla naziv="DomainObject.Predmet.StrankaListNazivFormatedOIB_1">
      <item>M GRADNJA d.o.o., OIB 49197688662</item>
      <item>PIM OPLATA društvo s ograničenom odgovornošću proizvodnja i montaža oplata, OIB 04114724143</item>
    </derivirana_varijabla>
  </DomainObject.Predmet.StrankaListNazivFormatedOIB>
  <DomainObject.Predmet.ProtuStrankaListFormated>
    <izvorni_sadrzaj>
      <item>M GRADNJA d.o.o.</item>
    </izvorni_sadrzaj>
    <derivirana_varijabla naziv="DomainObject.Predmet.ProtuStrankaListFormated_1">
      <item>M GRADNJA d.o.o.</item>
    </derivirana_varijabla>
  </DomainObject.Predmet.ProtuStrankaListFormated>
  <DomainObject.Predmet.ProtuStrankaListFormatedOIB>
    <izvorni_sadrzaj>
      <item>M GRADNJA d.o.o., OIB 49197688662</item>
    </izvorni_sadrzaj>
    <derivirana_varijabla naziv="DomainObject.Predmet.ProtuStrankaListFormatedOIB_1">
      <item>M GRADNJA d.o.o., OIB 49197688662</item>
    </derivirana_varijabla>
  </DomainObject.Predmet.ProtuStrankaListFormatedOIB>
  <DomainObject.Predmet.ProtuStrankaListFormatedWithAdress>
    <izvorni_sadrzaj>
      <item>M GRADNJA d.o.o., Zelengajska 4, 49243 Oroslavje</item>
    </izvorni_sadrzaj>
    <derivirana_varijabla naziv="DomainObject.Predmet.ProtuStrankaListFormatedWithAdress_1">
      <item>M GRADNJA d.o.o., Zelengajska 4, 49243 Oroslavje</item>
    </derivirana_varijabla>
  </DomainObject.Predmet.ProtuStrankaListFormatedWithAdress>
  <DomainObject.Predmet.ProtuStrankaListFormatedWithAdressOIB>
    <izvorni_sadrzaj>
      <item>M GRADNJA d.o.o., OIB 49197688662, Zelengajska 4, 49243 Oroslavje</item>
    </izvorni_sadrzaj>
    <derivirana_varijabla naziv="DomainObject.Predmet.ProtuStrankaListFormatedWithAdressOIB_1">
      <item>M GRADNJA d.o.o., OIB 49197688662, Zelengajska 4, 49243 Oroslavje</item>
    </derivirana_varijabla>
  </DomainObject.Predmet.ProtuStrankaListFormatedWithAdressOIB>
  <DomainObject.Predmet.ProtuStrankaListNazivFormated>
    <izvorni_sadrzaj>
      <item>M GRADNJA d.o.o.</item>
    </izvorni_sadrzaj>
    <derivirana_varijabla naziv="DomainObject.Predmet.ProtuStrankaListNazivFormated_1">
      <item>M GRADNJA d.o.o.</item>
    </derivirana_varijabla>
  </DomainObject.Predmet.ProtuStrankaListNazivFormated>
  <DomainObject.Predmet.ProtuStrankaListNazivFormatedOIB>
    <izvorni_sadrzaj>
      <item>M GRADNJA d.o.o., OIB 49197688662</item>
    </izvorni_sadrzaj>
    <derivirana_varijabla naziv="DomainObject.Predmet.ProtuStrankaListNazivFormatedOIB_1">
      <item>M GRADNJA d.o.o., OIB 49197688662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GRADNJA d.o.o. i dr.</izvorni_sadrzaj>
    <derivirana_varijabla naziv="DomainObject.Predmet.StrankaIDrugi_1">M GRADNJA d.o.o. i dr.</derivirana_varijabla>
  </DomainObject.Predmet.StrankaIDrugi>
  <DomainObject.Predmet.ProtustrankaIDrugi>
    <izvorni_sadrzaj>M GRADNJA d.o.o.</izvorni_sadrzaj>
    <derivirana_varijabla naziv="DomainObject.Predmet.ProtustrankaIDrugi_1">M GRADNJA d.o.o.</derivirana_varijabla>
  </DomainObject.Predmet.ProtustrankaIDrugi>
  <DomainObject.Predmet.StrankaIDrugiAdressOIB>
    <izvorni_sadrzaj>M GRADNJA d.o.o., OIB 49197688662, Zelengajska 4, 49243 Oroslavje i dr.</izvorni_sadrzaj>
    <derivirana_varijabla naziv="DomainObject.Predmet.StrankaIDrugiAdressOIB_1">M GRADNJA d.o.o., OIB 49197688662, Zelengajska 4, 49243 Oroslavje i dr.</derivirana_varijabla>
  </DomainObject.Predmet.StrankaIDrugiAdressOIB>
  <DomainObject.Predmet.ProtustrankaIDrugiAdressOIB>
    <izvorni_sadrzaj>M GRADNJA d.o.o., OIB 49197688662, Zelengajska 4, 49243 Oroslavje</izvorni_sadrzaj>
    <derivirana_varijabla naziv="DomainObject.Predmet.ProtustrankaIDrugiAdressOIB_1">M GRADNJA d.o.o., OIB 49197688662, Zelengajska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GRADNJA d.o.o.</item>
      <item>M GRADNJA d.o.o.</item>
      <item>PIM OPLATA društvo s ograničenom odgovornošću proizvodnja i montaža oplata</item>
    </izvorni_sadrzaj>
    <derivirana_varijabla naziv="DomainObject.Predmet.SudioniciListNaziv_1">
      <item>M GRADNJA d.o.o.</item>
      <item>M GRADNJA d.o.o.</item>
      <item>PIM OPLATA društvo s ograničenom odgovornošću proizvodnja i montaža oplata</item>
    </derivirana_varijabla>
  </DomainObject.Predmet.SudioniciListNaziv>
  <DomainObject.Predmet.SudioniciListAdressOIB>
    <izvorni_sadrzaj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</izvorni_sadrzaj>
    <derivirana_varijabla naziv="DomainObject.Predmet.SudioniciListAdressOIB_1">
      <item>M GRADNJA d.o.o., OIB 49197688662, Zelengajska 4,49243 Oroslavje</item>
      <item>M GRADNJA d.o.o., OIB 49197688662, Zelengajska 4,49243 Oroslavje</item>
      <item>PIM OPLATA društvo s ograničenom odgovornošću proizvodnja i montaža oplata, OIB 04114724143, Ulica Ivana Zakmardija Dijankovečkog 20,48260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49197688662</item>
      <item>, OIB 49197688662</item>
      <item>, OIB 04114724143</item>
    </izvorni_sadrzaj>
    <derivirana_varijabla naziv="DomainObject.Predmet.SudioniciListNazivOIB_1">
      <item>, OIB 49197688662</item>
      <item>, OIB 49197688662</item>
      <item>, OIB 04114724143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St-4535/2016-29</izvorni_sadrzaj>
    <derivirana_varijabla naziv="DomainObject.PredzadnjaOdlukaIzPredmeta.Oznaka_1">St-4535/2016-29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19DB4-DDF3-4D6E-A444-7F0D66015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129</properties:Words>
  <properties:Characters>752</properties:Characters>
  <properties:Lines>33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2018-11-16T09:18:00Z</dcterms:created>
  <dc:creator>ilukac</dc:creator>
  <cp:lastModifiedBy>Valentina Delač</cp:lastModifiedBy>
  <cp:lastPrinted>2018-11-16T09:23:00Z</cp:lastPrinted>
  <dcterms:modified xmlns:xsi="http://www.w3.org/2001/XMLSchema-instance" xsi:type="dcterms:W3CDTF">2018-11-16T09:23:00Z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 gradnja  Oglas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