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201f" w14:paraId="8af201f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67825">
        <w:rPr>
          <w:rFonts w:hAnsi="Times New Roman" w:ascii="Times New Roman"/>
        </w:rPr>
        <w:t>5090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5178AD">
        <w:rPr>
          <w:rFonts w:hAnsi="Times New Roman" w:ascii="Times New Roman"/>
        </w:rPr>
        <w:t>1</w:t>
      </w:r>
      <w:r w:rsidR="00367825">
        <w:rPr>
          <w:rFonts w:hAnsi="Times New Roman" w:ascii="Times New Roman"/>
        </w:rPr>
        <w:t>1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67825" w:rsidRPr="00367825">
        <w:rPr>
          <w:rFonts w:hAnsi="Times New Roman" w:ascii="Times New Roman"/>
        </w:rPr>
        <w:t>KONTRA PROMET j.d.o.o., Zagreb, K. Zagradnika 8, OIB: 37170819732</w:t>
      </w:r>
      <w:r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367825" w:rsidRPr="00367825">
        <w:rPr>
          <w:rFonts w:hAnsi="Times New Roman" w:ascii="Times New Roman"/>
        </w:rPr>
        <w:t>KONTRA PROMET j.d.o.o., Zagreb, K. Zagradnika 8, OIB: 37170819732</w:t>
      </w:r>
      <w:r w:rsidRPr="005C4796">
        <w:rPr>
          <w:rFonts w:hAnsi="Times New Roman" w:ascii="Times New Roman"/>
        </w:rPr>
        <w:t xml:space="preserve">, </w:t>
      </w:r>
      <w:r w:rsidR="003D15DF">
        <w:rPr>
          <w:rFonts w:hAnsi="Times New Roman" w:ascii="Times New Roman"/>
        </w:rPr>
        <w:t>3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67825">
        <w:rPr>
          <w:rFonts w:hAnsi="Times New Roman" w:ascii="Times New Roman"/>
        </w:rPr>
        <w:t>4</w:t>
      </w:r>
      <w:r w:rsidR="001305D0">
        <w:rPr>
          <w:rFonts w:hAnsi="Times New Roman" w:ascii="Times New Roman"/>
        </w:rPr>
        <w:t>,</w:t>
      </w:r>
      <w:r w:rsidR="00367825">
        <w:rPr>
          <w:rFonts w:hAnsi="Times New Roman" w:ascii="Times New Roman"/>
        </w:rPr>
        <w:t>1</w:t>
      </w:r>
      <w:r w:rsidR="00595E76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072CD5" w:rsidR="004D4B34" w:rsidRPr="004D4B34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9A3F6B" w:rsidRPr="009A3F6B">
        <w:rPr>
          <w:rFonts w:hAnsi="Times New Roman" w:ascii="Times New Roman"/>
        </w:rPr>
        <w:t>Ivan Gjurašić, Zagreb, Petrinjska 28, OIB: 66025260916</w:t>
      </w:r>
      <w:r w:rsidR="004D4B34">
        <w:rPr>
          <w:rFonts w:hAnsi="Times New Roman" w:ascii="Times New Roman"/>
        </w:rPr>
        <w:t>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066466" w:rsidRPr="00066466">
        <w:rPr>
          <w:rFonts w:hAnsi="Times New Roman" w:ascii="Times New Roman"/>
        </w:rPr>
        <w:t>KONTRA PROMET j.d.o.o., Zagreb, K. Zagradnika 8, OIB: 37170819732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066466" w:rsidRPr="00066466">
        <w:rPr>
          <w:rFonts w:hAnsi="Times New Roman" w:ascii="Times New Roman"/>
        </w:rPr>
        <w:t>KONTRA PROMET j.d.o.o., Zagreb, K. Zagradnika 8, OIB: 37170819732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318BD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E318B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066466" w:rsidRPr="00066466">
        <w:rPr>
          <w:rFonts w:hAnsi="Times New Roman" w:ascii="Times New Roman"/>
        </w:rPr>
        <w:t>KONTRA PROMET j.d.o.o., Zagreb, K. Zagradnika 8, OIB: 37170819732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318BD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E318BD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 xml:space="preserve">u kojem navodi da dužnik </w:t>
      </w:r>
      <w:r w:rsidR="00E318BD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. </w:t>
      </w:r>
      <w:r w:rsidR="00E318BD">
        <w:rPr>
          <w:rFonts w:hAnsi="Times New Roman" w:ascii="Times New Roman"/>
        </w:rPr>
        <w:t>lipnja</w:t>
      </w:r>
      <w:r w:rsidR="00DC2885">
        <w:rPr>
          <w:rFonts w:hAnsi="Times New Roman" w:ascii="Times New Roman"/>
        </w:rPr>
        <w:t xml:space="preserve"> 201</w:t>
      </w:r>
      <w:r w:rsidR="00E318BD">
        <w:rPr>
          <w:rFonts w:hAnsi="Times New Roman" w:ascii="Times New Roman"/>
        </w:rPr>
        <w:t>6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318BD">
        <w:rPr>
          <w:rFonts w:hAnsi="Times New Roman" w:ascii="Times New Roman"/>
        </w:rPr>
        <w:t>120</w:t>
      </w:r>
      <w:r w:rsidR="00DC2885">
        <w:rPr>
          <w:rFonts w:hAnsi="Times New Roman" w:ascii="Times New Roman"/>
        </w:rPr>
        <w:t xml:space="preserve"> dana u ukupnom iznosu od </w:t>
      </w:r>
      <w:r w:rsidR="00E318BD">
        <w:rPr>
          <w:rFonts w:hAnsi="Times New Roman" w:ascii="Times New Roman"/>
        </w:rPr>
        <w:t>36.131,24</w:t>
      </w:r>
      <w:r w:rsidR="00DC2885">
        <w:rPr>
          <w:rFonts w:hAnsi="Times New Roman" w:ascii="Times New Roman"/>
        </w:rPr>
        <w:t xml:space="preserve"> kn, te da ima </w:t>
      </w:r>
      <w:r w:rsidR="00E318BD">
        <w:rPr>
          <w:rFonts w:hAnsi="Times New Roman" w:ascii="Times New Roman"/>
        </w:rPr>
        <w:t>jednog</w:t>
      </w:r>
      <w:r w:rsidR="00635DB0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1657FD">
        <w:rPr>
          <w:rFonts w:hAnsi="Times New Roman" w:ascii="Times New Roman"/>
        </w:rPr>
        <w:t xml:space="preserve"> </w:t>
      </w:r>
      <w:r w:rsidR="00E318BD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C108DB" w:rsidR="00E318BD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E318BD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E318BD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03194">
        <w:rPr>
          <w:rFonts w:hAnsi="Times New Roman" w:ascii="Times New Roman"/>
        </w:rPr>
        <w:t xml:space="preserve">te odsutnosti odgovorne osobe izvršen je uvid u </w:t>
      </w:r>
      <w:r w:rsidR="00E318BD">
        <w:rPr>
          <w:rFonts w:hAnsi="Times New Roman" w:ascii="Times New Roman"/>
        </w:rPr>
        <w:t xml:space="preserve">podnesak dostavljen od strane dužnika 12. siječnja 2017. u kojem navodi da društvo nema zaposlenih djelatnika, te nema nikakva potraživanja prema trećim osobama. </w:t>
      </w: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066466" w:rsidRPr="00066466">
        <w:rPr>
          <w:rFonts w:hAnsi="Times New Roman" w:ascii="Times New Roman"/>
        </w:rPr>
        <w:t xml:space="preserve">KONTRA PROMET j.d.o.o., Zagreb,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318BD">
        <w:rPr>
          <w:rFonts w:hAnsi="Times New Roman" w:ascii="Times New Roman"/>
        </w:rPr>
        <w:t>5090/</w:t>
      </w:r>
      <w:r>
        <w:rPr>
          <w:rFonts w:hAnsi="Times New Roman" w:ascii="Times New Roman"/>
        </w:rPr>
        <w:t xml:space="preserve">16 od </w:t>
      </w:r>
      <w:r w:rsidR="00E318BD">
        <w:rPr>
          <w:rFonts w:hAnsi="Times New Roman" w:ascii="Times New Roman"/>
        </w:rPr>
        <w:t>23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318BD">
        <w:rPr>
          <w:rFonts w:hAnsi="Times New Roman" w:ascii="Times New Roman"/>
        </w:rPr>
        <w:t>2</w:t>
      </w:r>
      <w:r w:rsidR="009149F1">
        <w:rPr>
          <w:rFonts w:hAnsi="Times New Roman" w:ascii="Times New Roman"/>
        </w:rPr>
        <w:t>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C108DB">
        <w:rPr>
          <w:rFonts w:hAnsi="Times New Roman" w:ascii="Times New Roman"/>
        </w:rPr>
        <w:t>24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2732D0">
        <w:rPr>
          <w:rFonts w:hAnsi="Times New Roman" w:ascii="Times New Roman"/>
        </w:rPr>
        <w:t>3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37538">
        <w:rPr>
          <w:rFonts w:hAnsi="Times New Roman" w:ascii="Times New Roman"/>
        </w:rPr>
        <w:t>, v.r.</w:t>
      </w:r>
    </w:p>
    <w:p w:rsidRDefault="00437538" w:rsidP="00840D37" w:rsidR="00437538">
      <w:pPr>
        <w:ind w:firstLine="720"/>
        <w:jc w:val="right"/>
        <w:rPr>
          <w:rFonts w:hAnsi="Times New Roman" w:ascii="Times New Roman"/>
        </w:rPr>
      </w:pPr>
    </w:p>
    <w:p w:rsidRDefault="00437538" w:rsidP="00840D37" w:rsidR="0043753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37538" w:rsidP="00840D37" w:rsidR="0043753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7538" w:rsidP="00840D37" w:rsidR="0043753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37538" w:rsidP="00840D37" w:rsidR="00437538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37538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67825" w:rsidRPr="00367825">
      <w:rPr>
        <w:rFonts w:hAnsi="Times New Roman" w:ascii="Times New Roman"/>
      </w:rPr>
      <w:t>5090/16-11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66466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49AD"/>
    <w:rsid w:val="003365D2"/>
    <w:rsid w:val="00367825"/>
    <w:rsid w:val="003811DD"/>
    <w:rsid w:val="003812AA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37538"/>
    <w:rsid w:val="00447E54"/>
    <w:rsid w:val="00456AEA"/>
    <w:rsid w:val="00464385"/>
    <w:rsid w:val="004661FF"/>
    <w:rsid w:val="00466D65"/>
    <w:rsid w:val="0048728D"/>
    <w:rsid w:val="00491637"/>
    <w:rsid w:val="00493909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5E3837"/>
    <w:rsid w:val="00602DFD"/>
    <w:rsid w:val="00630958"/>
    <w:rsid w:val="00635DB0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A3F6B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6042"/>
    <w:rsid w:val="00A92476"/>
    <w:rsid w:val="00AA2646"/>
    <w:rsid w:val="00AA416A"/>
    <w:rsid w:val="00AB59EB"/>
    <w:rsid w:val="00AB77C2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C07402"/>
    <w:rsid w:val="00C108DB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8B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7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5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7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5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St-5090/2016</izvorni_sadrzaj>
    <derivirana_varijabla naziv="DomainObject.Predmet.OznakaBroj_1">St-5090/2016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KONTRA PROMET j.d.o.o. za prijevoz i usluge zastupanog po punomoćniku Kristina Prebeg Konjevod</izvorni_sadrzaj>
    <derivirana_varijabla naziv="DomainObject.Predmet.ProtustrankaFormated_1">  KONTRA PROMET j.d.o.o. za prijevoz i usluge zastupanog po punomoćniku Kristina Prebeg Konjevod</derivirana_varijabla>
  </DomainObject.Predmet.ProtustrankaFormated>
  <DomainObject.Predmet.ProtustrankaFormatedOIB>
    <izvorni_sadrzaj>  KONTRA PROMET j.d.o.o. za prijevoz i usluge, OIB 37170819732 zastupanog po punomoćniku Kristina Prebeg Konjevod</izvorni_sadrzaj>
    <derivirana_varijabla naziv="DomainObject.Predmet.ProtustrankaFormatedOIB_1">  KONTRA PROMET j.d.o.o. za prijevoz i usluge, OIB 37170819732 zastupanog po punomoćniku Kristina Prebeg Konjevod</derivirana_varijabla>
  </DomainObject.Predmet.ProtustrankaFormatedOIB>
  <DomainObject.Predmet.ProtustrankaFormatedWithAdress>
    <izvorni_sadrzaj> KONTRA PROMET j.d.o.o. za prijevoz i usluge, K. Zahradnika 8, 10000 Zagreb zastupanog po punomoćniku Kristina Prebeg Konjevod</izvorni_sadrzaj>
    <derivirana_varijabla naziv="DomainObject.Predmet.ProtustrankaFormatedWithAdress_1"> KONTRA PROMET j.d.o.o. za prijevoz i usluge, K. Zahradnika 8, 10000 Zagreb zastupanog po punomoćniku Kristina Prebeg Konjevod</derivirana_varijabla>
  </DomainObject.Predmet.ProtustrankaFormatedWithAdress>
  <DomainObject.Predmet.ProtustrankaFormatedWithAdressOIB>
    <izvorni_sadrzaj> KONTRA PROMET j.d.o.o. za prijevoz i usluge, OIB 37170819732, K. Zahradnika 8, 10000 Zagreb zastupanog po punomoćniku Kristina Prebeg Konjevod</izvorni_sadrzaj>
    <derivirana_varijabla naziv="DomainObject.Predmet.ProtustrankaFormatedWithAdressOIB_1"> KONTRA PROMET j.d.o.o. za prijevoz i usluge, OIB 37170819732, K. Zahradnika 8, 10000 Zagreb zastupanog po punomoćniku Kristina Prebeg Konjevod</derivirana_varijabla>
  </DomainObject.Predmet.ProtustrankaFormatedWithAdressOIB>
  <DomainObject.Predmet.ProtustrankaWithAdress>
    <izvorni_sadrzaj>KONTRA PROMET j.d.o.o. za prijevoz i usluge K. Zahradnika 8, 10000 Zagreb</izvorni_sadrzaj>
    <derivirana_varijabla naziv="DomainObject.Predmet.ProtustrankaWithAdress_1">KONTRA PROMET j.d.o.o. za prijevoz i usluge K. Zahradnika 8, 10000 Zagreb</derivirana_varijabla>
  </DomainObject.Predmet.ProtustrankaWithAdress>
  <DomainObject.Predmet.ProtustrankaWithAdressOIB>
    <izvorni_sadrzaj>KONTRA PROMET j.d.o.o. za prijevoz i usluge, OIB 37170819732, K. Zahradnika 8, 10000 Zagreb</izvorni_sadrzaj>
    <derivirana_varijabla naziv="DomainObject.Predmet.ProtustrankaWithAdressOIB_1">KONTRA PROMET j.d.o.o. za prijevoz i usluge, OIB 37170819732, K. Zahradnika 8, 10000 Zagreb</derivirana_varijabla>
  </DomainObject.Predmet.ProtustrankaWithAdressOIB>
  <DomainObject.Predmet.ProtustrankaNazivFormated>
    <izvorni_sadrzaj>KONTRA PROMET j.d.o.o. za prijevoz i usluge</izvorni_sadrzaj>
    <derivirana_varijabla naziv="DomainObject.Predmet.ProtustrankaNazivFormated_1">KONTRA PROMET j.d.o.o. za prijevoz i usluge</derivirana_varijabla>
  </DomainObject.Predmet.ProtustrankaNazivFormated>
  <DomainObject.Predmet.ProtustrankaNazivFormatedOIB>
    <izvorni_sadrzaj>KONTRA PROMET j.d.o.o. za prijevoz i usluge, OIB 37170819732</izvorni_sadrzaj>
    <derivirana_varijabla naziv="DomainObject.Predmet.ProtustrankaNazivFormatedOIB_1">KONTRA PROMET j.d.o.o. za prijevoz i usluge, OIB 37170819732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 PROMET j.d.o.o. za prijevoz i usluge zastupanog po punomoćniku Kristina Prebeg Konjevod</item>
    </izvorni_sadrzaj>
    <derivirana_varijabla naziv="DomainObject.Predmet.ProtuStrankaListFormated_1">
      <item>KONTRA PROMET j.d.o.o. za prijevoz i usluge zastupanog po punomoćniku Kristina Prebeg Konjevod</item>
    </derivirana_varijabla>
  </DomainObject.Predmet.ProtuStrankaListFormated>
  <DomainObject.Predmet.ProtuStrankaListFormatedOIB>
    <izvorni_sadrzaj>
      <item>KONTRA PROMET j.d.o.o. za prijevoz i usluge, OIB 37170819732 zastupanog po punomoćniku Kristina Prebeg Konjevod</item>
    </izvorni_sadrzaj>
    <derivirana_varijabla naziv="DomainObject.Predmet.ProtuStrankaListFormatedOIB_1">
      <item>KONTRA PROMET j.d.o.o. za prijevoz i usluge, OIB 37170819732 zastupanog po punomoćniku Kristina Prebeg Konjevod</item>
    </derivirana_varijabla>
  </DomainObject.Predmet.ProtuStrankaListFormatedOIB>
  <DomainObject.Predmet.ProtuStrankaListFormatedWithAdress>
    <izvorni_sadrzaj>
      <item>KONTRA PROMET j.d.o.o. za prijevoz i usluge, K. Zahradnika 8, 10000 Zagreb zastupanog po punomoćniku Kristina Prebeg Konjevod</item>
    </izvorni_sadrzaj>
    <derivirana_varijabla naziv="DomainObject.Predmet.ProtuStrankaListFormatedWithAdress_1">
      <item>KONTRA PROMET j.d.o.o. za prijevoz i usluge, K. Zahradnika 8, 10000 Zagreb zastupanog po punomoćniku Kristina Prebeg Konjevod</item>
    </derivirana_varijabla>
  </DomainObject.Predmet.ProtuStrankaListFormatedWithAdress>
  <DomainObject.Predmet.ProtuStrankaListFormatedWithAdressOIB>
    <izvorni_sadrzaj>
      <item>KONTRA PROMET j.d.o.o. za prijevoz i usluge, OIB 37170819732, K. Zahradnika 8, 10000 Zagreb zastupanog po punomoćniku Kristina Prebeg Konjevod</item>
    </izvorni_sadrzaj>
    <derivirana_varijabla naziv="DomainObject.Predmet.ProtuStrankaListFormatedWithAdressOIB_1">
      <item>KONTRA PROMET j.d.o.o. za prijevoz i usluge, OIB 37170819732, K. Zahradnika 8, 10000 Zagreb zastupanog po punomoćniku Kristina Prebeg Konjevod</item>
    </derivirana_varijabla>
  </DomainObject.Predmet.ProtuStrankaListFormatedWithAdressOIB>
  <DomainObject.Predmet.ProtuStrankaListNazivFormated>
    <izvorni_sadrzaj>
      <item>KONTRA PROMET j.d.o.o. za prijevoz i usluge</item>
    </izvorni_sadrzaj>
    <derivirana_varijabla naziv="DomainObject.Predmet.ProtuStrankaListNazivFormated_1">
      <item>KONTRA PROMET j.d.o.o. za prijevoz i usluge</item>
    </derivirana_varijabla>
  </DomainObject.Predmet.ProtuStrankaListNazivFormated>
  <DomainObject.Predmet.ProtuStrankaListNazivFormatedOIB>
    <izvorni_sadrzaj>
      <item>KONTRA PROMET j.d.o.o. za prijevoz i usluge, OIB 37170819732</item>
    </izvorni_sadrzaj>
    <derivirana_varijabla naziv="DomainObject.Predmet.ProtuStrankaListNazivFormatedOIB_1">
      <item>KONTRA PROMET j.d.o.o. za prijevoz i usluge, OIB 37170819732</item>
    </derivirana_varijabla>
  </DomainObject.Predmet.ProtuStrankaListNazivFormatedOIB>
  <DomainObject.Predmet.OstaliListFormated>
    <izvorni_sadrzaj>
      <item>Kristina Prebeg Konjevod punomoćnik sudionika u postupku KONTRA PROMET j.d.o.o. za prijevoz i usluge</item>
    </izvorni_sadrzaj>
    <derivirana_varijabla naziv="DomainObject.Predmet.OstaliListFormated_1">
      <item>Kristina Prebeg Konjevod punomoćnik sudionika u postupku KONTRA PROMET j.d.o.o. za prijevoz i usluge</item>
    </derivirana_varijabla>
  </DomainObject.Predmet.OstaliListFormated>
  <DomainObject.Predmet.OstaliListFormatedOIB>
    <izvorni_sadrzaj>
      <item>Kristina Prebeg Konjevod, OIB 51723528624 punomoćnik sudionika u postupku KONTRA PROMET j.d.o.o. za prijevoz i usluge</item>
    </izvorni_sadrzaj>
    <derivirana_varijabla naziv="DomainObject.Predmet.OstaliListFormatedOIB_1">
      <item>Kristina Prebeg Konjevod, OIB 51723528624 punomoćnik sudionika u postupku KONTRA PROMET j.d.o.o. za prijevoz i usluge</item>
    </derivirana_varijabla>
  </DomainObject.Predmet.OstaliListFormatedOIB>
  <DomainObject.Predmet.OstaliListFormatedWithAdress>
    <izvorni_sadrzaj>
      <item>Kristina Prebeg Konjevod, Cvetković 129 B, 10450 Cvetković punomoćnik sudionika u postupku KONTRA PROMET j.d.o.o. za prijevoz i usluge</item>
    </izvorni_sadrzaj>
    <derivirana_varijabla naziv="DomainObject.Predmet.OstaliListFormatedWithAdress_1">
      <item>Kristina Prebeg Konjevod, Cvetković 129 B, 10450 Cvetković punomoćnik sudionika u postupku KONTRA PROMET j.d.o.o. za prijevoz i usluge</item>
    </derivirana_varijabla>
  </DomainObject.Predmet.OstaliListFormatedWithAdress>
  <DomainObject.Predmet.OstaliListFormatedWithAdressOIB>
    <izvorni_sadrzaj>
      <item>Kristina Prebeg Konjevod, OIB 51723528624, Cvetković 129 B, 10450 Cvetković punomoćnik sudionika u postupku KONTRA PROMET j.d.o.o. za prijevoz i usluge</item>
    </izvorni_sadrzaj>
    <derivirana_varijabla naziv="DomainObject.Predmet.OstaliListFormatedWithAdressOIB_1">
      <item>Kristina Prebeg Konjevod, OIB 51723528624, Cvetković 129 B, 10450 Cvetković punomoćnik sudionika u postupku KONTRA PROMET j.d.o.o. za prijevoz i usluge</item>
    </derivirana_varijabla>
  </DomainObject.Predmet.OstaliListFormatedWithAdressOIB>
  <DomainObject.Predmet.OstaliListNazivFormated>
    <izvorni_sadrzaj>
      <item>Kristina Prebeg Konjevod</item>
    </izvorni_sadrzaj>
    <derivirana_varijabla naziv="DomainObject.Predmet.OstaliListNazivFormated_1">
      <item>Kristina Prebeg Konjevod</item>
    </derivirana_varijabla>
  </DomainObject.Predmet.OstaliListNazivFormated>
  <DomainObject.Predmet.OstaliListNazivFormatedOIB>
    <izvorni_sadrzaj>
      <item>Kristina Prebeg Konjevod, OIB 51723528624</item>
    </izvorni_sadrzaj>
    <derivirana_varijabla naziv="DomainObject.Predmet.OstaliListNazivFormatedOIB_1">
      <item>Kristina Prebeg Konjevod, OIB 51723528624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 PROMET j.d.o.o. za prijevoz i usluge</izvorni_sadrzaj>
    <derivirana_varijabla naziv="DomainObject.Predmet.ProtustrankaIDrugi_1">KONTRA PROMET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KONTRA PROMET j.d.o.o. za prijevoz i usluge, OIB 37170819732, K. Zahradnika 8, 10000 Zagreb</izvorni_sadrzaj>
    <derivirana_varijabla naziv="DomainObject.Predmet.ProtustrankaIDrugiAdressOIB_1">KONTRA PROMET j.d.o.o. za prijevoz i usluge, OIB 37170819732, K.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 PROMET j.d.o.o. za prijevoz i usluge</item>
      <item>Kristina Prebeg Konjevod</item>
    </izvorni_sadrzaj>
    <derivirana_varijabla naziv="DomainObject.Predmet.SudioniciListNaziv_1">
      <item>FINA Regionalni centar Zagreb</item>
      <item>KONTRA PROMET j.d.o.o. za prijevoz i usluge</item>
      <item>Kristina Prebeg Konjevod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KONTRA PROMET j.d.o.o. za prijevoz i usluge, OIB 37170819732, K. Zahradnika 8,10000 Zagreb</item>
      <item>Kristina Prebeg Konjevod, OIB 51723528624, Cvetković 129 B,10450 Cvetković</item>
    </izvorni_sadrzaj>
    <derivirana_varijabla naziv="DomainObject.Predmet.SudioniciListAdressOIB_1">
      <item>FINA Regionalni centar Zagreb, OIB 85821130368, Trg svibanjskih žrtava 1995. br. 1,10000 Zagreb</item>
      <item>KONTRA PROMET j.d.o.o. za prijevoz i usluge, OIB 37170819732, K. Zahradnika 8,10000 Zagreb</item>
      <item>Kristina Prebeg Konjevod, OIB 51723528624, Cvetković 129 B,10450 Cvetković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37170819732</item>
      <item>, OIB 51723528624</item>
    </izvorni_sadrzaj>
    <derivirana_varijabla naziv="DomainObject.Predmet.SudioniciListNazivOIB_1">
      <item>, OIB 85821130368</item>
      <item>, OIB 37170819732</item>
      <item>, OIB 51723528624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7FCEF-0EE9-45BE-83DA-978FED7FD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739</properties:Words>
  <properties:Characters>3912</properties:Characters>
  <properties:Lines>94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2017-04-03T12:00:00Z</dcterms:created>
  <dc:creator>x</dc:creator>
  <cp:lastModifiedBy>Žana Livaja</cp:lastModifiedBy>
  <cp:lastPrinted>2017-04-03T12:12:00Z</cp:lastPrinted>
  <dcterms:modified xmlns:xsi="http://www.w3.org/2001/XMLSchema-instance" xsi:type="dcterms:W3CDTF">2017-04-03T12:12:00Z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