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a42d" w14:paraId="c3ea42d" w:rsidRDefault="00047756" w:rsidP="00FD7771" w:rsidR="00047756" w:rsidRPr="00047756">
      <w:pPr>
        <w:pStyle w:val="Bezproreda"/>
        <w15:collapsed w:val="false"/>
        <w:rPr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47756">
        <w:rPr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</w:p>
    <w:p w:rsidRDefault="00C85CD9" w:rsidP="00C85CD9" w:rsidR="00C85CD9" w:rsidRPr="00A15F9E">
      <w:r>
        <w:rPr>
          <w:rFonts w:eastAsia="MS Mincho"/>
          <w:bCs/>
          <w:szCs w:val="24"/>
          <w:lang w:val="hr-HR"/>
        </w:rPr>
        <w:t xml:space="preserve">       </w:t>
      </w:r>
      <w:r w:rsidR="00047756" w:rsidRPr="00047756">
        <w:rPr>
          <w:rFonts w:eastAsia="MS Mincho"/>
          <w:bCs/>
          <w:szCs w:val="24"/>
          <w:lang w:val="hr-HR"/>
        </w:rPr>
        <w:t>Rijeka, Zadarska 1 i 3</w:t>
      </w:r>
      <w:r w:rsidRPr="00C85CD9">
        <w:t xml:space="preserve"> </w:t>
      </w:r>
      <w:r>
        <w:tab/>
      </w:r>
      <w:r>
        <w:tab/>
      </w:r>
      <w:r>
        <w:tab/>
      </w:r>
      <w:r>
        <w:tab/>
        <w:t xml:space="preserve">      </w:t>
      </w:r>
      <w:r w:rsidRPr="00A80454">
        <w:t xml:space="preserve">Poslovni broj </w:t>
      </w:r>
      <w:r>
        <w:t>7 St-768/2017-14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AD4137" w:rsidP="00047756" w:rsidR="00047756">
      <w:pPr>
        <w:ind w:firstLine="720"/>
        <w:jc w:val="both"/>
        <w:textAlignment w:val="auto"/>
        <w:rPr>
          <w:lang w:val="hr-HR"/>
        </w:rPr>
      </w:pPr>
      <w:r w:rsidRPr="00AD4137">
        <w:rPr>
          <w:bCs/>
          <w:szCs w:val="24"/>
          <w:lang w:val="hr-HR"/>
        </w:rPr>
        <w:t xml:space="preserve">Trgovački sud u Rijeci, po sucu Liljani Ugrin, kao sucu pojedincu u stečajnom predmetu, odlučujući o prijedlogu Financijske agencije za otvaranje stečajnog postupka nad dužnikom </w:t>
      </w:r>
      <w:r w:rsidR="009D090E" w:rsidRPr="009D090E">
        <w:rPr>
          <w:bCs/>
          <w:szCs w:val="24"/>
          <w:lang w:val="hr-HR"/>
        </w:rPr>
        <w:t>T &amp; J društvo s ograničenom odgovornošću za ugostiteljstvo i usluge Križišće, Mali Dol 46 (MBS 040308582 – OIB 68818834414)</w:t>
      </w:r>
      <w:r w:rsidR="00C85CD9">
        <w:rPr>
          <w:bCs/>
          <w:szCs w:val="24"/>
          <w:lang w:val="hr-HR"/>
        </w:rPr>
        <w:t>,</w:t>
      </w:r>
      <w:r w:rsidRPr="00AD4137">
        <w:rPr>
          <w:bCs/>
          <w:szCs w:val="24"/>
          <w:lang w:val="hr-HR"/>
        </w:rPr>
        <w:t xml:space="preserve"> </w:t>
      </w:r>
      <w:r w:rsidR="007B3E9A" w:rsidRPr="007B3E9A">
        <w:rPr>
          <w:bCs/>
          <w:szCs w:val="24"/>
          <w:lang w:val="hr-HR"/>
        </w:rPr>
        <w:t xml:space="preserve">dana </w:t>
      </w:r>
      <w:r w:rsidR="009D090E">
        <w:rPr>
          <w:bCs/>
          <w:szCs w:val="24"/>
          <w:lang w:val="hr-HR"/>
        </w:rPr>
        <w:t>9. srpnja 2018</w:t>
      </w:r>
      <w:r w:rsidR="007B3E9A" w:rsidRPr="007B3E9A">
        <w:rPr>
          <w:bCs/>
          <w:szCs w:val="24"/>
          <w:lang w:val="hr-HR"/>
        </w:rPr>
        <w:t>.</w:t>
      </w:r>
      <w:r w:rsidR="00047756" w:rsidRPr="00047756">
        <w:rPr>
          <w:lang w:val="hr-HR"/>
        </w:rPr>
        <w:t xml:space="preserve"> </w:t>
      </w:r>
    </w:p>
    <w:p w:rsidRDefault="00715876" w:rsidP="00047756" w:rsidR="00715876">
      <w:pPr>
        <w:ind w:firstLine="720"/>
        <w:jc w:val="both"/>
        <w:textAlignment w:val="auto"/>
        <w:rPr>
          <w:lang w:val="hr-HR"/>
        </w:rPr>
      </w:pPr>
    </w:p>
    <w:p w:rsidRDefault="00FC0E68" w:rsidP="00047756" w:rsidR="00FC0E68" w:rsidRPr="00047756">
      <w:pPr>
        <w:ind w:firstLine="720"/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715876" w:rsidP="00047756" w:rsidR="0071587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 s e  stečajni postupak nad dužnikom </w:t>
      </w:r>
      <w:r w:rsidR="009D090E" w:rsidRPr="009D090E">
        <w:rPr>
          <w:bCs/>
          <w:szCs w:val="24"/>
          <w:lang w:val="hr-HR"/>
        </w:rPr>
        <w:t>T &amp; J društvo s ograničenom odgovornošću za ugostiteljstvo i usluge Križišće, Mali Dol 46 (MBS 040308582 – OIB 68818834414)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  <w:t xml:space="preserve">Za stečajnog upravitelja imenuje se </w:t>
      </w:r>
      <w:r w:rsidR="009D090E" w:rsidRPr="009D090E">
        <w:rPr>
          <w:lang w:val="hr-HR"/>
        </w:rPr>
        <w:t>Liljana Blagojević (OIB</w:t>
      </w:r>
      <w:r w:rsidR="00C85CD9">
        <w:rPr>
          <w:lang w:val="hr-HR"/>
        </w:rPr>
        <w:t xml:space="preserve"> </w:t>
      </w:r>
      <w:r w:rsidR="009D090E" w:rsidRPr="009D090E">
        <w:rPr>
          <w:lang w:val="hr-HR"/>
        </w:rPr>
        <w:t>27293493678) Markovići 21, Rijeka</w:t>
      </w:r>
      <w:r w:rsidR="00711ACB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</w:t>
      </w:r>
      <w:r w:rsidR="00C85CD9">
        <w:rPr>
          <w:lang w:val="hr-HR"/>
        </w:rPr>
        <w:t xml:space="preserve">  </w:t>
      </w:r>
      <w:r w:rsidRPr="00047756">
        <w:rPr>
          <w:lang w:val="hr-HR"/>
        </w:rPr>
        <w:t xml:space="preserve">stečajni postupak nad dužnikom </w:t>
      </w:r>
      <w:r w:rsidR="009D090E" w:rsidRPr="009D090E">
        <w:rPr>
          <w:bCs/>
          <w:szCs w:val="24"/>
          <w:lang w:val="hr-HR"/>
        </w:rPr>
        <w:t>T &amp; J društvo s ograničenom odgovornošću za ugostiteljstvo i usluge Križišće, Mali Dol 46 (MBS 040308582 – OIB 68818834414)</w:t>
      </w:r>
      <w:r w:rsidR="004C6788">
        <w:rPr>
          <w:bCs/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</w:t>
      </w:r>
      <w:r w:rsidR="00710E86">
        <w:rPr>
          <w:lang w:val="hr-HR"/>
        </w:rPr>
        <w:t>O</w:t>
      </w:r>
      <w:r w:rsidRPr="00047756">
        <w:rPr>
          <w:lang w:val="hr-HR"/>
        </w:rPr>
        <w:t>glasn</w:t>
      </w:r>
      <w:r w:rsidR="00710E86">
        <w:rPr>
          <w:lang w:val="hr-HR"/>
        </w:rPr>
        <w:t>a</w:t>
      </w:r>
      <w:r w:rsidRPr="00047756">
        <w:rPr>
          <w:lang w:val="hr-HR"/>
        </w:rPr>
        <w:t xml:space="preserve"> ploč</w:t>
      </w:r>
      <w:r w:rsidR="00710E86">
        <w:rPr>
          <w:lang w:val="hr-HR"/>
        </w:rPr>
        <w:t>a</w:t>
      </w:r>
      <w:r w:rsidRPr="00047756">
        <w:rPr>
          <w:lang w:val="hr-HR"/>
        </w:rPr>
        <w:t xml:space="preserve"> sud</w:t>
      </w:r>
      <w:r w:rsidR="00710E86">
        <w:rPr>
          <w:lang w:val="hr-HR"/>
        </w:rPr>
        <w:t>ova</w:t>
      </w:r>
      <w:r w:rsidRPr="00047756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  <w:t xml:space="preserve">Po </w:t>
      </w:r>
      <w:r w:rsidRPr="00047756">
        <w:rPr>
          <w:szCs w:val="24"/>
          <w:lang w:val="hr-HR"/>
        </w:rPr>
        <w:t xml:space="preserve">pravomoćnosti </w:t>
      </w:r>
      <w:r w:rsidR="00710E86">
        <w:rPr>
          <w:szCs w:val="24"/>
          <w:lang w:val="hr-HR"/>
        </w:rPr>
        <w:t xml:space="preserve">će se ovo rješenje </w:t>
      </w:r>
      <w:r w:rsidRPr="00047756">
        <w:rPr>
          <w:szCs w:val="24"/>
          <w:lang w:val="hr-HR"/>
        </w:rPr>
        <w:t>dostaviti sudskom registru radi brisanja dužnika.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FD7771" w:rsidP="00047756" w:rsidR="00FD7771">
      <w:pPr>
        <w:jc w:val="center"/>
        <w:textAlignment w:val="auto"/>
        <w:rPr>
          <w:szCs w:val="24"/>
          <w:lang w:val="hr-HR"/>
        </w:rPr>
      </w:pPr>
    </w:p>
    <w:p w:rsidRDefault="009D090E" w:rsidP="00047756" w:rsidR="00D262D8">
      <w:pPr>
        <w:ind w:firstLine="720"/>
        <w:jc w:val="both"/>
        <w:textAlignment w:val="auto"/>
        <w:rPr>
          <w:szCs w:val="24"/>
          <w:lang w:val="hr-HR"/>
        </w:rPr>
      </w:pPr>
      <w:r w:rsidRPr="009D090E">
        <w:rPr>
          <w:szCs w:val="24"/>
          <w:lang w:val="hr-HR"/>
        </w:rPr>
        <w:t xml:space="preserve">Financijska agencija je temeljem odredbe članka 110. stavak 1. Stečajnog zakona (“Narodne novine” broj 71/15 i 104/17, u daljem tekstu: SZ )  podnijela sudu prijedlog za otvaranje stečajnog postupka nad T &amp; J d.o.o. uz obrazloženje da na dan 13. prosinca 2018. </w:t>
      </w:r>
      <w:r w:rsidRPr="009D090E">
        <w:rPr>
          <w:szCs w:val="24"/>
          <w:lang w:val="hr-HR"/>
        </w:rPr>
        <w:lastRenderedPageBreak/>
        <w:t>dužnik u Očevidniku redoslijeda osnova za plaćanje ima evidentirane neizvršene osnove za plaćanje u neprekinutom razdoblju od 120 dana u ukupnom iznosu od 23.105,47 kn, te da ima jednog zaposlenika</w:t>
      </w:r>
      <w:r w:rsidR="00F3496C" w:rsidRPr="00F3496C">
        <w:rPr>
          <w:szCs w:val="24"/>
          <w:lang w:val="hr-HR"/>
        </w:rPr>
        <w:t>.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Stoga je sud nad dužnikom ovosudnim rješenjem pod poslovnim brojem </w:t>
      </w:r>
      <w:r w:rsidR="006F177C" w:rsidRPr="006F177C">
        <w:rPr>
          <w:szCs w:val="24"/>
          <w:lang w:val="hr-HR"/>
        </w:rPr>
        <w:t>7 St-</w:t>
      </w:r>
      <w:r w:rsidR="009D090E">
        <w:rPr>
          <w:szCs w:val="24"/>
          <w:lang w:val="hr-HR"/>
        </w:rPr>
        <w:t>768</w:t>
      </w:r>
      <w:r w:rsidR="006F177C" w:rsidRPr="006F177C">
        <w:rPr>
          <w:szCs w:val="24"/>
          <w:lang w:val="hr-HR"/>
        </w:rPr>
        <w:t>/201</w:t>
      </w:r>
      <w:r w:rsidR="00457284">
        <w:rPr>
          <w:szCs w:val="24"/>
          <w:lang w:val="hr-HR"/>
        </w:rPr>
        <w:t>7</w:t>
      </w:r>
      <w:r w:rsidR="006F177C" w:rsidRPr="006F177C">
        <w:rPr>
          <w:szCs w:val="24"/>
          <w:lang w:val="hr-HR"/>
        </w:rPr>
        <w:t>-</w:t>
      </w:r>
      <w:r w:rsidR="00AD4137">
        <w:rPr>
          <w:szCs w:val="24"/>
          <w:lang w:val="hr-HR"/>
        </w:rPr>
        <w:t>3</w:t>
      </w:r>
      <w:r w:rsidRPr="00047756">
        <w:rPr>
          <w:szCs w:val="24"/>
          <w:lang w:val="hr-HR"/>
        </w:rPr>
        <w:t xml:space="preserve"> od </w:t>
      </w:r>
      <w:r w:rsidR="004C77B4">
        <w:rPr>
          <w:szCs w:val="24"/>
          <w:lang w:val="hr-HR"/>
        </w:rPr>
        <w:t>2</w:t>
      </w:r>
      <w:r w:rsidR="00D262D8">
        <w:rPr>
          <w:szCs w:val="24"/>
          <w:lang w:val="hr-HR"/>
        </w:rPr>
        <w:t xml:space="preserve">. </w:t>
      </w:r>
      <w:r w:rsidR="009D090E">
        <w:rPr>
          <w:szCs w:val="24"/>
          <w:lang w:val="hr-HR"/>
        </w:rPr>
        <w:t>siječnja 2</w:t>
      </w:r>
      <w:r w:rsidRPr="00047756">
        <w:rPr>
          <w:szCs w:val="24"/>
          <w:lang w:val="hr-HR"/>
        </w:rPr>
        <w:t>01</w:t>
      </w:r>
      <w:r w:rsidR="009D090E">
        <w:rPr>
          <w:szCs w:val="24"/>
          <w:lang w:val="hr-HR"/>
        </w:rPr>
        <w:t>8</w:t>
      </w:r>
      <w:r w:rsidRPr="00047756">
        <w:rPr>
          <w:szCs w:val="24"/>
          <w:lang w:val="hr-HR"/>
        </w:rPr>
        <w:t>. pokrenuo prethodni postupak radi utvrđivanja pretpostavki za otvaranje stečajnog postupka</w:t>
      </w:r>
      <w:r w:rsidR="00407497">
        <w:rPr>
          <w:szCs w:val="24"/>
          <w:lang w:val="hr-HR"/>
        </w:rPr>
        <w:t xml:space="preserve">, te </w:t>
      </w:r>
      <w:r w:rsidRPr="00047756">
        <w:rPr>
          <w:lang w:val="hr-HR"/>
        </w:rPr>
        <w:t xml:space="preserve">zakazao </w:t>
      </w:r>
      <w:r w:rsidRPr="00047756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047756">
        <w:rPr>
          <w:lang w:val="hr-HR"/>
        </w:rPr>
        <w:t xml:space="preserve">zastupnik dužnika po zakonu </w:t>
      </w:r>
      <w:r w:rsidR="001A7B55">
        <w:rPr>
          <w:szCs w:val="24"/>
          <w:lang w:val="hr-HR"/>
        </w:rPr>
        <w:t xml:space="preserve">i </w:t>
      </w:r>
      <w:r w:rsidR="001A7B55" w:rsidRPr="00047756">
        <w:rPr>
          <w:szCs w:val="24"/>
          <w:lang w:val="hr-HR"/>
        </w:rPr>
        <w:t xml:space="preserve">banka </w:t>
      </w:r>
      <w:r w:rsidRPr="00047756">
        <w:rPr>
          <w:szCs w:val="24"/>
          <w:lang w:val="hr-HR"/>
        </w:rPr>
        <w:t>koja za dužnika vodi poslove platnog prometa.</w:t>
      </w:r>
    </w:p>
    <w:p w:rsidRDefault="00531CF9" w:rsidP="00047756" w:rsidR="000D32EE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Tijekom prethodnog postupka p</w:t>
      </w:r>
      <w:r w:rsidR="009B11A2">
        <w:rPr>
          <w:szCs w:val="24"/>
          <w:lang w:val="hr-HR"/>
        </w:rPr>
        <w:t xml:space="preserve">redlagatelj </w:t>
      </w:r>
      <w:r w:rsidR="00715876">
        <w:rPr>
          <w:szCs w:val="24"/>
          <w:lang w:val="hr-HR"/>
        </w:rPr>
        <w:t xml:space="preserve">se pisano očitovao na prijedlog, </w:t>
      </w:r>
      <w:r w:rsidR="00465457">
        <w:rPr>
          <w:szCs w:val="24"/>
          <w:lang w:val="hr-HR"/>
        </w:rPr>
        <w:t>dok</w:t>
      </w:r>
      <w:r>
        <w:rPr>
          <w:szCs w:val="24"/>
          <w:lang w:val="hr-HR"/>
        </w:rPr>
        <w:t xml:space="preserve"> </w:t>
      </w:r>
      <w:r w:rsidR="00465457">
        <w:rPr>
          <w:szCs w:val="24"/>
          <w:lang w:val="hr-HR"/>
        </w:rPr>
        <w:t xml:space="preserve">osobe koje vode poslove društva nisu </w:t>
      </w:r>
      <w:r>
        <w:rPr>
          <w:szCs w:val="24"/>
          <w:lang w:val="hr-HR"/>
        </w:rPr>
        <w:t>podni</w:t>
      </w:r>
      <w:r w:rsidR="00465457">
        <w:rPr>
          <w:szCs w:val="24"/>
          <w:lang w:val="hr-HR"/>
        </w:rPr>
        <w:t xml:space="preserve">jele </w:t>
      </w:r>
      <w:r>
        <w:rPr>
          <w:szCs w:val="24"/>
          <w:lang w:val="hr-HR"/>
        </w:rPr>
        <w:t xml:space="preserve">Izvješće o gospodarsko financijskom stanju dužnika. </w:t>
      </w:r>
    </w:p>
    <w:p w:rsidRDefault="001B2955" w:rsidP="006C08D9" w:rsidR="00FB78CB">
      <w:pPr>
        <w:ind w:firstLine="720"/>
        <w:jc w:val="both"/>
        <w:textAlignment w:val="auto"/>
        <w:rPr>
          <w:lang w:val="hr-HR"/>
        </w:rPr>
      </w:pPr>
      <w:r>
        <w:rPr>
          <w:szCs w:val="24"/>
          <w:lang w:val="hr-HR"/>
        </w:rPr>
        <w:t>Zastupn</w:t>
      </w:r>
      <w:r w:rsidR="00942E07">
        <w:rPr>
          <w:szCs w:val="24"/>
          <w:lang w:val="hr-HR"/>
        </w:rPr>
        <w:t>i</w:t>
      </w:r>
      <w:r w:rsidR="00FC0E68">
        <w:rPr>
          <w:szCs w:val="24"/>
          <w:lang w:val="hr-HR"/>
        </w:rPr>
        <w:t>k</w:t>
      </w:r>
      <w:r w:rsidR="00942E07">
        <w:rPr>
          <w:szCs w:val="24"/>
          <w:lang w:val="hr-HR"/>
        </w:rPr>
        <w:t xml:space="preserve"> </w:t>
      </w:r>
      <w:r>
        <w:rPr>
          <w:szCs w:val="24"/>
          <w:lang w:val="hr-HR"/>
        </w:rPr>
        <w:t>po zakonu dužnika</w:t>
      </w:r>
      <w:r w:rsidR="00531CF9">
        <w:rPr>
          <w:szCs w:val="24"/>
          <w:lang w:val="hr-HR"/>
        </w:rPr>
        <w:t xml:space="preserve"> </w:t>
      </w:r>
      <w:r w:rsidR="00AD4137">
        <w:rPr>
          <w:szCs w:val="24"/>
          <w:lang w:val="hr-HR"/>
        </w:rPr>
        <w:t>ni</w:t>
      </w:r>
      <w:r w:rsidR="00FC0E68">
        <w:rPr>
          <w:szCs w:val="24"/>
          <w:lang w:val="hr-HR"/>
        </w:rPr>
        <w:t xml:space="preserve">je </w:t>
      </w:r>
      <w:r w:rsidR="00AD4137">
        <w:rPr>
          <w:szCs w:val="24"/>
          <w:lang w:val="hr-HR"/>
        </w:rPr>
        <w:t>pristupi</w:t>
      </w:r>
      <w:r w:rsidR="00FC0E68">
        <w:rPr>
          <w:szCs w:val="24"/>
          <w:lang w:val="hr-HR"/>
        </w:rPr>
        <w:t>o</w:t>
      </w:r>
      <w:r w:rsidR="00AD4137">
        <w:rPr>
          <w:szCs w:val="24"/>
          <w:lang w:val="hr-HR"/>
        </w:rPr>
        <w:t xml:space="preserve"> </w:t>
      </w:r>
      <w:r w:rsidR="00531CF9">
        <w:rPr>
          <w:szCs w:val="24"/>
          <w:lang w:val="hr-HR"/>
        </w:rPr>
        <w:t xml:space="preserve">na </w:t>
      </w:r>
      <w:r>
        <w:rPr>
          <w:szCs w:val="24"/>
          <w:lang w:val="hr-HR"/>
        </w:rPr>
        <w:t>roč</w:t>
      </w:r>
      <w:r w:rsidR="00531CF9">
        <w:rPr>
          <w:szCs w:val="24"/>
          <w:lang w:val="hr-HR"/>
        </w:rPr>
        <w:t>iš</w:t>
      </w:r>
      <w:r>
        <w:rPr>
          <w:szCs w:val="24"/>
          <w:lang w:val="hr-HR"/>
        </w:rPr>
        <w:t>t</w:t>
      </w:r>
      <w:r w:rsidR="00AD4137">
        <w:rPr>
          <w:szCs w:val="24"/>
          <w:lang w:val="hr-HR"/>
        </w:rPr>
        <w:t>e</w:t>
      </w:r>
      <w:r>
        <w:rPr>
          <w:szCs w:val="24"/>
          <w:lang w:val="hr-HR"/>
        </w:rPr>
        <w:t xml:space="preserve"> </w:t>
      </w:r>
      <w:r w:rsidR="00531CF9">
        <w:rPr>
          <w:szCs w:val="24"/>
          <w:lang w:val="hr-HR"/>
        </w:rPr>
        <w:t>održano</w:t>
      </w:r>
      <w:r w:rsidR="00AD4137">
        <w:rPr>
          <w:szCs w:val="24"/>
          <w:lang w:val="hr-HR"/>
        </w:rPr>
        <w:t xml:space="preserve"> dana </w:t>
      </w:r>
      <w:r w:rsidR="009D090E">
        <w:rPr>
          <w:szCs w:val="24"/>
          <w:lang w:val="hr-HR"/>
        </w:rPr>
        <w:t>21</w:t>
      </w:r>
      <w:r w:rsidR="000C5D3F">
        <w:rPr>
          <w:szCs w:val="24"/>
          <w:lang w:val="hr-HR"/>
        </w:rPr>
        <w:t xml:space="preserve">. </w:t>
      </w:r>
      <w:r w:rsidR="009D090E">
        <w:rPr>
          <w:szCs w:val="24"/>
          <w:lang w:val="hr-HR"/>
        </w:rPr>
        <w:t xml:space="preserve">ožujka </w:t>
      </w:r>
      <w:r w:rsidR="000C5D3F">
        <w:rPr>
          <w:szCs w:val="24"/>
          <w:lang w:val="hr-HR"/>
        </w:rPr>
        <w:t xml:space="preserve"> </w:t>
      </w:r>
      <w:r w:rsidR="00F3496C">
        <w:rPr>
          <w:szCs w:val="24"/>
          <w:lang w:val="hr-HR"/>
        </w:rPr>
        <w:t xml:space="preserve"> </w:t>
      </w:r>
      <w:r w:rsidR="00FC0E68">
        <w:rPr>
          <w:szCs w:val="24"/>
          <w:lang w:val="hr-HR"/>
        </w:rPr>
        <w:t xml:space="preserve"> </w:t>
      </w:r>
      <w:r w:rsidR="00715876">
        <w:rPr>
          <w:szCs w:val="24"/>
          <w:lang w:val="hr-HR"/>
        </w:rPr>
        <w:t>201</w:t>
      </w:r>
      <w:r w:rsidR="009D090E">
        <w:rPr>
          <w:szCs w:val="24"/>
          <w:lang w:val="hr-HR"/>
        </w:rPr>
        <w:t>8</w:t>
      </w:r>
      <w:r>
        <w:rPr>
          <w:szCs w:val="24"/>
          <w:lang w:val="hr-HR"/>
        </w:rPr>
        <w:t>.</w:t>
      </w:r>
      <w:r w:rsidR="00AD4137">
        <w:rPr>
          <w:szCs w:val="24"/>
          <w:lang w:val="hr-HR"/>
        </w:rPr>
        <w:t xml:space="preserve">, </w:t>
      </w:r>
      <w:r w:rsidR="002A2928">
        <w:rPr>
          <w:szCs w:val="24"/>
          <w:lang w:val="hr-HR"/>
        </w:rPr>
        <w:t xml:space="preserve">kao </w:t>
      </w:r>
      <w:r w:rsidR="00AD4137">
        <w:rPr>
          <w:szCs w:val="24"/>
          <w:lang w:val="hr-HR"/>
        </w:rPr>
        <w:t xml:space="preserve">ni na </w:t>
      </w:r>
      <w:r w:rsidR="00531CF9">
        <w:rPr>
          <w:szCs w:val="24"/>
          <w:lang w:val="hr-HR"/>
        </w:rPr>
        <w:t>ročišt</w:t>
      </w:r>
      <w:r w:rsidR="00AD4137">
        <w:rPr>
          <w:szCs w:val="24"/>
          <w:lang w:val="hr-HR"/>
        </w:rPr>
        <w:t>e</w:t>
      </w:r>
      <w:r w:rsidR="00531CF9">
        <w:rPr>
          <w:szCs w:val="24"/>
          <w:lang w:val="hr-HR"/>
        </w:rPr>
        <w:t xml:space="preserve"> </w:t>
      </w:r>
      <w:r w:rsidR="002A2928">
        <w:rPr>
          <w:szCs w:val="24"/>
          <w:lang w:val="hr-HR"/>
        </w:rPr>
        <w:t xml:space="preserve">zakazano </w:t>
      </w:r>
      <w:r w:rsidR="002A2928">
        <w:rPr>
          <w:lang w:val="hr-HR"/>
        </w:rPr>
        <w:t>radi rasprave o pretpostavkama za otvaranje stečajnog postupka</w:t>
      </w:r>
      <w:r w:rsidR="002A2928">
        <w:rPr>
          <w:szCs w:val="24"/>
          <w:lang w:val="hr-HR"/>
        </w:rPr>
        <w:t xml:space="preserve"> za dan </w:t>
      </w:r>
      <w:r w:rsidR="009D090E">
        <w:rPr>
          <w:szCs w:val="24"/>
          <w:lang w:val="hr-HR"/>
        </w:rPr>
        <w:t>3</w:t>
      </w:r>
      <w:r w:rsidR="00F3496C">
        <w:rPr>
          <w:szCs w:val="24"/>
          <w:lang w:val="hr-HR"/>
        </w:rPr>
        <w:t xml:space="preserve">. </w:t>
      </w:r>
      <w:r w:rsidR="000C5D3F">
        <w:rPr>
          <w:szCs w:val="24"/>
          <w:lang w:val="hr-HR"/>
        </w:rPr>
        <w:t>s</w:t>
      </w:r>
      <w:r w:rsidR="009D090E">
        <w:rPr>
          <w:szCs w:val="24"/>
          <w:lang w:val="hr-HR"/>
        </w:rPr>
        <w:t xml:space="preserve">vibnja </w:t>
      </w:r>
      <w:r w:rsidR="00F3496C">
        <w:rPr>
          <w:szCs w:val="24"/>
          <w:lang w:val="hr-HR"/>
        </w:rPr>
        <w:t>2018</w:t>
      </w:r>
      <w:r w:rsidR="00531CF9">
        <w:rPr>
          <w:szCs w:val="24"/>
          <w:lang w:val="hr-HR"/>
        </w:rPr>
        <w:t>.</w:t>
      </w:r>
      <w:r w:rsidR="00531CF9">
        <w:rPr>
          <w:lang w:val="hr-HR"/>
        </w:rPr>
        <w:t xml:space="preserve">, </w:t>
      </w:r>
      <w:r w:rsidR="00AD4137">
        <w:rPr>
          <w:lang w:val="hr-HR"/>
        </w:rPr>
        <w:t xml:space="preserve">iako </w:t>
      </w:r>
      <w:r w:rsidR="00FC0E68">
        <w:rPr>
          <w:lang w:val="hr-HR"/>
        </w:rPr>
        <w:t xml:space="preserve">je </w:t>
      </w:r>
      <w:r w:rsidR="00AD4137">
        <w:rPr>
          <w:lang w:val="hr-HR"/>
        </w:rPr>
        <w:t>poziv primi</w:t>
      </w:r>
      <w:r w:rsidR="00FC0E68">
        <w:rPr>
          <w:lang w:val="hr-HR"/>
        </w:rPr>
        <w:t>o putem mrežne stranice e-Oglasne ploče sudova, budući se dostava nije mogla obaviti putem pošte</w:t>
      </w:r>
      <w:r w:rsidR="00FB78CB">
        <w:rPr>
          <w:lang w:val="hr-HR"/>
        </w:rPr>
        <w:t>.</w:t>
      </w:r>
    </w:p>
    <w:p w:rsidRDefault="00047756" w:rsidP="00047756" w:rsidR="00047756">
      <w:pPr>
        <w:ind w:firstLine="720"/>
        <w:jc w:val="both"/>
        <w:textAlignment w:val="auto"/>
      </w:pPr>
      <w:r w:rsidRPr="00047756">
        <w:t xml:space="preserve">Odredbom članka </w:t>
      </w:r>
      <w:r w:rsidR="00B85CF0">
        <w:t>5</w:t>
      </w:r>
      <w:r w:rsidRPr="00047756">
        <w:t>. stavak 1. SZ propisano je da se stečaj može otvoriti ako s</w:t>
      </w:r>
      <w:r w:rsidR="00B85CF0">
        <w:t>ud</w:t>
      </w:r>
      <w:r w:rsidRPr="00047756">
        <w:t xml:space="preserve"> utvrdi postojanje stečajn</w:t>
      </w:r>
      <w:r w:rsidR="00632DD6">
        <w:t xml:space="preserve">og </w:t>
      </w:r>
      <w:r w:rsidRPr="00047756">
        <w:t>razloga, time da je odredbom stavka 2. istog članka propisano da su stečajni razlozi</w:t>
      </w:r>
      <w:r w:rsidR="00632DD6">
        <w:t xml:space="preserve"> </w:t>
      </w:r>
      <w:r w:rsidRPr="00047756">
        <w:t>nesposobnost za plaćanje i prezaduženost.</w:t>
      </w:r>
    </w:p>
    <w:p w:rsidRDefault="00763298" w:rsidP="00F66898" w:rsidR="009D090E">
      <w:pPr>
        <w:ind w:firstLine="720"/>
        <w:jc w:val="both"/>
        <w:rPr>
          <w:szCs w:val="24"/>
          <w:lang w:val="hr-HR"/>
        </w:rPr>
      </w:pPr>
      <w:r>
        <w:rPr>
          <w:lang w:val="hr-HR"/>
        </w:rPr>
        <w:t>K</w:t>
      </w:r>
      <w:r w:rsidR="006C08D9">
        <w:rPr>
          <w:lang w:val="hr-HR"/>
        </w:rPr>
        <w:t xml:space="preserve">ako </w:t>
      </w:r>
      <w:r w:rsidR="00047756" w:rsidRPr="00047756">
        <w:rPr>
          <w:lang w:val="hr-HR"/>
        </w:rPr>
        <w:t xml:space="preserve">je </w:t>
      </w:r>
      <w:r w:rsidR="006C08D9">
        <w:rPr>
          <w:lang w:val="hr-HR"/>
        </w:rPr>
        <w:t xml:space="preserve">tijekom prethodnog postupka </w:t>
      </w:r>
      <w:r w:rsidR="00047756" w:rsidRPr="00047756">
        <w:rPr>
          <w:lang w:val="hr-HR"/>
        </w:rPr>
        <w:t xml:space="preserve">utvrđeno da </w:t>
      </w:r>
      <w:r w:rsidR="00875A83">
        <w:rPr>
          <w:lang w:val="hr-HR"/>
        </w:rPr>
        <w:t xml:space="preserve">postoji stečajni razlog za </w:t>
      </w:r>
      <w:r w:rsidR="00047756" w:rsidRPr="00047756">
        <w:rPr>
          <w:lang w:val="hr-HR"/>
        </w:rPr>
        <w:t>otvaranje stečaja nad dužnikom</w:t>
      </w:r>
      <w:r w:rsidR="002313D8">
        <w:rPr>
          <w:lang w:val="hr-HR"/>
        </w:rPr>
        <w:t>,</w:t>
      </w:r>
      <w:r w:rsidR="00047756" w:rsidRPr="00047756">
        <w:rPr>
          <w:lang w:val="hr-HR"/>
        </w:rPr>
        <w:t xml:space="preserve"> </w:t>
      </w:r>
      <w:r w:rsidR="002313D8">
        <w:rPr>
          <w:lang w:val="hr-HR"/>
        </w:rPr>
        <w:t xml:space="preserve">budući je </w:t>
      </w:r>
      <w:r w:rsidR="00D70EE6">
        <w:rPr>
          <w:lang w:val="hr-HR"/>
        </w:rPr>
        <w:t xml:space="preserve">iz podneska Financijske agencije od </w:t>
      </w:r>
      <w:r w:rsidR="009D090E">
        <w:rPr>
          <w:lang w:val="hr-HR"/>
        </w:rPr>
        <w:t>27</w:t>
      </w:r>
      <w:r w:rsidR="00D93C3A">
        <w:rPr>
          <w:lang w:val="hr-HR"/>
        </w:rPr>
        <w:t xml:space="preserve">. </w:t>
      </w:r>
      <w:r w:rsidR="009D090E">
        <w:rPr>
          <w:lang w:val="hr-HR"/>
        </w:rPr>
        <w:t xml:space="preserve">ožujka </w:t>
      </w:r>
      <w:r w:rsidR="004C77B4">
        <w:rPr>
          <w:lang w:val="hr-HR"/>
        </w:rPr>
        <w:t xml:space="preserve"> </w:t>
      </w:r>
      <w:r w:rsidR="00D70EE6">
        <w:rPr>
          <w:lang w:val="hr-HR"/>
        </w:rPr>
        <w:t>201</w:t>
      </w:r>
      <w:r w:rsidR="009D090E">
        <w:rPr>
          <w:lang w:val="hr-HR"/>
        </w:rPr>
        <w:t>8</w:t>
      </w:r>
      <w:r w:rsidR="00D70EE6">
        <w:rPr>
          <w:lang w:val="hr-HR"/>
        </w:rPr>
        <w:t xml:space="preserve">. utvrđeno da </w:t>
      </w:r>
      <w:r w:rsidR="00D76205" w:rsidRPr="00D70EE6">
        <w:rPr>
          <w:szCs w:val="24"/>
          <w:lang w:val="hr-HR"/>
        </w:rPr>
        <w:t xml:space="preserve">u Očevidniku redoslijeda osnova za plaćanje ima evidentirane </w:t>
      </w:r>
      <w:r w:rsidR="00D76205" w:rsidRPr="00457284">
        <w:rPr>
          <w:szCs w:val="24"/>
          <w:lang w:val="hr-HR"/>
        </w:rPr>
        <w:t xml:space="preserve">neizvršene osnove za plaćanje u neprekinutom razdoblju </w:t>
      </w:r>
      <w:r w:rsidR="009D090E">
        <w:rPr>
          <w:szCs w:val="24"/>
          <w:lang w:val="hr-HR"/>
        </w:rPr>
        <w:t xml:space="preserve">dužem od 222 </w:t>
      </w:r>
      <w:r w:rsidR="00D76205" w:rsidRPr="00457284">
        <w:rPr>
          <w:szCs w:val="24"/>
          <w:lang w:val="hr-HR"/>
        </w:rPr>
        <w:t xml:space="preserve">dana u ukupnom iznosu od </w:t>
      </w:r>
      <w:r w:rsidR="009D090E">
        <w:rPr>
          <w:szCs w:val="24"/>
          <w:lang w:val="hr-HR"/>
        </w:rPr>
        <w:t>23.105,47</w:t>
      </w:r>
      <w:r w:rsidR="00D76205" w:rsidRPr="00457284">
        <w:rPr>
          <w:szCs w:val="24"/>
          <w:lang w:val="hr-HR"/>
        </w:rPr>
        <w:t xml:space="preserve"> kn</w:t>
      </w:r>
      <w:r w:rsidR="00BB72C9">
        <w:rPr>
          <w:szCs w:val="24"/>
          <w:lang w:val="hr-HR"/>
        </w:rPr>
        <w:t xml:space="preserve"> (list </w:t>
      </w:r>
      <w:r w:rsidR="009D090E">
        <w:rPr>
          <w:szCs w:val="24"/>
          <w:lang w:val="hr-HR"/>
        </w:rPr>
        <w:t>14</w:t>
      </w:r>
      <w:r w:rsidR="00BB72C9">
        <w:rPr>
          <w:szCs w:val="24"/>
          <w:lang w:val="hr-HR"/>
        </w:rPr>
        <w:t xml:space="preserve"> spisa)</w:t>
      </w:r>
      <w:r w:rsidR="009D090E">
        <w:rPr>
          <w:szCs w:val="24"/>
          <w:lang w:val="hr-HR"/>
        </w:rPr>
        <w:t>.</w:t>
      </w:r>
    </w:p>
    <w:p w:rsidRDefault="00F66898" w:rsidP="00F66898" w:rsidR="002313D8">
      <w:pPr>
        <w:ind w:firstLine="720"/>
        <w:jc w:val="both"/>
        <w:rPr>
          <w:lang w:val="hr-HR"/>
        </w:rPr>
      </w:pPr>
      <w:r>
        <w:rPr>
          <w:szCs w:val="24"/>
          <w:lang w:val="hr-HR"/>
        </w:rPr>
        <w:t xml:space="preserve">Budući osobe koje vode poslove društva nisu podnijele bilo kako dokaz da dužnik ima imovine, </w:t>
      </w:r>
      <w:r w:rsidR="00763298">
        <w:rPr>
          <w:szCs w:val="24"/>
          <w:lang w:val="hr-HR"/>
        </w:rPr>
        <w:t xml:space="preserve">te kako </w:t>
      </w:r>
      <w:r w:rsidR="00D262D8">
        <w:rPr>
          <w:szCs w:val="24"/>
          <w:lang w:val="hr-HR"/>
        </w:rPr>
        <w:t xml:space="preserve">iz posljednjeg </w:t>
      </w:r>
      <w:r w:rsidR="00457284" w:rsidRPr="00457284">
        <w:rPr>
          <w:szCs w:val="24"/>
          <w:lang w:val="hr-HR"/>
        </w:rPr>
        <w:t>javno objav</w:t>
      </w:r>
      <w:r w:rsidR="00D262D8">
        <w:rPr>
          <w:szCs w:val="24"/>
          <w:lang w:val="hr-HR"/>
        </w:rPr>
        <w:t xml:space="preserve">ljenog </w:t>
      </w:r>
      <w:r w:rsidR="000C5D3F">
        <w:rPr>
          <w:szCs w:val="24"/>
          <w:lang w:val="hr-HR"/>
        </w:rPr>
        <w:t>F</w:t>
      </w:r>
      <w:r w:rsidR="00457284" w:rsidRPr="00457284">
        <w:rPr>
          <w:szCs w:val="24"/>
          <w:lang w:val="hr-HR"/>
        </w:rPr>
        <w:t>inancijsko</w:t>
      </w:r>
      <w:r w:rsidR="00D262D8">
        <w:rPr>
          <w:szCs w:val="24"/>
          <w:lang w:val="hr-HR"/>
        </w:rPr>
        <w:t>g</w:t>
      </w:r>
      <w:r w:rsidR="00457284" w:rsidRPr="00457284">
        <w:rPr>
          <w:szCs w:val="24"/>
          <w:lang w:val="hr-HR"/>
        </w:rPr>
        <w:t xml:space="preserve"> izvješć</w:t>
      </w:r>
      <w:r w:rsidR="00D262D8">
        <w:rPr>
          <w:szCs w:val="24"/>
          <w:lang w:val="hr-HR"/>
        </w:rPr>
        <w:t>a</w:t>
      </w:r>
      <w:r w:rsidR="00457284" w:rsidRPr="00457284">
        <w:rPr>
          <w:szCs w:val="24"/>
          <w:lang w:val="hr-HR"/>
        </w:rPr>
        <w:t xml:space="preserve"> </w:t>
      </w:r>
      <w:r w:rsidR="00D262D8">
        <w:rPr>
          <w:szCs w:val="24"/>
          <w:lang w:val="hr-HR"/>
        </w:rPr>
        <w:t>za 201</w:t>
      </w:r>
      <w:r w:rsidR="009D090E">
        <w:rPr>
          <w:szCs w:val="24"/>
          <w:lang w:val="hr-HR"/>
        </w:rPr>
        <w:t>6</w:t>
      </w:r>
      <w:r w:rsidR="00D262D8">
        <w:rPr>
          <w:szCs w:val="24"/>
          <w:lang w:val="hr-HR"/>
        </w:rPr>
        <w:t xml:space="preserve">. </w:t>
      </w:r>
      <w:r w:rsidR="000C5D3F">
        <w:rPr>
          <w:szCs w:val="24"/>
          <w:lang w:val="hr-HR"/>
        </w:rPr>
        <w:t>(list 1</w:t>
      </w:r>
      <w:r w:rsidR="009D090E">
        <w:rPr>
          <w:szCs w:val="24"/>
          <w:lang w:val="hr-HR"/>
        </w:rPr>
        <w:t xml:space="preserve">9 i </w:t>
      </w:r>
      <w:r w:rsidR="000C5D3F">
        <w:rPr>
          <w:szCs w:val="24"/>
          <w:lang w:val="hr-HR"/>
        </w:rPr>
        <w:t xml:space="preserve">20 spisa) </w:t>
      </w:r>
      <w:r>
        <w:rPr>
          <w:szCs w:val="24"/>
          <w:lang w:val="hr-HR"/>
        </w:rPr>
        <w:t xml:space="preserve">ne </w:t>
      </w:r>
      <w:r w:rsidR="008C698B" w:rsidRPr="00457284">
        <w:rPr>
          <w:szCs w:val="24"/>
          <w:lang w:val="hr-HR"/>
        </w:rPr>
        <w:t xml:space="preserve">proizlazi </w:t>
      </w:r>
      <w:r w:rsidR="008C37E2" w:rsidRPr="00457284">
        <w:rPr>
          <w:szCs w:val="24"/>
          <w:lang w:val="hr-HR"/>
        </w:rPr>
        <w:t>da</w:t>
      </w:r>
      <w:r w:rsidR="00165A60" w:rsidRPr="00457284">
        <w:rPr>
          <w:szCs w:val="24"/>
          <w:lang w:val="hr-HR"/>
        </w:rPr>
        <w:t xml:space="preserve"> dužnik nema </w:t>
      </w:r>
      <w:r>
        <w:rPr>
          <w:szCs w:val="24"/>
          <w:lang w:val="hr-HR"/>
        </w:rPr>
        <w:t xml:space="preserve">unovčive </w:t>
      </w:r>
      <w:r w:rsidR="00165A60" w:rsidRPr="00457284">
        <w:rPr>
          <w:szCs w:val="24"/>
          <w:lang w:val="hr-HR"/>
        </w:rPr>
        <w:t xml:space="preserve">imovine </w:t>
      </w:r>
      <w:r w:rsidR="00047756" w:rsidRPr="00457284">
        <w:rPr>
          <w:szCs w:val="24"/>
          <w:lang w:val="hr-HR"/>
        </w:rPr>
        <w:t>koja bi bila dostatna za pokriće trošk</w:t>
      </w:r>
      <w:r w:rsidR="002313D8" w:rsidRPr="00457284">
        <w:rPr>
          <w:szCs w:val="24"/>
          <w:lang w:val="hr-HR"/>
        </w:rPr>
        <w:t xml:space="preserve">ova prethodnog i otvorenog </w:t>
      </w:r>
      <w:r w:rsidR="00047756" w:rsidRPr="00457284">
        <w:rPr>
          <w:szCs w:val="24"/>
          <w:lang w:val="hr-HR"/>
        </w:rPr>
        <w:t>stečajnog postupka</w:t>
      </w:r>
      <w:r w:rsidR="00763298">
        <w:rPr>
          <w:szCs w:val="24"/>
          <w:lang w:val="hr-HR"/>
        </w:rPr>
        <w:t xml:space="preserve">, </w:t>
      </w:r>
      <w:r w:rsidR="00047756" w:rsidRPr="00457284">
        <w:rPr>
          <w:szCs w:val="24"/>
          <w:lang w:val="hr-HR"/>
        </w:rPr>
        <w:t xml:space="preserve">sukladno odredbi članka 132. stavak 1. </w:t>
      </w:r>
      <w:r w:rsidR="00632DD6" w:rsidRPr="00457284">
        <w:rPr>
          <w:szCs w:val="24"/>
          <w:lang w:val="hr-HR"/>
        </w:rPr>
        <w:t xml:space="preserve">SZ ovosudnim </w:t>
      </w:r>
      <w:r w:rsidR="00047756" w:rsidRPr="00457284">
        <w:rPr>
          <w:szCs w:val="24"/>
          <w:lang w:val="hr-HR"/>
        </w:rPr>
        <w:t xml:space="preserve">rješenjem </w:t>
      </w:r>
      <w:r w:rsidR="00665246" w:rsidRPr="00457284">
        <w:rPr>
          <w:szCs w:val="24"/>
          <w:lang w:val="hr-HR"/>
        </w:rPr>
        <w:t>7 St-</w:t>
      </w:r>
      <w:r w:rsidR="009D090E">
        <w:rPr>
          <w:szCs w:val="24"/>
          <w:lang w:val="hr-HR"/>
        </w:rPr>
        <w:t>768</w:t>
      </w:r>
      <w:r w:rsidR="00665246" w:rsidRPr="00457284">
        <w:rPr>
          <w:szCs w:val="24"/>
          <w:lang w:val="hr-HR"/>
        </w:rPr>
        <w:t>/201</w:t>
      </w:r>
      <w:r w:rsidR="000C5D3F">
        <w:rPr>
          <w:szCs w:val="24"/>
          <w:lang w:val="hr-HR"/>
        </w:rPr>
        <w:t>7</w:t>
      </w:r>
      <w:r w:rsidR="00665246" w:rsidRPr="00457284">
        <w:rPr>
          <w:szCs w:val="24"/>
          <w:lang w:val="hr-HR"/>
        </w:rPr>
        <w:t>-</w:t>
      </w:r>
      <w:r w:rsidR="009D090E">
        <w:rPr>
          <w:szCs w:val="24"/>
          <w:lang w:val="hr-HR"/>
        </w:rPr>
        <w:t>12</w:t>
      </w:r>
      <w:r w:rsidR="00A80454">
        <w:rPr>
          <w:lang w:val="hr-HR"/>
        </w:rPr>
        <w:t xml:space="preserve"> </w:t>
      </w:r>
      <w:r w:rsidR="00047756" w:rsidRPr="00047756">
        <w:rPr>
          <w:lang w:val="hr-HR"/>
        </w:rPr>
        <w:t xml:space="preserve">od </w:t>
      </w:r>
      <w:r w:rsidR="009D090E">
        <w:rPr>
          <w:lang w:val="hr-HR"/>
        </w:rPr>
        <w:t>3</w:t>
      </w:r>
      <w:r w:rsidR="000C5D3F">
        <w:rPr>
          <w:lang w:val="hr-HR"/>
        </w:rPr>
        <w:t>. s</w:t>
      </w:r>
      <w:r w:rsidR="009D090E">
        <w:rPr>
          <w:lang w:val="hr-HR"/>
        </w:rPr>
        <w:t xml:space="preserve">vibnja </w:t>
      </w:r>
      <w:r w:rsidR="00047756" w:rsidRPr="00047756">
        <w:rPr>
          <w:lang w:val="hr-HR"/>
        </w:rPr>
        <w:t>201</w:t>
      </w:r>
      <w:r w:rsidR="000C5D3F">
        <w:rPr>
          <w:lang w:val="hr-HR"/>
        </w:rPr>
        <w:t>8</w:t>
      </w:r>
      <w:r w:rsidR="00047756" w:rsidRPr="00047756">
        <w:rPr>
          <w:lang w:val="hr-HR"/>
        </w:rPr>
        <w:t xml:space="preserve">. pozvane su osobe koje imaju pravni interes za provedbom stečajnog postupaka </w:t>
      </w:r>
      <w:r w:rsidR="00875A83">
        <w:rPr>
          <w:lang w:val="hr-HR"/>
        </w:rPr>
        <w:t xml:space="preserve">na uplatu predujma za pokriće troška postupka, </w:t>
      </w:r>
      <w:r w:rsidR="00047756" w:rsidRPr="00047756">
        <w:rPr>
          <w:lang w:val="hr-HR"/>
        </w:rPr>
        <w:t xml:space="preserve">uz upozorenje </w:t>
      </w:r>
      <w:r w:rsidR="002313D8">
        <w:rPr>
          <w:lang w:val="hr-HR"/>
        </w:rPr>
        <w:t xml:space="preserve">po stavku 2. istog članka. </w:t>
      </w:r>
    </w:p>
    <w:p w:rsidRDefault="00047756" w:rsidP="00047756" w:rsidR="00047756" w:rsidRP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Navedeno rješenje o</w:t>
      </w:r>
      <w:r w:rsidRPr="00047756">
        <w:rPr>
          <w:szCs w:val="24"/>
          <w:lang w:val="hr-HR"/>
        </w:rPr>
        <w:t>bjavljeno je istog dana na mrežnoj stranici e-Oglasnoj ploči sudova.</w:t>
      </w:r>
    </w:p>
    <w:p w:rsidRDefault="00047756" w:rsidP="003E69FC" w:rsidR="00047756" w:rsidRPr="00DD2600">
      <w:pPr>
        <w:pStyle w:val="Bezproreda"/>
        <w:ind w:firstLine="720"/>
        <w:jc w:val="both"/>
        <w:rPr>
          <w:szCs w:val="24"/>
          <w:lang w:val="hr-HR"/>
        </w:rPr>
      </w:pPr>
      <w:r w:rsidRPr="00047756">
        <w:rPr>
          <w:lang w:val="hr-HR"/>
        </w:rPr>
        <w:t xml:space="preserve">Uvidom u spis i računovodstvo ovog suda utvrđeno je da osobe koje imaju pravni interes da se nad dužnikom provede stečajni postupak nisu predujmile označen iznos novca za pokriće troškova postupka, pa </w:t>
      </w:r>
      <w:r w:rsidR="009D090E">
        <w:rPr>
          <w:lang w:val="hr-HR"/>
        </w:rPr>
        <w:t xml:space="preserve">kako je uvidom u očevidnik predlagatelja utvrđeno da  je račun dužnika i dalje u neprekinutoj blokadi koja na dan donošenja ove odluke iznosi </w:t>
      </w:r>
      <w:r w:rsidR="009D090E" w:rsidRPr="009D090E">
        <w:rPr>
          <w:lang w:val="hr-HR"/>
        </w:rPr>
        <w:t xml:space="preserve">36.370,35 </w:t>
      </w:r>
      <w:r w:rsidR="009D090E">
        <w:rPr>
          <w:lang w:val="hr-HR"/>
        </w:rPr>
        <w:t xml:space="preserve">kn (list 26 spisa), </w:t>
      </w:r>
      <w:r w:rsidRPr="00047756">
        <w:rPr>
          <w:lang w:val="hr-HR"/>
        </w:rPr>
        <w:t xml:space="preserve">valjalo </w:t>
      </w:r>
      <w:r w:rsidR="009D090E">
        <w:rPr>
          <w:lang w:val="hr-HR"/>
        </w:rPr>
        <w:t xml:space="preserve">je </w:t>
      </w:r>
      <w:r w:rsidRPr="00047756">
        <w:rPr>
          <w:lang w:val="hr-HR"/>
        </w:rPr>
        <w:t xml:space="preserve">temeljem odredbe članka 132. stavak 2. </w:t>
      </w:r>
      <w:r w:rsidR="002313D8">
        <w:rPr>
          <w:lang w:val="hr-HR"/>
        </w:rPr>
        <w:t>do 4</w:t>
      </w:r>
      <w:r w:rsidRPr="00047756">
        <w:rPr>
          <w:lang w:val="hr-HR"/>
        </w:rPr>
        <w:t xml:space="preserve">. </w:t>
      </w:r>
      <w:r w:rsidR="002313D8" w:rsidRPr="00DD2600">
        <w:rPr>
          <w:szCs w:val="24"/>
          <w:lang w:val="hr-HR"/>
        </w:rPr>
        <w:t xml:space="preserve">SZ </w:t>
      </w:r>
      <w:r w:rsidRPr="00DD2600">
        <w:rPr>
          <w:szCs w:val="24"/>
          <w:lang w:val="hr-HR"/>
        </w:rPr>
        <w:t>odlučiti kao pod točkom I. – V. izreke ovog rješenja.</w:t>
      </w:r>
    </w:p>
    <w:p w:rsidRDefault="00165A60" w:rsidP="00DD2600" w:rsidR="008C37E2">
      <w:pPr>
        <w:pStyle w:val="Bezproreda"/>
        <w:ind w:firstLine="720"/>
        <w:jc w:val="both"/>
        <w:rPr>
          <w:lang w:val="hr-HR"/>
        </w:rPr>
      </w:pPr>
      <w:r>
        <w:rPr>
          <w:szCs w:val="24"/>
          <w:lang w:val="hr-HR"/>
        </w:rPr>
        <w:t>St</w:t>
      </w:r>
      <w:r w:rsidR="002313D8" w:rsidRPr="00DD2600">
        <w:rPr>
          <w:color w:val="000000"/>
          <w:szCs w:val="24"/>
        </w:rPr>
        <w:t>ečajn</w:t>
      </w:r>
      <w:r>
        <w:rPr>
          <w:color w:val="000000"/>
          <w:szCs w:val="24"/>
        </w:rPr>
        <w:t>i</w:t>
      </w:r>
      <w:r w:rsidR="002313D8" w:rsidRPr="00DD2600">
        <w:rPr>
          <w:color w:val="000000"/>
          <w:szCs w:val="24"/>
        </w:rPr>
        <w:t xml:space="preserve"> upravitelj</w:t>
      </w:r>
      <w:r w:rsidR="00DD2600" w:rsidRPr="00DD2600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je imenovan </w:t>
      </w:r>
      <w:r w:rsidR="00DD2600" w:rsidRPr="00DD2600">
        <w:rPr>
          <w:color w:val="000000"/>
          <w:szCs w:val="24"/>
        </w:rPr>
        <w:t xml:space="preserve">metodom slučajnog odabira </w:t>
      </w:r>
      <w:r w:rsidR="00DD2600" w:rsidRPr="002313D8">
        <w:rPr>
          <w:lang w:val="hr-HR"/>
        </w:rPr>
        <w:t>s liste A stečajnih upravitelja za područje ovog suda</w:t>
      </w:r>
      <w:r w:rsidR="00DD2600">
        <w:rPr>
          <w:lang w:val="hr-HR"/>
        </w:rPr>
        <w:t>,</w:t>
      </w:r>
      <w:r w:rsidR="00DD2600" w:rsidRPr="00DD2600">
        <w:rPr>
          <w:color w:val="000000"/>
          <w:szCs w:val="24"/>
        </w:rPr>
        <w:t xml:space="preserve"> kako je to propisano odredbom članka 84. stavak 1. </w:t>
      </w:r>
      <w:r w:rsidR="00DD2600">
        <w:rPr>
          <w:lang w:val="hr-HR"/>
        </w:rPr>
        <w:t>SZ</w:t>
      </w:r>
      <w:r w:rsidR="008C37E2">
        <w:rPr>
          <w:lang w:val="hr-HR"/>
        </w:rPr>
        <w:t>.</w:t>
      </w:r>
    </w:p>
    <w:p w:rsidRDefault="002313D8" w:rsidP="008C698B" w:rsidR="008C698B">
      <w:pPr>
        <w:ind w:firstLine="720"/>
        <w:jc w:val="both"/>
        <w:textAlignment w:val="auto"/>
        <w:rPr>
          <w:lang w:val="hr-HR"/>
        </w:rPr>
      </w:pPr>
      <w:r w:rsidRPr="002313D8">
        <w:rPr>
          <w:lang w:val="hr-HR"/>
        </w:rPr>
        <w:t>Odluka pod točkom VI. izreke ovog rješenja donijeta je primjenom odredbe članka 286. stavak 3. SZ.</w:t>
      </w:r>
    </w:p>
    <w:p w:rsidRDefault="00F66898" w:rsidP="008C698B" w:rsidR="00F66898">
      <w:pPr>
        <w:jc w:val="center"/>
        <w:textAlignment w:val="auto"/>
        <w:rPr>
          <w:szCs w:val="24"/>
          <w:lang w:val="hr-HR"/>
        </w:rPr>
      </w:pPr>
    </w:p>
    <w:p w:rsidRDefault="00047756" w:rsidP="008C698B" w:rsidR="00047756" w:rsidRPr="00047756">
      <w:pPr>
        <w:jc w:val="center"/>
        <w:textAlignment w:val="auto"/>
        <w:rPr>
          <w:lang w:val="hr-HR"/>
        </w:rPr>
      </w:pPr>
      <w:r w:rsidRPr="00047756">
        <w:rPr>
          <w:szCs w:val="24"/>
          <w:lang w:val="hr-HR"/>
        </w:rPr>
        <w:t xml:space="preserve">U Rijeci, </w:t>
      </w:r>
      <w:r w:rsidR="009D090E">
        <w:rPr>
          <w:bCs/>
          <w:szCs w:val="24"/>
          <w:lang w:val="hr-HR"/>
        </w:rPr>
        <w:t>9. srpnja 2018</w:t>
      </w:r>
      <w:r w:rsidR="006C08D9">
        <w:rPr>
          <w:lang w:val="hr-HR"/>
        </w:rPr>
        <w:t>.</w:t>
      </w:r>
    </w:p>
    <w:p w:rsidRDefault="00047756" w:rsidP="00047756" w:rsidR="00047756" w:rsidRPr="00FD7771">
      <w:pPr>
        <w:ind w:left="7200"/>
        <w:jc w:val="both"/>
        <w:textAlignment w:val="auto"/>
        <w:rPr>
          <w:szCs w:val="24"/>
          <w:lang w:val="hr-HR"/>
        </w:rPr>
      </w:pPr>
      <w:r w:rsidRPr="00FD7771">
        <w:rPr>
          <w:i/>
          <w:szCs w:val="24"/>
          <w:lang w:val="hr-HR"/>
        </w:rPr>
        <w:t xml:space="preserve">   </w:t>
      </w:r>
      <w:r w:rsidR="00721D69" w:rsidRPr="00FD7771">
        <w:rPr>
          <w:i/>
          <w:szCs w:val="24"/>
          <w:lang w:val="hr-HR"/>
        </w:rPr>
        <w:t xml:space="preserve">      </w:t>
      </w:r>
      <w:r w:rsidR="00721D69" w:rsidRPr="00FD7771">
        <w:rPr>
          <w:szCs w:val="24"/>
          <w:lang w:val="hr-HR"/>
        </w:rPr>
        <w:t>S</w:t>
      </w:r>
      <w:r w:rsidRPr="00FD7771">
        <w:rPr>
          <w:szCs w:val="24"/>
          <w:lang w:val="hr-HR"/>
        </w:rPr>
        <w:t xml:space="preserve">udac                               </w:t>
      </w:r>
    </w:p>
    <w:p w:rsidRDefault="00093577" w:rsidP="00093577" w:rsidR="00047756" w:rsidRPr="00047756">
      <w:pPr>
        <w:ind w:left="648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047756" w:rsidRPr="00047756">
        <w:rPr>
          <w:szCs w:val="24"/>
          <w:lang w:val="hr-HR"/>
        </w:rPr>
        <w:t>Liljana Ugrin</w:t>
      </w:r>
      <w:r>
        <w:rPr>
          <w:szCs w:val="24"/>
          <w:lang w:val="hr-HR"/>
        </w:rPr>
        <w:t>, v.r.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C5D3F" w:rsidP="00047756" w:rsidR="000C5D3F">
      <w:pPr>
        <w:jc w:val="both"/>
        <w:textAlignment w:val="auto"/>
        <w:rPr>
          <w:szCs w:val="24"/>
          <w:lang w:val="hr-HR"/>
        </w:rPr>
      </w:pPr>
    </w:p>
    <w:p w:rsidRDefault="009D090E" w:rsidP="00047756" w:rsidR="009D090E">
      <w:pPr>
        <w:jc w:val="both"/>
        <w:textAlignment w:val="auto"/>
        <w:rPr>
          <w:szCs w:val="24"/>
          <w:lang w:val="hr-HR"/>
        </w:rPr>
      </w:pPr>
    </w:p>
    <w:p w:rsidRDefault="009D090E" w:rsidP="00047756" w:rsidR="009D090E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POUKA O PRAVNOM LIJEKU 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047756">
        <w:rPr>
          <w:lang w:val="hr-HR"/>
        </w:rPr>
        <w:t>osobe koje imaju pravni interes da se provede stečajni postupak nad dužnikom</w:t>
      </w:r>
      <w:r w:rsidRPr="0004775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047756">
        <w:rPr>
          <w:rFonts w:eastAsia="MS Mincho"/>
          <w:szCs w:val="24"/>
          <w:lang w:val="hr-HR"/>
        </w:rPr>
        <w:t xml:space="preserve"> </w:t>
      </w:r>
      <w:r w:rsidRPr="00047756">
        <w:rPr>
          <w:rFonts w:eastAsia="MS Mincho"/>
          <w:szCs w:val="24"/>
          <w:lang w:val="hr-HR"/>
        </w:rPr>
        <w:tab/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93577" w:rsidP="00093577" w:rsidR="00093577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093577" w:rsidP="00093577" w:rsidR="00093577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093577" w:rsidP="00093577" w:rsidR="00093577" w:rsidRPr="00A80164">
      <w:pPr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>
      <w:pPr>
        <w:jc w:val="both"/>
        <w:rPr>
          <w:szCs w:val="24"/>
        </w:rPr>
      </w:pPr>
    </w:p>
    <w:p w:rsidRDefault="000E7884" w:rsidP="00047756" w:rsidR="0038631F" w:rsidRPr="0038631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C85CD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7ECF" w:rsidR="009F7ECF">
      <w:r>
        <w:separator/>
      </w:r>
    </w:p>
  </w:endnote>
  <w:endnote w:id="0" w:type="continuationSeparator">
    <w:p w:rsidRDefault="009F7ECF" w:rsidR="009F7E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DD7582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7ECF" w:rsidR="009F7ECF">
      <w:r>
        <w:separator/>
      </w:r>
    </w:p>
  </w:footnote>
  <w:footnote w:id="0" w:type="continuationSeparator">
    <w:p w:rsidRDefault="009F7ECF" w:rsidR="009F7E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5CD9" w:rsidP="00C85CD9" w:rsidR="00C85CD9" w:rsidRPr="00A15F9E">
    <w:pPr>
      <w:jc w:val="right"/>
    </w:pPr>
    <w:r w:rsidRPr="00A80454">
      <w:t xml:space="preserve">Poslovni broj </w:t>
    </w:r>
    <w:r>
      <w:t>7 St-768/2017-14</w:t>
    </w:r>
  </w:p>
  <w:p w:rsidRDefault="00C85CD9" w:rsidR="00C85CD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5B3C"/>
    <w:rsid w:val="000160DA"/>
    <w:rsid w:val="00020FE1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83620"/>
    <w:rsid w:val="000851CC"/>
    <w:rsid w:val="00093577"/>
    <w:rsid w:val="00095BE3"/>
    <w:rsid w:val="000B1F99"/>
    <w:rsid w:val="000B399D"/>
    <w:rsid w:val="000B695A"/>
    <w:rsid w:val="000C5D3F"/>
    <w:rsid w:val="000C7D2F"/>
    <w:rsid w:val="000D0153"/>
    <w:rsid w:val="000D32EE"/>
    <w:rsid w:val="000D3426"/>
    <w:rsid w:val="000E7884"/>
    <w:rsid w:val="000F5290"/>
    <w:rsid w:val="00100DF1"/>
    <w:rsid w:val="00100E15"/>
    <w:rsid w:val="0011326A"/>
    <w:rsid w:val="00114205"/>
    <w:rsid w:val="00114F52"/>
    <w:rsid w:val="001152D8"/>
    <w:rsid w:val="00120094"/>
    <w:rsid w:val="001208C1"/>
    <w:rsid w:val="001555E9"/>
    <w:rsid w:val="00156265"/>
    <w:rsid w:val="0016213F"/>
    <w:rsid w:val="00165A60"/>
    <w:rsid w:val="0016645F"/>
    <w:rsid w:val="00170F9F"/>
    <w:rsid w:val="00175B60"/>
    <w:rsid w:val="00181000"/>
    <w:rsid w:val="001816E1"/>
    <w:rsid w:val="001A23E6"/>
    <w:rsid w:val="001A7B55"/>
    <w:rsid w:val="001B200E"/>
    <w:rsid w:val="001B2955"/>
    <w:rsid w:val="001B4DD0"/>
    <w:rsid w:val="001B6A24"/>
    <w:rsid w:val="001C288F"/>
    <w:rsid w:val="001C64E1"/>
    <w:rsid w:val="001D06DE"/>
    <w:rsid w:val="001D0F28"/>
    <w:rsid w:val="001D489C"/>
    <w:rsid w:val="001D4F2D"/>
    <w:rsid w:val="001D5FC0"/>
    <w:rsid w:val="001E1485"/>
    <w:rsid w:val="001E52CD"/>
    <w:rsid w:val="001E6B5A"/>
    <w:rsid w:val="001F22CC"/>
    <w:rsid w:val="00203B5A"/>
    <w:rsid w:val="00204DF2"/>
    <w:rsid w:val="002103B9"/>
    <w:rsid w:val="00221A3C"/>
    <w:rsid w:val="00223E09"/>
    <w:rsid w:val="002304D0"/>
    <w:rsid w:val="002313D8"/>
    <w:rsid w:val="00231426"/>
    <w:rsid w:val="00233C95"/>
    <w:rsid w:val="002354BE"/>
    <w:rsid w:val="00243E9A"/>
    <w:rsid w:val="00247D3B"/>
    <w:rsid w:val="0025249F"/>
    <w:rsid w:val="00257AB3"/>
    <w:rsid w:val="00260E94"/>
    <w:rsid w:val="00265FAF"/>
    <w:rsid w:val="00270AC5"/>
    <w:rsid w:val="00272B4E"/>
    <w:rsid w:val="00273801"/>
    <w:rsid w:val="0027389B"/>
    <w:rsid w:val="00275B01"/>
    <w:rsid w:val="0027604B"/>
    <w:rsid w:val="00280C1E"/>
    <w:rsid w:val="00281CD1"/>
    <w:rsid w:val="00284F72"/>
    <w:rsid w:val="00292C51"/>
    <w:rsid w:val="002950E2"/>
    <w:rsid w:val="00295509"/>
    <w:rsid w:val="002A0995"/>
    <w:rsid w:val="002A2928"/>
    <w:rsid w:val="002A387F"/>
    <w:rsid w:val="002B4981"/>
    <w:rsid w:val="002B60D6"/>
    <w:rsid w:val="002C7144"/>
    <w:rsid w:val="002D285D"/>
    <w:rsid w:val="002E6350"/>
    <w:rsid w:val="002E686B"/>
    <w:rsid w:val="002F2D8D"/>
    <w:rsid w:val="00313174"/>
    <w:rsid w:val="0031413E"/>
    <w:rsid w:val="00314A48"/>
    <w:rsid w:val="00323236"/>
    <w:rsid w:val="0032742B"/>
    <w:rsid w:val="00331869"/>
    <w:rsid w:val="00334820"/>
    <w:rsid w:val="00346936"/>
    <w:rsid w:val="00347782"/>
    <w:rsid w:val="00362A7B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B15C3"/>
    <w:rsid w:val="003C50E2"/>
    <w:rsid w:val="003C52A9"/>
    <w:rsid w:val="003D11B8"/>
    <w:rsid w:val="003D1E44"/>
    <w:rsid w:val="003D574F"/>
    <w:rsid w:val="003E4D9D"/>
    <w:rsid w:val="003E69FC"/>
    <w:rsid w:val="003F0C59"/>
    <w:rsid w:val="0040078D"/>
    <w:rsid w:val="004052DE"/>
    <w:rsid w:val="0040697A"/>
    <w:rsid w:val="00407497"/>
    <w:rsid w:val="004206FE"/>
    <w:rsid w:val="004260B6"/>
    <w:rsid w:val="004364AA"/>
    <w:rsid w:val="00436C45"/>
    <w:rsid w:val="00450751"/>
    <w:rsid w:val="00450D9F"/>
    <w:rsid w:val="0045580B"/>
    <w:rsid w:val="00457284"/>
    <w:rsid w:val="00464C2B"/>
    <w:rsid w:val="00465457"/>
    <w:rsid w:val="0046585E"/>
    <w:rsid w:val="00465B17"/>
    <w:rsid w:val="00466073"/>
    <w:rsid w:val="004703AB"/>
    <w:rsid w:val="004835CA"/>
    <w:rsid w:val="00485119"/>
    <w:rsid w:val="00490C9B"/>
    <w:rsid w:val="0049439E"/>
    <w:rsid w:val="004A03DE"/>
    <w:rsid w:val="004A56BC"/>
    <w:rsid w:val="004B0F82"/>
    <w:rsid w:val="004C2B53"/>
    <w:rsid w:val="004C6788"/>
    <w:rsid w:val="004C77B4"/>
    <w:rsid w:val="004D1870"/>
    <w:rsid w:val="004E1948"/>
    <w:rsid w:val="004F1318"/>
    <w:rsid w:val="004F1F70"/>
    <w:rsid w:val="004F63C5"/>
    <w:rsid w:val="005123D4"/>
    <w:rsid w:val="0051452D"/>
    <w:rsid w:val="00522ED6"/>
    <w:rsid w:val="005254B4"/>
    <w:rsid w:val="00525EAA"/>
    <w:rsid w:val="00531CF9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79A"/>
    <w:rsid w:val="005961CE"/>
    <w:rsid w:val="005A527E"/>
    <w:rsid w:val="005A6839"/>
    <w:rsid w:val="005B0360"/>
    <w:rsid w:val="005B36B2"/>
    <w:rsid w:val="005B69FD"/>
    <w:rsid w:val="005C044D"/>
    <w:rsid w:val="005C2D73"/>
    <w:rsid w:val="005D542B"/>
    <w:rsid w:val="005D672B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2E92"/>
    <w:rsid w:val="00665246"/>
    <w:rsid w:val="00667389"/>
    <w:rsid w:val="0068114A"/>
    <w:rsid w:val="00685F37"/>
    <w:rsid w:val="00685FD6"/>
    <w:rsid w:val="00687F59"/>
    <w:rsid w:val="0069082F"/>
    <w:rsid w:val="00691BBD"/>
    <w:rsid w:val="00694839"/>
    <w:rsid w:val="006A0652"/>
    <w:rsid w:val="006A1A24"/>
    <w:rsid w:val="006A6C73"/>
    <w:rsid w:val="006B44BA"/>
    <w:rsid w:val="006B4EB9"/>
    <w:rsid w:val="006C08D9"/>
    <w:rsid w:val="006C5472"/>
    <w:rsid w:val="006D3863"/>
    <w:rsid w:val="006E0251"/>
    <w:rsid w:val="006E3800"/>
    <w:rsid w:val="006F177C"/>
    <w:rsid w:val="006F7A83"/>
    <w:rsid w:val="00710E86"/>
    <w:rsid w:val="00711ACB"/>
    <w:rsid w:val="00712A65"/>
    <w:rsid w:val="00715876"/>
    <w:rsid w:val="00721D69"/>
    <w:rsid w:val="00735EC7"/>
    <w:rsid w:val="00736065"/>
    <w:rsid w:val="00740E71"/>
    <w:rsid w:val="00743E54"/>
    <w:rsid w:val="00746EB6"/>
    <w:rsid w:val="00747950"/>
    <w:rsid w:val="0075481F"/>
    <w:rsid w:val="00763298"/>
    <w:rsid w:val="007659AF"/>
    <w:rsid w:val="00777A02"/>
    <w:rsid w:val="0078366C"/>
    <w:rsid w:val="007848C2"/>
    <w:rsid w:val="00791D2B"/>
    <w:rsid w:val="007B0120"/>
    <w:rsid w:val="007B3E9A"/>
    <w:rsid w:val="007B5632"/>
    <w:rsid w:val="007C73A6"/>
    <w:rsid w:val="007D34E2"/>
    <w:rsid w:val="007D5676"/>
    <w:rsid w:val="007D5F71"/>
    <w:rsid w:val="007E4BB8"/>
    <w:rsid w:val="007E7FBA"/>
    <w:rsid w:val="007F67A7"/>
    <w:rsid w:val="00807156"/>
    <w:rsid w:val="00811FDB"/>
    <w:rsid w:val="00814CE2"/>
    <w:rsid w:val="00815D1E"/>
    <w:rsid w:val="00816101"/>
    <w:rsid w:val="00820A48"/>
    <w:rsid w:val="00830047"/>
    <w:rsid w:val="00830B93"/>
    <w:rsid w:val="00832937"/>
    <w:rsid w:val="0084373D"/>
    <w:rsid w:val="008527CA"/>
    <w:rsid w:val="00856D86"/>
    <w:rsid w:val="008570B1"/>
    <w:rsid w:val="008604B8"/>
    <w:rsid w:val="00870358"/>
    <w:rsid w:val="00870D83"/>
    <w:rsid w:val="008715F3"/>
    <w:rsid w:val="00875A83"/>
    <w:rsid w:val="00876E4D"/>
    <w:rsid w:val="00877E6D"/>
    <w:rsid w:val="00881852"/>
    <w:rsid w:val="008820F6"/>
    <w:rsid w:val="008823F5"/>
    <w:rsid w:val="00896B8C"/>
    <w:rsid w:val="008A5688"/>
    <w:rsid w:val="008A647D"/>
    <w:rsid w:val="008B057B"/>
    <w:rsid w:val="008B1D57"/>
    <w:rsid w:val="008B29D5"/>
    <w:rsid w:val="008B73D8"/>
    <w:rsid w:val="008C37E2"/>
    <w:rsid w:val="008C3EB9"/>
    <w:rsid w:val="008C698B"/>
    <w:rsid w:val="008E4F55"/>
    <w:rsid w:val="008F5BDC"/>
    <w:rsid w:val="008F7263"/>
    <w:rsid w:val="0090246D"/>
    <w:rsid w:val="00905B84"/>
    <w:rsid w:val="00936F25"/>
    <w:rsid w:val="00942E07"/>
    <w:rsid w:val="009508D2"/>
    <w:rsid w:val="009532C3"/>
    <w:rsid w:val="00953435"/>
    <w:rsid w:val="00972E20"/>
    <w:rsid w:val="00986454"/>
    <w:rsid w:val="009B11A2"/>
    <w:rsid w:val="009B3383"/>
    <w:rsid w:val="009B6904"/>
    <w:rsid w:val="009C22F0"/>
    <w:rsid w:val="009D090E"/>
    <w:rsid w:val="009E3DD4"/>
    <w:rsid w:val="009E3E9C"/>
    <w:rsid w:val="009F09E7"/>
    <w:rsid w:val="009F38CD"/>
    <w:rsid w:val="009F7ECF"/>
    <w:rsid w:val="00A02DF8"/>
    <w:rsid w:val="00A02F57"/>
    <w:rsid w:val="00A0705F"/>
    <w:rsid w:val="00A15F9E"/>
    <w:rsid w:val="00A20459"/>
    <w:rsid w:val="00A2133B"/>
    <w:rsid w:val="00A23185"/>
    <w:rsid w:val="00A31E9E"/>
    <w:rsid w:val="00A35F58"/>
    <w:rsid w:val="00A36836"/>
    <w:rsid w:val="00A376C5"/>
    <w:rsid w:val="00A37777"/>
    <w:rsid w:val="00A5215C"/>
    <w:rsid w:val="00A56546"/>
    <w:rsid w:val="00A6328F"/>
    <w:rsid w:val="00A717B0"/>
    <w:rsid w:val="00A80454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B6B6B"/>
    <w:rsid w:val="00AC441F"/>
    <w:rsid w:val="00AC7AEF"/>
    <w:rsid w:val="00AD2322"/>
    <w:rsid w:val="00AD349A"/>
    <w:rsid w:val="00AD367D"/>
    <w:rsid w:val="00AD3CCF"/>
    <w:rsid w:val="00AD4137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7FD"/>
    <w:rsid w:val="00B4414E"/>
    <w:rsid w:val="00B44A38"/>
    <w:rsid w:val="00B458A0"/>
    <w:rsid w:val="00B603F4"/>
    <w:rsid w:val="00B6117A"/>
    <w:rsid w:val="00B70E64"/>
    <w:rsid w:val="00B85C23"/>
    <w:rsid w:val="00B85CF0"/>
    <w:rsid w:val="00B868CF"/>
    <w:rsid w:val="00B87054"/>
    <w:rsid w:val="00BB0444"/>
    <w:rsid w:val="00BB72C9"/>
    <w:rsid w:val="00BD7CAA"/>
    <w:rsid w:val="00BE24E0"/>
    <w:rsid w:val="00BE2958"/>
    <w:rsid w:val="00BE2D31"/>
    <w:rsid w:val="00BF049A"/>
    <w:rsid w:val="00BF3174"/>
    <w:rsid w:val="00C03F47"/>
    <w:rsid w:val="00C04D92"/>
    <w:rsid w:val="00C06A75"/>
    <w:rsid w:val="00C1605D"/>
    <w:rsid w:val="00C16DA5"/>
    <w:rsid w:val="00C21775"/>
    <w:rsid w:val="00C25E83"/>
    <w:rsid w:val="00C31293"/>
    <w:rsid w:val="00C5055A"/>
    <w:rsid w:val="00C5429C"/>
    <w:rsid w:val="00C54A06"/>
    <w:rsid w:val="00C610E7"/>
    <w:rsid w:val="00C61C01"/>
    <w:rsid w:val="00C6225A"/>
    <w:rsid w:val="00C65E5D"/>
    <w:rsid w:val="00C80B20"/>
    <w:rsid w:val="00C85CD9"/>
    <w:rsid w:val="00CA1EDA"/>
    <w:rsid w:val="00CA37E5"/>
    <w:rsid w:val="00CA51FE"/>
    <w:rsid w:val="00CA5646"/>
    <w:rsid w:val="00CA6850"/>
    <w:rsid w:val="00CB1A2A"/>
    <w:rsid w:val="00CB355B"/>
    <w:rsid w:val="00CB766C"/>
    <w:rsid w:val="00CC5E5C"/>
    <w:rsid w:val="00CF3592"/>
    <w:rsid w:val="00CF3A37"/>
    <w:rsid w:val="00CF5617"/>
    <w:rsid w:val="00D06CD6"/>
    <w:rsid w:val="00D262D8"/>
    <w:rsid w:val="00D40BE4"/>
    <w:rsid w:val="00D472D2"/>
    <w:rsid w:val="00D57227"/>
    <w:rsid w:val="00D57746"/>
    <w:rsid w:val="00D663C3"/>
    <w:rsid w:val="00D6683E"/>
    <w:rsid w:val="00D70EE6"/>
    <w:rsid w:val="00D73505"/>
    <w:rsid w:val="00D76205"/>
    <w:rsid w:val="00D93C3A"/>
    <w:rsid w:val="00D94E3E"/>
    <w:rsid w:val="00D97AAC"/>
    <w:rsid w:val="00DA2BAC"/>
    <w:rsid w:val="00DB0D23"/>
    <w:rsid w:val="00DB5121"/>
    <w:rsid w:val="00DB6B1D"/>
    <w:rsid w:val="00DB7FF8"/>
    <w:rsid w:val="00DC1C08"/>
    <w:rsid w:val="00DC2C1B"/>
    <w:rsid w:val="00DD0C3D"/>
    <w:rsid w:val="00DD2600"/>
    <w:rsid w:val="00DD7582"/>
    <w:rsid w:val="00DE3D7A"/>
    <w:rsid w:val="00DE7235"/>
    <w:rsid w:val="00DF0003"/>
    <w:rsid w:val="00DF155C"/>
    <w:rsid w:val="00DF6DBD"/>
    <w:rsid w:val="00E00236"/>
    <w:rsid w:val="00E0646A"/>
    <w:rsid w:val="00E10359"/>
    <w:rsid w:val="00E16C06"/>
    <w:rsid w:val="00E32FA9"/>
    <w:rsid w:val="00E33145"/>
    <w:rsid w:val="00E34A85"/>
    <w:rsid w:val="00E36C03"/>
    <w:rsid w:val="00E36E7B"/>
    <w:rsid w:val="00E46205"/>
    <w:rsid w:val="00E57D84"/>
    <w:rsid w:val="00E636BA"/>
    <w:rsid w:val="00E64757"/>
    <w:rsid w:val="00E82748"/>
    <w:rsid w:val="00E84E0C"/>
    <w:rsid w:val="00E86F95"/>
    <w:rsid w:val="00E87ECA"/>
    <w:rsid w:val="00E908D7"/>
    <w:rsid w:val="00E95704"/>
    <w:rsid w:val="00EB1EF6"/>
    <w:rsid w:val="00EB23A1"/>
    <w:rsid w:val="00EC3B5B"/>
    <w:rsid w:val="00EC3F66"/>
    <w:rsid w:val="00ED26C0"/>
    <w:rsid w:val="00EE26BC"/>
    <w:rsid w:val="00EF1008"/>
    <w:rsid w:val="00F17F59"/>
    <w:rsid w:val="00F26FBF"/>
    <w:rsid w:val="00F3009F"/>
    <w:rsid w:val="00F30C9A"/>
    <w:rsid w:val="00F338DA"/>
    <w:rsid w:val="00F3496C"/>
    <w:rsid w:val="00F45CBC"/>
    <w:rsid w:val="00F473EE"/>
    <w:rsid w:val="00F53E5D"/>
    <w:rsid w:val="00F56276"/>
    <w:rsid w:val="00F573FD"/>
    <w:rsid w:val="00F64AC0"/>
    <w:rsid w:val="00F66898"/>
    <w:rsid w:val="00F772D1"/>
    <w:rsid w:val="00F77844"/>
    <w:rsid w:val="00F80B7C"/>
    <w:rsid w:val="00F90D59"/>
    <w:rsid w:val="00F93476"/>
    <w:rsid w:val="00FA07C7"/>
    <w:rsid w:val="00FA7C6C"/>
    <w:rsid w:val="00FB78CB"/>
    <w:rsid w:val="00FC0E68"/>
    <w:rsid w:val="00FC5BAF"/>
    <w:rsid w:val="00FD0A7D"/>
    <w:rsid w:val="00FD7316"/>
    <w:rsid w:val="00FD7771"/>
    <w:rsid w:val="00FE2337"/>
    <w:rsid w:val="00FE514E"/>
    <w:rsid w:val="00FF174B"/>
    <w:rsid w:val="00FF3890"/>
    <w:rsid w:val="00FF39EB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75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75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75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75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75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D75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75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75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75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75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srpnja 2018.</izvorni_sadrzaj>
    <derivirana_varijabla naziv="DomainObject.DatumDonosenjaOdluke_1">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2017.</izvorni_sadrzaj>
    <derivirana_varijabla naziv="DomainObject.Predmet.DatumOsnivanja_1">20.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St-768/2017</izvorni_sadrzaj>
    <derivirana_varijabla naziv="DomainObject.Predmet.OznakaBroj_1">St-768/2017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 &amp; J d.o.o. zastupanog po punomoćniku Tamara Kresić</izvorni_sadrzaj>
    <derivirana_varijabla naziv="DomainObject.Predmet.ProtustrankaFormated_1">  T &amp; J d.o.o. zastupanog po punomoćniku Tamara Kresić</derivirana_varijabla>
  </DomainObject.Predmet.ProtustrankaFormated>
  <DomainObject.Predmet.ProtustrankaFormatedOIB>
    <izvorni_sadrzaj>  T &amp; J d.o.o., OIB 68818834414 zastupanog po punomoćniku Tamara Kresić</izvorni_sadrzaj>
    <derivirana_varijabla naziv="DomainObject.Predmet.ProtustrankaFormatedOIB_1">  T &amp; J d.o.o., OIB 68818834414 zastupanog po punomoćniku Tamara Kresić</derivirana_varijabla>
  </DomainObject.Predmet.ProtustrankaFormatedOIB>
  <DomainObject.Predmet.ProtustrankaFormatedWithAdress>
    <izvorni_sadrzaj> T &amp; J d.o.o., Mali dol 46, 51241 Križišće zastupanog po punomoćniku Tamara Kresić</izvorni_sadrzaj>
    <derivirana_varijabla naziv="DomainObject.Predmet.ProtustrankaFormatedWithAdress_1"> T &amp; J d.o.o., Mali dol 46, 51241 Križišće zastupanog po punomoćniku Tamara Kresić</derivirana_varijabla>
  </DomainObject.Predmet.ProtustrankaFormatedWithAdress>
  <DomainObject.Predmet.ProtustrankaFormatedWithAdressOIB>
    <izvorni_sadrzaj> T &amp; J d.o.o., OIB 68818834414, Mali dol 46, 51241 Križišće zastupanog po punomoćniku Tamara Kresić</izvorni_sadrzaj>
    <derivirana_varijabla naziv="DomainObject.Predmet.ProtustrankaFormatedWithAdressOIB_1"> T &amp; J d.o.o., OIB 68818834414, Mali dol 46, 51241 Križišće zastupanog po punomoćniku Tamara Kresić</derivirana_varijabla>
  </DomainObject.Predmet.ProtustrankaFormatedWithAdressOIB>
  <DomainObject.Predmet.ProtustrankaWithAdress>
    <izvorni_sadrzaj>T &amp; J d.o.o. Mali dol 46, 51241 Križišće</izvorni_sadrzaj>
    <derivirana_varijabla naziv="DomainObject.Predmet.ProtustrankaWithAdress_1">T &amp; J d.o.o. Mali dol 46, 51241 Križišće</derivirana_varijabla>
  </DomainObject.Predmet.ProtustrankaWithAdress>
  <DomainObject.Predmet.ProtustrankaWithAdressOIB>
    <izvorni_sadrzaj>T &amp; J d.o.o., OIB 68818834414, Mali dol 46, 51241 Križišće</izvorni_sadrzaj>
    <derivirana_varijabla naziv="DomainObject.Predmet.ProtustrankaWithAdressOIB_1">T &amp; J d.o.o., OIB 68818834414, Mali dol 46, 51241 Križišće</derivirana_varijabla>
  </DomainObject.Predmet.ProtustrankaWithAdressOIB>
  <DomainObject.Predmet.ProtustrankaNazivFormated>
    <izvorni_sadrzaj>T &amp; J d.o.o.</izvorni_sadrzaj>
    <derivirana_varijabla naziv="DomainObject.Predmet.ProtustrankaNazivFormated_1">T &amp; J d.o.o.</derivirana_varijabla>
  </DomainObject.Predmet.ProtustrankaNazivFormated>
  <DomainObject.Predmet.ProtustrankaNazivFormatedOIB>
    <izvorni_sadrzaj>T &amp; J d.o.o., OIB 68818834414</izvorni_sadrzaj>
    <derivirana_varijabla naziv="DomainObject.Predmet.ProtustrankaNazivFormatedOIB_1">T &amp; J d.o.o., OIB 68818834414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 &amp; J d.o.o. zastupanog po punomoćniku Tamara Kresić</item>
    </izvorni_sadrzaj>
    <derivirana_varijabla naziv="DomainObject.Predmet.ProtuStrankaListFormated_1">
      <item>T &amp; J d.o.o. zastupanog po punomoćniku Tamara Kresić</item>
    </derivirana_varijabla>
  </DomainObject.Predmet.ProtuStrankaListFormated>
  <DomainObject.Predmet.ProtuStrankaListFormatedOIB>
    <izvorni_sadrzaj>
      <item>T &amp; J d.o.o., OIB 68818834414 zastupanog po punomoćniku Tamara Kresić</item>
    </izvorni_sadrzaj>
    <derivirana_varijabla naziv="DomainObject.Predmet.ProtuStrankaListFormatedOIB_1">
      <item>T &amp; J d.o.o., OIB 68818834414 zastupanog po punomoćniku Tamara Kresić</item>
    </derivirana_varijabla>
  </DomainObject.Predmet.ProtuStrankaListFormatedOIB>
  <DomainObject.Predmet.ProtuStrankaListFormatedWithAdress>
    <izvorni_sadrzaj>
      <item>T &amp; J d.o.o., Mali dol 46, 51241 Križišće zastupanog po punomoćniku Tamara Kresić</item>
    </izvorni_sadrzaj>
    <derivirana_varijabla naziv="DomainObject.Predmet.ProtuStrankaListFormatedWithAdress_1">
      <item>T &amp; J d.o.o., Mali dol 46, 51241 Križišće zastupanog po punomoćniku Tamara Kresić</item>
    </derivirana_varijabla>
  </DomainObject.Predmet.ProtuStrankaListFormatedWithAdress>
  <DomainObject.Predmet.ProtuStrankaListFormatedWithAdressOIB>
    <izvorni_sadrzaj>
      <item>T &amp; J d.o.o., OIB 68818834414, Mali dol 46, 51241 Križišće zastupanog po punomoćniku Tamara Kresić</item>
    </izvorni_sadrzaj>
    <derivirana_varijabla naziv="DomainObject.Predmet.ProtuStrankaListFormatedWithAdressOIB_1">
      <item>T &amp; J d.o.o., OIB 68818834414, Mali dol 46, 51241 Križišće zastupanog po punomoćniku Tamara Kresić</item>
    </derivirana_varijabla>
  </DomainObject.Predmet.ProtuStrankaListFormatedWithAdressOIB>
  <DomainObject.Predmet.ProtuStrankaListNazivFormated>
    <izvorni_sadrzaj>
      <item>T &amp; J d.o.o.</item>
    </izvorni_sadrzaj>
    <derivirana_varijabla naziv="DomainObject.Predmet.ProtuStrankaListNazivFormated_1">
      <item>T &amp; J d.o.o.</item>
    </derivirana_varijabla>
  </DomainObject.Predmet.ProtuStrankaListNazivFormated>
  <DomainObject.Predmet.ProtuStrankaListNazivFormatedOIB>
    <izvorni_sadrzaj>
      <item>T &amp; J d.o.o., OIB 68818834414</item>
    </izvorni_sadrzaj>
    <derivirana_varijabla naziv="DomainObject.Predmet.ProtuStrankaListNazivFormatedOIB_1">
      <item>T &amp; J d.o.o., OIB 68818834414</item>
    </derivirana_varijabla>
  </DomainObject.Predmet.ProtuStrankaListNazivFormatedOIB>
  <DomainObject.Predmet.OstaliListFormated>
    <izvorni_sadrzaj>
      <item>Tamara Kresić punomoćnica sudionika u postupku T &amp; J d.o.o.</item>
    </izvorni_sadrzaj>
    <derivirana_varijabla naziv="DomainObject.Predmet.OstaliListFormated_1">
      <item>Tamara Kresić punomoćnica sudionika u postupku T &amp; J d.o.o.</item>
    </derivirana_varijabla>
  </DomainObject.Predmet.OstaliListFormated>
  <DomainObject.Predmet.OstaliListFormatedOIB>
    <izvorni_sadrzaj>
      <item>Tamara Kresić, OIB 85371913908 punomoćnica sudionika u postupku T &amp; J d.o.o.</item>
    </izvorni_sadrzaj>
    <derivirana_varijabla naziv="DomainObject.Predmet.OstaliListFormatedOIB_1">
      <item>Tamara Kresić, OIB 85371913908 punomoćnica sudionika u postupku T &amp; J d.o.o.</item>
    </derivirana_varijabla>
  </DomainObject.Predmet.OstaliListFormatedOIB>
  <DomainObject.Predmet.OstaliListFormatedWithAdress>
    <izvorni_sadrzaj>
      <item>Tamara Kresić, Mali Dol 46, 51262 Mali Dol punomoćnica sudionika u postupku T &amp; J d.o.o.</item>
    </izvorni_sadrzaj>
    <derivirana_varijabla naziv="DomainObject.Predmet.OstaliListFormatedWithAdress_1">
      <item>Tamara Kresić, Mali Dol 46, 51262 Mali Dol punomoćnica sudionika u postupku T &amp; J d.o.o.</item>
    </derivirana_varijabla>
  </DomainObject.Predmet.OstaliListFormatedWithAdress>
  <DomainObject.Predmet.OstaliListFormatedWithAdressOIB>
    <izvorni_sadrzaj>
      <item>Tamara Kresić, OIB 85371913908, Mali Dol 46, 51262 Mali Dol punomoćnica sudionika u postupku T &amp; J d.o.o.</item>
    </izvorni_sadrzaj>
    <derivirana_varijabla naziv="DomainObject.Predmet.OstaliListFormatedWithAdressOIB_1">
      <item>Tamara Kresić, OIB 85371913908, Mali Dol 46, 51262 Mali Dol punomoćnica sudionika u postupku T &amp; J d.o.o.</item>
    </derivirana_varijabla>
  </DomainObject.Predmet.OstaliListFormatedWithAdressOIB>
  <DomainObject.Predmet.OstaliListNazivFormated>
    <izvorni_sadrzaj>
      <item>Tamara Kresić</item>
    </izvorni_sadrzaj>
    <derivirana_varijabla naziv="DomainObject.Predmet.OstaliListNazivFormated_1">
      <item>Tamara Kresić</item>
    </derivirana_varijabla>
  </DomainObject.Predmet.OstaliListNazivFormated>
  <DomainObject.Predmet.OstaliListNazivFormatedOIB>
    <izvorni_sadrzaj>
      <item>Tamara Kresić, OIB 85371913908</item>
    </izvorni_sadrzaj>
    <derivirana_varijabla naziv="DomainObject.Predmet.OstaliListNazivFormatedOIB_1">
      <item>Tamara Kresić, OIB 85371913908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srpnja 2018.</izvorni_sadrzaj>
    <derivirana_varijabla naziv="DomainObject.Datum_1">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 &amp; J d.o.o.</izvorni_sadrzaj>
    <derivirana_varijabla naziv="DomainObject.Predmet.ProtustrankaIDrugi_1">T &amp; 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 &amp; J d.o.o., OIB 68818834414, Mali dol 46, 51241 Križišće</izvorni_sadrzaj>
    <derivirana_varijabla naziv="DomainObject.Predmet.ProtustrankaIDrugiAdressOIB_1">T &amp; J d.o.o., OIB 68818834414, Mali dol 46, 51241 Križišće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 &amp; J d.o.o.</item>
      <item>Tamara Kresić</item>
    </izvorni_sadrzaj>
    <derivirana_varijabla naziv="DomainObject.Predmet.SudioniciListNaziv_1">
      <item>FINA  Rijeka</item>
      <item>T &amp; J d.o.o.</item>
      <item>Tamara Kresić</item>
    </derivirana_varijabla>
  </DomainObject.Predmet.SudioniciListNaziv>
  <DomainObject.Predmet.SudioniciListAdressOIB>
    <izvorni_sadrzaj>
      <item>FINA  Rijeka, OIB 85821130368, Frana Kurelca 8,51000 Rijeka</item>
      <item>T &amp; J d.o.o., OIB 68818834414, Mali dol 46,51241 Križišće</item>
      <item>Tamara Kresić, OIB 85371913908, Mali Dol 46,51262 Mali Dol</item>
    </izvorni_sadrzaj>
    <derivirana_varijabla naziv="DomainObject.Predmet.SudioniciListAdressOIB_1">
      <item>FINA  Rijeka, OIB 85821130368, Frana Kurelca 8,51000 Rijeka</item>
      <item>T &amp; J d.o.o., OIB 68818834414, Mali dol 46,51241 Križišće</item>
      <item>Tamara Kresić, OIB 85371913908, Mali Dol 46,51262 Mali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68818834414</item>
      <item>, OIB 85371913908</item>
    </izvorni_sadrzaj>
    <derivirana_varijabla naziv="DomainObject.Predmet.SudioniciListNazivOIB_1">
      <item>, OIB 85821130368</item>
      <item>, OIB 68818834414</item>
      <item>, OIB 85371913908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D1D69-B2A1-4F88-8198-B245CFDC70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826</properties:Words>
  <properties:Characters>4333</properties:Characters>
  <properties:Lines>112</properties:Lines>
  <properties:Paragraphs>32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2018-07-09T10:37:00Z</dcterms:created>
  <dc:creator>T SUD</dc:creator>
  <cp:lastModifiedBy>Elizabet Jovanović</cp:lastModifiedBy>
  <cp:lastPrinted>2018-07-09T10:37:00Z</cp:lastPrinted>
  <dcterms:modified xmlns:xsi="http://www.w3.org/2001/XMLSchema-instance" xsi:type="dcterms:W3CDTF">2018-07-09T10:39:00Z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(768 17 otvaranje i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