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8c08" w14:paraId="0dd8c08" w:rsidRDefault="00003B69" w:rsidP="00003B69" w:rsidR="00003B6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03B69" w:rsidP="00003B69" w:rsidR="00003B69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03B69" w:rsidP="00003B69" w:rsidR="00003B69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03B69" w:rsidP="00003B69" w:rsidR="00003B6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03B69" w:rsidP="00003B69" w:rsidR="00003B6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St-5063/2015</w:t>
      </w:r>
    </w:p>
    <w:p w:rsidRDefault="00003B69" w:rsidP="00003B69" w:rsidR="00003B6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szCs w:val="24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03B69" w:rsidP="00003B69" w:rsidR="00003B69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003B69" w:rsidP="00003B69" w:rsidR="00003B6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03B69" w:rsidP="00003B69" w:rsidR="00003B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"EURO-KAJ" UDRUGA ZA REGIONALNU SURADNJU, ZAŠTITU BAŠTINE, REVITALIZACIJU I RAZVOJ ZAGORSKIH TOPLICA, OIB: 57778362194, Krapinske Toplice, K.Š. Đalskog – Dom kulture,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03B69" w:rsidP="00003B69" w:rsidR="00003B6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03B69" w:rsidP="00003B69" w:rsidR="00003B6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03B69" w:rsidP="00003B69" w:rsidR="00003B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3B69" w:rsidP="00003B69" w:rsidR="00003B6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"EURO-KAJ" UDRUGA ZA REGIONALNU SURADNJU, ZAŠTITU BAŠTINE, REVITALIZACIJU I RAZVOJ ZAGORSKIH TOPLICA, OIB: 57778362194, Krapinske Toplice, K.Š. Đalskog – Dom kulture.</w:t>
      </w:r>
    </w:p>
    <w:p w:rsidRDefault="00003B69" w:rsidP="00003B69" w:rsidR="00003B6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03B69" w:rsidP="00003B69" w:rsidR="00003B6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003B69" w:rsidP="00003B69" w:rsidR="00003B69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03B69" w:rsidP="00003B69" w:rsidR="00003B69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Berislav Maksimović , OIB: 57300759557, iz Varaždina, Hraščica, Braće Radić 1.</w:t>
      </w:r>
    </w:p>
    <w:p w:rsidRDefault="00003B69" w:rsidP="00003B69" w:rsidR="00003B69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03B69" w:rsidP="00003B69" w:rsidR="00003B6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"EURO-KAJ" UDRUGA ZA REGIONALNU SURADNJU, ZAŠTITU BAŠTINE, REVITALIZACIJU I RAZVOJ ZAGORSKIH TOPLICA, OIB: 57778362194, Krapinske Toplice, K.Š. Đalskog – Dom kulture.</w:t>
      </w:r>
    </w:p>
    <w:p w:rsidRDefault="00003B69" w:rsidP="00003B69" w:rsidR="00003B6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03B69" w:rsidP="00003B69" w:rsidR="00003B6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03B69" w:rsidP="00003B69" w:rsidR="00003B6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03B69" w:rsidP="00003B69" w:rsidR="00003B6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03B69" w:rsidP="00003B69" w:rsidR="00003B6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03B69" w:rsidP="00003B69" w:rsidR="00003B69">
      <w:pPr>
        <w:jc w:val="both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lastRenderedPageBreak/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03B69" w:rsidP="00003B69" w:rsidR="00003B69">
      <w:pPr>
        <w:jc w:val="both"/>
        <w:rPr>
          <w:rFonts w:hAnsi="Times New Roman" w:ascii="Times New Roman"/>
        </w:rPr>
      </w:pPr>
    </w:p>
    <w:p w:rsidRDefault="00003B69" w:rsidP="00003B69" w:rsidR="00003B6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003B69" w:rsidP="00003B69" w:rsidR="00003B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03B69" w:rsidP="00003B69" w:rsidR="00003B69">
      <w:pPr>
        <w:jc w:val="both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003B69" w:rsidP="00003B69" w:rsidR="00003B69">
      <w:pPr>
        <w:jc w:val="center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lang w:val="hr-HR"/>
        </w:rPr>
      </w:pPr>
    </w:p>
    <w:p w:rsidRDefault="00003B69" w:rsidP="00003B69" w:rsidR="00003B6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03B69" w:rsidP="00003B69" w:rsidR="00003B6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03B69" w:rsidP="00003B69" w:rsidR="00003B6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  <w:szCs w:val="24"/>
          <w:lang w:val="hr-HR"/>
        </w:rPr>
      </w:pPr>
    </w:p>
    <w:p w:rsidRDefault="00003B69" w:rsidP="00003B69" w:rsidR="00003B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03B69" w:rsidP="00003B69" w:rsidR="00003B6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03B69" w:rsidP="00003B69" w:rsidR="00003B69" w:rsidRPr="00371BBF">
      <w:pPr>
        <w:jc w:val="both"/>
        <w:rPr>
          <w:rFonts w:hAnsi="Times New Roman" w:ascii="Times New Roman"/>
        </w:rPr>
      </w:pPr>
    </w:p>
    <w:p w:rsidRDefault="00003B69" w:rsidP="00003B69" w:rsidR="00003B6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3B69" w:rsidP="00003B69" w:rsidR="00003B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03B69" w:rsidP="00003B69" w:rsidR="00003B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03B69" w:rsidP="00003B69" w:rsidR="00003B69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03B69" w:rsidP="00003B69" w:rsidR="00003B6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03B69" w:rsidP="00003B69" w:rsidR="00003B69" w:rsidRPr="00D44D4F">
      <w:pPr>
        <w:jc w:val="center"/>
        <w:rPr>
          <w:sz w:val="32"/>
          <w:u w:val="single"/>
          <w:lang w:val="hr-HR"/>
        </w:rPr>
      </w:pPr>
    </w:p>
    <w:p w:rsidRDefault="00003B69" w:rsidP="00003B69" w:rsidR="00003B69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B6F" w:rsidR="00000000">
      <w:r>
        <w:separator/>
      </w:r>
    </w:p>
  </w:endnote>
  <w:endnote w:id="0" w:type="continuationSeparator">
    <w:p w:rsidRDefault="006C7B6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B6F" w:rsidR="00000000">
      <w:r>
        <w:separator/>
      </w:r>
    </w:p>
  </w:footnote>
  <w:footnote w:id="0" w:type="continuationSeparator">
    <w:p w:rsidRDefault="006C7B6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03B6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St-5063/2015</w:t>
        </w:r>
      </w:p>
    </w:sdtContent>
  </w:sdt>
  <w:p w:rsidRDefault="00003B6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B6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6C7B6F" w:rsidP="00840E3D" w:rsidR="00840E3D">
    <w:pPr>
      <w:pStyle w:val="Zaglavlje"/>
      <w:rPr>
        <w:lang w:val="hr-HR"/>
      </w:rPr>
    </w:pPr>
  </w:p>
  <w:p w:rsidRDefault="00003B6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03B6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3DD"/>
    <w:rsid w:val="00003B69"/>
    <w:rsid w:val="00135025"/>
    <w:rsid w:val="00181F4E"/>
    <w:rsid w:val="004F23DD"/>
    <w:rsid w:val="006C7B6F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B6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3B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3B6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03B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B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B6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7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B6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3B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3B6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03B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B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B6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7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5063</izvorni_sadrzaj>
    <derivirana_varijabla naziv="DomainObject.Predmet.Broj_1">5063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St-5063/2015</izvorni_sadrzaj>
    <derivirana_varijabla naziv="DomainObject.Predmet.OznakaBroj_1">St-5063/2015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EURO-KAJ UDRUGA ZA REGIONALNU SURADNJU, ZAŠTITU BAŠTINE, REVITALIZACIJU I RAZVOJ ZAGORSKIH TOPLICA zastupanog po punomoćniku Josip Rubes</izvorni_sadrzaj>
    <derivirana_varijabla naziv="DomainObject.Predmet.ProtustrankaFormated_1">  EURO-KAJ UDRUGA ZA REGIONALNU SURADNJU, ZAŠTITU BAŠTINE, REVITALIZACIJU I RAZVOJ ZAGORSKIH TOPLICA zastupanog po punomoćniku Josip Rubes</derivirana_varijabla>
  </DomainObject.Predmet.ProtustrankaFormated>
  <DomainObject.Predmet.ProtustrankaFormatedOIB>
    <izvorni_sadrzaj>  EURO-KAJ UDRUGA ZA REGIONALNU SURADNJU, ZAŠTITU BAŠTINE, REVITALIZACIJU I RAZVOJ ZAGORSKIH TOPLICA, OIB 57778362194 zastupanog po punomoćniku Josip Rubes</izvorni_sadrzaj>
    <derivirana_varijabla naziv="DomainObject.Predmet.ProtustrankaFormatedOIB_1">  EURO-KAJ UDRUGA ZA REGIONALNU SURADNJU, ZAŠTITU BAŠTINE, REVITALIZACIJU I RAZVOJ ZAGORSKIH TOPLICA, OIB 57778362194 zastupanog po punomoćniku Josip Rubes</derivirana_varijabla>
  </DomainObject.Predmet.ProtustrankaFormatedOIB>
  <DomainObject.Predmet.ProtustrankaFormatedWithAdress>
    <izvorni_sadrzaj> EURO-KAJ UDRUGA ZA REGIONALNU SURADNJU, ZAŠTITU BAŠTINE, REVITALIZACIJU I RAZVOJ ZAGORSKIH TOPLICA, K.Š. Đalskog - Dom kulture 1, 49217 Krapinske Toplice zastupanog po punomoćniku Josip Rubes</izvorni_sadrzaj>
    <derivirana_varijabla naziv="DomainObject.Predmet.ProtustrankaFormatedWithAdress_1"> EURO-KAJ UDRUGA ZA REGIONALNU SURADNJU, ZAŠTITU BAŠTINE, REVITALIZACIJU I RAZVOJ ZAGORSKIH TOPLICA, K.Š. Đalskog - Dom kulture 1, 49217 Krapinske Toplice zastupanog po punomoćniku Josip Rubes</derivirana_varijabla>
  </DomainObject.Predmet.ProtustrankaFormatedWithAdress>
  <DomainObject.Predmet.ProtustrankaFormatedWithAdressOIB>
    <izvorni_sadrzaj> EURO-KAJ UDRUGA ZA REGIONALNU SURADNJU, ZAŠTITU BAŠTINE, REVITALIZACIJU I RAZVOJ ZAGORSKIH TOPLICA, OIB 57778362194, K.Š. Đalskog - Dom kulture 1, 49217 Krapinske Toplice zastupanog po punomoćniku Josip Rubes</izvorni_sadrzaj>
    <derivirana_varijabla naziv="DomainObject.Predmet.ProtustrankaFormatedWithAdressOIB_1"> EURO-KAJ UDRUGA ZA REGIONALNU SURADNJU, ZAŠTITU BAŠTINE, REVITALIZACIJU I RAZVOJ ZAGORSKIH TOPLICA, OIB 57778362194, K.Š. Đalskog - Dom kulture 1, 49217 Krapinske Toplice zastupanog po punomoćniku Josip Rubes</derivirana_varijabla>
  </DomainObject.Predmet.ProtustrankaFormatedWithAdressOIB>
  <DomainObject.Predmet.ProtustrankaWithAdress>
    <izvorni_sadrzaj>EURO-KAJ UDRUGA ZA REGIONALNU SURADNJU, ZAŠTITU BAŠTINE, REVITALIZACIJU I RAZVOJ ZAGORSKIH TOPLICA K.Š. Đalskog - Dom kulture 1, 49217 Krapinske Toplice</izvorni_sadrzaj>
    <derivirana_varijabla naziv="DomainObject.Predmet.ProtustrankaWithAdress_1">EURO-KAJ UDRUGA ZA REGIONALNU SURADNJU, ZAŠTITU BAŠTINE, REVITALIZACIJU I RAZVOJ ZAGORSKIH TOPLICA K.Š. Đalskog - Dom kulture 1, 49217 Krapinske Toplice</derivirana_varijabla>
  </DomainObject.Predmet.ProtustrankaWithAdress>
  <DomainObject.Predmet.ProtustrankaWithAdressOIB>
    <izvorni_sadrzaj>EURO-KAJ UDRUGA ZA REGIONALNU SURADNJU, ZAŠTITU BAŠTINE, REVITALIZACIJU I RAZVOJ ZAGORSKIH TOPLICA, OIB 57778362194, K.Š. Đalskog - Dom kulture 1, 49217 Krapinske Toplice</izvorni_sadrzaj>
    <derivirana_varijabla naziv="DomainObject.Predmet.ProtustrankaWithAdressOIB_1">EURO-KAJ UDRUGA ZA REGIONALNU SURADNJU, ZAŠTITU BAŠTINE, REVITALIZACIJU I RAZVOJ ZAGORSKIH TOPLICA, OIB 57778362194, K.Š. Đalskog - Dom kulture 1, 49217 Krapinske Toplice</derivirana_varijabla>
  </DomainObject.Predmet.ProtustrankaWithAdressOIB>
  <DomainObject.Predmet.ProtustrankaNazivFormated>
    <izvorni_sadrzaj>EURO-KAJ UDRUGA ZA REGIONALNU SURADNJU, ZAŠTITU BAŠTINE, REVITALIZACIJU I RAZVOJ ZAGORSKIH TOPLICA</izvorni_sadrzaj>
    <derivirana_varijabla naziv="DomainObject.Predmet.ProtustrankaNazivFormated_1">EURO-KAJ UDRUGA ZA REGIONALNU SURADNJU, ZAŠTITU BAŠTINE, REVITALIZACIJU I RAZVOJ ZAGORSKIH TOPLICA</derivirana_varijabla>
  </DomainObject.Predmet.ProtustrankaNazivFormated>
  <DomainObject.Predmet.ProtustrankaNazivFormatedOIB>
    <izvorni_sadrzaj>EURO-KAJ UDRUGA ZA REGIONALNU SURADNJU, ZAŠTITU BAŠTINE, REVITALIZACIJU I RAZVOJ ZAGORSKIH TOPLICA, OIB 57778362194</izvorni_sadrzaj>
    <derivirana_varijabla naziv="DomainObject.Predmet.ProtustrankaNazivFormatedOIB_1">EURO-KAJ UDRUGA ZA REGIONALNU SURADNJU, ZAŠTITU BAŠTINE, REVITALIZACIJU I RAZVOJ ZAGORSKIH TOPLICA, OIB 57778362194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EURO-KAJ UDRUGA ZA REGIONALNU SURADNJU, ZAŠTITU BAŠTINE, REVITALIZACIJU I RAZVOJ ZAGORSKIH TOPLICA zastupanog po punomoćniku Josip Rubes</item>
    </izvorni_sadrzaj>
    <derivirana_varijabla naziv="DomainObject.Predmet.ProtuStrankaListFormated_1">
      <item>EURO-KAJ UDRUGA ZA REGIONALNU SURADNJU, ZAŠTITU BAŠTINE, REVITALIZACIJU I RAZVOJ ZAGORSKIH TOPLICA zastupanog po punomoćniku Josip Rubes</item>
    </derivirana_varijabla>
  </DomainObject.Predmet.ProtuStrankaListFormated>
  <DomainObject.Predmet.ProtuStrankaListFormatedOIB>
    <izvorni_sadrzaj>
      <item>EURO-KAJ UDRUGA ZA REGIONALNU SURADNJU, ZAŠTITU BAŠTINE, REVITALIZACIJU I RAZVOJ ZAGORSKIH TOPLICA, OIB 57778362194 zastupanog po punomoćniku Josip Rubes</item>
    </izvorni_sadrzaj>
    <derivirana_varijabla naziv="DomainObject.Predmet.ProtuStrankaListFormatedOIB_1">
      <item>EURO-KAJ UDRUGA ZA REGIONALNU SURADNJU, ZAŠTITU BAŠTINE, REVITALIZACIJU I RAZVOJ ZAGORSKIH TOPLICA, OIB 57778362194 zastupanog po punomoćniku Josip Rubes</item>
    </derivirana_varijabla>
  </DomainObject.Predmet.ProtuStrankaListFormatedOIB>
  <DomainObject.Predmet.ProtuStrankaListFormatedWithAdress>
    <izvorni_sadrzaj>
      <item>EURO-KAJ UDRUGA ZA REGIONALNU SURADNJU, ZAŠTITU BAŠTINE, REVITALIZACIJU I RAZVOJ ZAGORSKIH TOPLICA, K.Š. Đalskog - Dom kulture 1, 49217 Krapinske Toplice zastupanog po punomoćniku Josip Rubes</item>
    </izvorni_sadrzaj>
    <derivirana_varijabla naziv="DomainObject.Predmet.ProtuStrankaListFormatedWithAdress_1">
      <item>EURO-KAJ UDRUGA ZA REGIONALNU SURADNJU, ZAŠTITU BAŠTINE, REVITALIZACIJU I RAZVOJ ZAGORSKIH TOPLICA, K.Š. Đalskog - Dom kulture 1, 49217 Krapinske Toplice zastupanog po punomoćniku Josip Rubes</item>
    </derivirana_varijabla>
  </DomainObject.Predmet.ProtuStrankaListFormatedWithAdress>
  <DomainObject.Predmet.ProtuStrankaListFormatedWithAdressOIB>
    <izvorni_sadrzaj>
      <item>EURO-KAJ UDRUGA ZA REGIONALNU SURADNJU, ZAŠTITU BAŠTINE, REVITALIZACIJU I RAZVOJ ZAGORSKIH TOPLICA, OIB 57778362194, K.Š. Đalskog - Dom kulture 1, 49217 Krapinske Toplice zastupanog po punomoćniku Josip Rubes</item>
    </izvorni_sadrzaj>
    <derivirana_varijabla naziv="DomainObject.Predmet.ProtuStrankaListFormatedWithAdressOIB_1">
      <item>EURO-KAJ UDRUGA ZA REGIONALNU SURADNJU, ZAŠTITU BAŠTINE, REVITALIZACIJU I RAZVOJ ZAGORSKIH TOPLICA, OIB 57778362194, K.Š. Đalskog - Dom kulture 1, 49217 Krapinske Toplice zastupanog po punomoćniku Josip Rubes</item>
    </derivirana_varijabla>
  </DomainObject.Predmet.ProtuStrankaListFormatedWithAdressOIB>
  <DomainObject.Predmet.ProtuStrankaListNazivFormated>
    <izvorni_sadrzaj>
      <item>EURO-KAJ UDRUGA ZA REGIONALNU SURADNJU, ZAŠTITU BAŠTINE, REVITALIZACIJU I RAZVOJ ZAGORSKIH TOPLICA</item>
    </izvorni_sadrzaj>
    <derivirana_varijabla naziv="DomainObject.Predmet.ProtuStrankaListNazivFormated_1">
      <item>EURO-KAJ UDRUGA ZA REGIONALNU SURADNJU, ZAŠTITU BAŠTINE, REVITALIZACIJU I RAZVOJ ZAGORSKIH TOPLICA</item>
    </derivirana_varijabla>
  </DomainObject.Predmet.ProtuStrankaListNazivFormated>
  <DomainObject.Predmet.ProtuStrankaListNazivFormatedOIB>
    <izvorni_sadrzaj>
      <item>EURO-KAJ UDRUGA ZA REGIONALNU SURADNJU, ZAŠTITU BAŠTINE, REVITALIZACIJU I RAZVOJ ZAGORSKIH TOPLICA, OIB 57778362194</item>
    </izvorni_sadrzaj>
    <derivirana_varijabla naziv="DomainObject.Predmet.ProtuStrankaListNazivFormatedOIB_1">
      <item>EURO-KAJ UDRUGA ZA REGIONALNU SURADNJU, ZAŠTITU BAŠTINE, REVITALIZACIJU I RAZVOJ ZAGORSKIH TOPLICA, OIB 57778362194</item>
    </derivirana_varijabla>
  </DomainObject.Predmet.ProtuStrankaListNazivFormatedOIB>
  <DomainObject.Predmet.OstaliListFormated>
    <izvorni_sadrzaj>
      <item>Josip Rubes punomoćnik sudionika u postupku EURO-KAJ UDRUGA ZA REGIONALNU SURADNJU, ZAŠTITU BAŠTINE, REVITALIZACIJU I RAZVOJ ZAGORSKIH TOPLICA</item>
    </izvorni_sadrzaj>
    <derivirana_varijabla naziv="DomainObject.Predmet.OstaliListFormated_1">
      <item>Josip Rubes punomoćnik sudionika u postupku EURO-KAJ UDRUGA ZA REGIONALNU SURADNJU, ZAŠTITU BAŠTINE, REVITALIZACIJU I RAZVOJ ZAGORSKIH TOPLICA</item>
    </derivirana_varijabla>
  </DomainObject.Predmet.OstaliListFormated>
  <DomainObject.Predmet.OstaliListFormatedOIB>
    <izvorni_sadrzaj>
      <item>Josip Rubes punomoćnik sudionika u postupku EURO-KAJ UDRUGA ZA REGIONALNU SURADNJU, ZAŠTITU BAŠTINE, REVITALIZACIJU I RAZVOJ ZAGORSKIH TOPLICA</item>
    </izvorni_sadrzaj>
    <derivirana_varijabla naziv="DomainObject.Predmet.OstaliListFormatedOIB_1">
      <item>Josip Rubes punomoćnik sudionika u postupku EURO-KAJ UDRUGA ZA REGIONALNU SURADNJU, ZAŠTITU BAŠTINE, REVITALIZACIJU I RAZVOJ ZAGORSKIH TOPLICA</item>
    </derivirana_varijabla>
  </DomainObject.Predmet.OstaliListFormatedOIB>
  <DomainObject.Predmet.OstaliListFormatedWithAdress>
    <izvorni_sadrzaj>
      <item>Josip Rubes, K.Š.Đalskog -Dom kulture 1, 49217 Krapinske Toplice punomoćnik sudionika u postupku EURO-KAJ UDRUGA ZA REGIONALNU SURADNJU, ZAŠTITU BAŠTINE, REVITALIZACIJU I RAZVOJ ZAGORSKIH TOPLICA</item>
    </izvorni_sadrzaj>
    <derivirana_varijabla naziv="DomainObject.Predmet.OstaliListFormatedWithAdress_1">
      <item>Josip Rubes, K.Š.Đalskog -Dom kulture 1, 49217 Krapinske Toplice punomoćnik sudionika u postupku EURO-KAJ UDRUGA ZA REGIONALNU SURADNJU, ZAŠTITU BAŠTINE, REVITALIZACIJU I RAZVOJ ZAGORSKIH TOPLICA</item>
    </derivirana_varijabla>
  </DomainObject.Predmet.OstaliListFormatedWithAdress>
  <DomainObject.Predmet.OstaliListFormatedWithAdressOIB>
    <izvorni_sadrzaj>
      <item>Josip Rubes, K.Š.Đalskog -Dom kulture 1, 49217 Krapinske Toplice punomoćnik sudionika u postupku EURO-KAJ UDRUGA ZA REGIONALNU SURADNJU, ZAŠTITU BAŠTINE, REVITALIZACIJU I RAZVOJ ZAGORSKIH TOPLICA</item>
    </izvorni_sadrzaj>
    <derivirana_varijabla naziv="DomainObject.Predmet.OstaliListFormatedWithAdressOIB_1">
      <item>Josip Rubes, K.Š.Đalskog -Dom kulture 1, 49217 Krapinske Toplice punomoćnik sudionika u postupku EURO-KAJ UDRUGA ZA REGIONALNU SURADNJU, ZAŠTITU BAŠTINE, REVITALIZACIJU I RAZVOJ ZAGORSKIH TOPLICA</item>
    </derivirana_varijabla>
  </DomainObject.Predmet.OstaliListFormatedWithAdressOIB>
  <DomainObject.Predmet.OstaliListNazivFormated>
    <izvorni_sadrzaj>
      <item>Josip Rubes</item>
    </izvorni_sadrzaj>
    <derivirana_varijabla naziv="DomainObject.Predmet.OstaliListNazivFormated_1">
      <item>Josip Rubes</item>
    </derivirana_varijabla>
  </DomainObject.Predmet.OstaliListNazivFormated>
  <DomainObject.Predmet.OstaliListNazivFormatedOIB>
    <izvorni_sadrzaj>
      <item>Josip Rubes</item>
    </izvorni_sadrzaj>
    <derivirana_varijabla naziv="DomainObject.Predmet.OstaliListNazivFormatedOIB_1">
      <item>Josip Rubes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EURO-KAJ UDRUGA ZA REGIONALNU SURADNJU, ZAŠTITU BAŠTINE, REVITALIZACIJU I RAZVOJ ZAGORSKIH TOPLICA</izvorni_sadrzaj>
    <derivirana_varijabla naziv="DomainObject.Predmet.ProtustrankaIDrugi_1">EURO-KAJ UDRUGA ZA REGIONALNU SURADNJU, ZAŠTITU BAŠTINE, REVITALIZACIJU I RAZVOJ ZAGORSKIH TOPLICA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EURO-KAJ UDRUGA ZA REGIONALNU SURADNJU, ZAŠTITU BAŠTINE, REVITALIZACIJU I RAZVOJ ZAGORSKIH TOPLICA, OIB 57778362194, K.Š. Đalskog - Dom kulture 1, 49217 Krapinske Toplice</izvorni_sadrzaj>
    <derivirana_varijabla naziv="DomainObject.Predmet.ProtustrankaIDrugiAdressOIB_1">EURO-KAJ UDRUGA ZA REGIONALNU SURADNJU, ZAŠTITU BAŠTINE, REVITALIZACIJU I RAZVOJ ZAGORSKIH TOPLICA, OIB 57778362194, K.Š. Đalskog - Dom kulture 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EURO-KAJ UDRUGA ZA REGIONALNU SURADNJU, ZAŠTITU BAŠTINE, REVITALIZACIJU I RAZVOJ ZAGORSKIH TOPLICA</item>
      <item>FINA Regionalni centar Zagreb</item>
      <item>Josip Rubes</item>
    </izvorni_sadrzaj>
    <derivirana_varijabla naziv="DomainObject.Predmet.SudioniciListNaziv_1">
      <item>EURO-KAJ UDRUGA ZA REGIONALNU SURADNJU, ZAŠTITU BAŠTINE, REVITALIZACIJU I RAZVOJ ZAGORSKIH TOPLICA</item>
      <item>FINA Regionalni centar Zagreb</item>
      <item>Josip Rubes</item>
    </derivirana_varijabla>
  </DomainObject.Predmet.SudioniciListNaziv>
  <DomainObject.Predmet.SudioniciListAdressOIB>
    <izvorni_sadrzaj>
      <item>EURO-KAJ UDRUGA ZA REGIONALNU SURADNJU, ZAŠTITU BAŠTINE, REVITALIZACIJU I RAZVOJ ZAGORSKIH TOPLICA, OIB 57778362194, K.Š. Đalskog - Dom kulture 1,49217 Krapinske Toplice</item>
      <item>FINA Regionalni centar Zagreb, OIB 85821130368, Trg svibanjskih žrtava 1995. 1,10000 Zagreb</item>
      <item>Josip Rubes, K.Š.Đalskog -Dom kulture 1,49217 Krapinske Toplice</item>
    </izvorni_sadrzaj>
    <derivirana_varijabla naziv="DomainObject.Predmet.SudioniciListAdressOIB_1">
      <item>EURO-KAJ UDRUGA ZA REGIONALNU SURADNJU, ZAŠTITU BAŠTINE, REVITALIZACIJU I RAZVOJ ZAGORSKIH TOPLICA, OIB 57778362194, K.Š. Đalskog - Dom kulture 1,49217 Krapinske Toplice</item>
      <item>FINA Regionalni centar Zagreb, OIB 85821130368, Trg svibanjskih žrtava 1995. 1,10000 Zagreb</item>
      <item>Josip Rubes, K.Š.Đalskog -Dom kulture 1,49217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57778362194</item>
      <item>, OIB 85821130368</item>
      <item>, OIB null</item>
    </izvorni_sadrzaj>
    <derivirana_varijabla naziv="DomainObject.Predmet.SudioniciListNazivOIB_1">
      <item>, OIB 57778362194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2166</properties:Characters>
  <properties:Lines>76</properties:Lines>
  <properties:Paragraphs>25</properties:Paragraphs>
  <properties:TotalTime>1</properties:TotalTime>
  <properties:ScaleCrop>false</properties:ScaleCrop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2016-04-29T11:58:00Z</dcterms:created>
  <dc:creator>Marija Lukić</dc:creator>
  <dc:description/>
  <cp:keywords/>
  <cp:lastModifiedBy>Marija Lukić</cp:lastModifiedBy>
  <dcterms:modified xmlns:xsi="http://www.w3.org/2001/XMLSchema-instance" xsi:type="dcterms:W3CDTF">2016-04-29T11:59:00Z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