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6ece" w14:paraId="b686ec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7176DF">
        <w:t>1</w:t>
      </w:r>
      <w:r w:rsidR="002635CE">
        <w:t>529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B033FA">
        <w:t xml:space="preserve">Financijske agencije Regionalni centar Zagreb, Podružnica ZAGREB,  OIB: 85821130368, Zagreb, Trg svibanjskih žrtava 1995. 1, za pokretanje skraćenog stečajnog postupka nad dužnikom </w:t>
      </w:r>
      <w:r w:rsidR="002635CE">
        <w:t>MOJ DUĆAN j.d.o.o., OIB: 37996889008, MBS: 080830782, Velika Gorica, Slavka Kolara 2a</w:t>
      </w:r>
      <w:r w:rsidR="002F01CE">
        <w:t xml:space="preserve">, dana </w:t>
      </w:r>
      <w:r w:rsidR="002635CE">
        <w:t>10. siječnja 2017</w:t>
      </w:r>
      <w:r w:rsidR="002F01CE">
        <w:t>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2635CE">
        <w:t>MOJ DUĆAN j.d.o.o., OIB: 37996889008, MBS: 080830782, Velika Gorica, Slavka Kolara 2a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4E11FB">
        <w:t>MLADEN BELJO, OIB:  76591147167, Vukovar, Zagrebačka 17.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2635CE">
        <w:t>MOJ DUĆAN j.d.o.o., OIB: 37996889008, MBS: 080830782, Velika Gorica, Slavka Kolara 2a</w:t>
      </w:r>
      <w:r w:rsidR="00B116BC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2635CE">
        <w:t>23. studenog 2015</w:t>
      </w:r>
      <w:r>
        <w:t xml:space="preserve">. zahtjev </w:t>
      </w:r>
      <w:r w:rsidR="00D6035C">
        <w:t>broj Klasa: 110-07/1</w:t>
      </w:r>
      <w:r w:rsidR="002635CE">
        <w:t>5</w:t>
      </w:r>
      <w:r w:rsidR="00D6035C">
        <w:t>-01/04, Ur. broj: 04-06-15-</w:t>
      </w:r>
      <w:r w:rsidR="002635CE">
        <w:t>13941</w:t>
      </w:r>
      <w:r w:rsidR="007176DF">
        <w:t xml:space="preserve"> T</w:t>
      </w:r>
      <w:r w:rsidR="002F01CE">
        <w:t>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2635CE">
        <w:t>MOJ DUĆAN j.d.o.o., OIB: 37996889008, MBS: 080830782, Velika Gorica, Slavka Kolara 2a</w:t>
      </w:r>
      <w:r w:rsidR="007176DF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2635CE">
        <w:t>15</w:t>
      </w:r>
      <w:r w:rsidR="00B033FA">
        <w:t>. lipnja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2635CE">
        <w:t>529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2635CE">
        <w:t>10. siječnja 2017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942970">
        <w:t>10/2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139A2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2635CE">
      <w:t>529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635CE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139A2"/>
    <w:rsid w:val="00423822"/>
    <w:rsid w:val="00437C48"/>
    <w:rsid w:val="004E11FB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176DF"/>
    <w:rsid w:val="00785BDD"/>
    <w:rsid w:val="00792188"/>
    <w:rsid w:val="007F5576"/>
    <w:rsid w:val="00897DA1"/>
    <w:rsid w:val="008B67CD"/>
    <w:rsid w:val="008D6180"/>
    <w:rsid w:val="008D7500"/>
    <w:rsid w:val="00917B69"/>
    <w:rsid w:val="00942970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033FA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3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139A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139A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9A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9A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39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139A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139A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9A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9A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St-1529/2016</izvorni_sadrzaj>
    <derivirana_varijabla naziv="DomainObject.Predmet.OznakaBroj_1">St-1529/2016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DUĆAN j.d.o.o.</izvorni_sadrzaj>
    <derivirana_varijabla naziv="DomainObject.Predmet.ProtustrankaFormated_1">  MOJ DUĆAN j.d.o.o.</derivirana_varijabla>
  </DomainObject.Predmet.ProtustrankaFormated>
  <DomainObject.Predmet.ProtustrankaFormatedOIB>
    <izvorni_sadrzaj>  MOJ DUĆAN j.d.o.o., OIB 37996889008</izvorni_sadrzaj>
    <derivirana_varijabla naziv="DomainObject.Predmet.ProtustrankaFormatedOIB_1">  MOJ DUĆAN j.d.o.o., OIB 37996889008</derivirana_varijabla>
  </DomainObject.Predmet.ProtustrankaFormatedOIB>
  <DomainObject.Predmet.ProtustrankaFormatedWithAdress>
    <izvorni_sadrzaj> MOJ DUĆAN j.d.o.o., Slavka Kolara 2a, 10410 Velika Gorica</izvorni_sadrzaj>
    <derivirana_varijabla naziv="DomainObject.Predmet.ProtustrankaFormatedWithAdress_1"> MOJ DUĆAN j.d.o.o., Slavka Kolara 2a, 10410 Velika Gorica</derivirana_varijabla>
  </DomainObject.Predmet.ProtustrankaFormatedWithAdress>
  <DomainObject.Predmet.ProtustrankaFormatedWithAdressOIB>
    <izvorni_sadrzaj> MOJ DUĆAN j.d.o.o., OIB 37996889008, Slavka Kolara 2a, 10410 Velika Gorica</izvorni_sadrzaj>
    <derivirana_varijabla naziv="DomainObject.Predmet.ProtustrankaFormatedWithAdressOIB_1"> MOJ DUĆAN j.d.o.o., OIB 37996889008, Slavka Kolara 2a, 10410 Velika Gorica</derivirana_varijabla>
  </DomainObject.Predmet.ProtustrankaFormatedWithAdressOIB>
  <DomainObject.Predmet.ProtustrankaWithAdress>
    <izvorni_sadrzaj>MOJ DUĆAN j.d.o.o. Slavka Kolara 2a, 10410 Velika Gorica</izvorni_sadrzaj>
    <derivirana_varijabla naziv="DomainObject.Predmet.ProtustrankaWithAdress_1">MOJ DUĆAN j.d.o.o. Slavka Kolara 2a, 10410 Velika Gorica</derivirana_varijabla>
  </DomainObject.Predmet.ProtustrankaWithAdress>
  <DomainObject.Predmet.ProtustrankaWithAdressOIB>
    <izvorni_sadrzaj>MOJ DUĆAN j.d.o.o., OIB 37996889008, Slavka Kolara 2a, 10410 Velika Gorica</izvorni_sadrzaj>
    <derivirana_varijabla naziv="DomainObject.Predmet.ProtustrankaWithAdressOIB_1">MOJ DUĆAN j.d.o.o., OIB 37996889008, Slavka Kolara 2a, 10410 Velika Gorica</derivirana_varijabla>
  </DomainObject.Predmet.ProtustrankaWithAdressOIB>
  <DomainObject.Predmet.ProtustrankaNazivFormated>
    <izvorni_sadrzaj>MOJ DUĆAN j.d.o.o.</izvorni_sadrzaj>
    <derivirana_varijabla naziv="DomainObject.Predmet.ProtustrankaNazivFormated_1">MOJ DUĆAN j.d.o.o.</derivirana_varijabla>
  </DomainObject.Predmet.ProtustrankaNazivFormated>
  <DomainObject.Predmet.ProtustrankaNazivFormatedOIB>
    <izvorni_sadrzaj>MOJ DUĆAN j.d.o.o., OIB 37996889008</izvorni_sadrzaj>
    <derivirana_varijabla naziv="DomainObject.Predmet.ProtustrankaNazivFormatedOIB_1">MOJ DUĆAN j.d.o.o., OIB 37996889008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DUĆAN j.d.o.o.</item>
    </izvorni_sadrzaj>
    <derivirana_varijabla naziv="DomainObject.Predmet.ProtuStrankaListFormated_1">
      <item>MOJ DUĆAN j.d.o.o.</item>
    </derivirana_varijabla>
  </DomainObject.Predmet.ProtuStrankaListFormated>
  <DomainObject.Predmet.ProtuStrankaListFormatedOIB>
    <izvorni_sadrzaj>
      <item>MOJ DUĆAN j.d.o.o., OIB 37996889008</item>
    </izvorni_sadrzaj>
    <derivirana_varijabla naziv="DomainObject.Predmet.ProtuStrankaListFormatedOIB_1">
      <item>MOJ DUĆAN j.d.o.o., OIB 37996889008</item>
    </derivirana_varijabla>
  </DomainObject.Predmet.ProtuStrankaListFormatedOIB>
  <DomainObject.Predmet.ProtuStrankaListFormatedWithAdress>
    <izvorni_sadrzaj>
      <item>MOJ DUĆAN j.d.o.o., Slavka Kolara 2a, 10410 Velika Gorica</item>
    </izvorni_sadrzaj>
    <derivirana_varijabla naziv="DomainObject.Predmet.ProtuStrankaListFormatedWithAdress_1">
      <item>MOJ DUĆAN j.d.o.o., Slavka Kolara 2a, 10410 Velika Gorica</item>
    </derivirana_varijabla>
  </DomainObject.Predmet.ProtuStrankaListFormatedWithAdress>
  <DomainObject.Predmet.ProtuStrankaListFormatedWithAdressOIB>
    <izvorni_sadrzaj>
      <item>MOJ DUĆAN j.d.o.o., OIB 37996889008, Slavka Kolara 2a, 10410 Velika Gorica</item>
    </izvorni_sadrzaj>
    <derivirana_varijabla naziv="DomainObject.Predmet.ProtuStrankaListFormatedWithAdressOIB_1">
      <item>MOJ DUĆAN j.d.o.o., OIB 37996889008, Slavka Kolara 2a, 10410 Velika Gorica</item>
    </derivirana_varijabla>
  </DomainObject.Predmet.ProtuStrankaListFormatedWithAdressOIB>
  <DomainObject.Predmet.ProtuStrankaListNazivFormated>
    <izvorni_sadrzaj>
      <item>MOJ DUĆAN j.d.o.o.</item>
    </izvorni_sadrzaj>
    <derivirana_varijabla naziv="DomainObject.Predmet.ProtuStrankaListNazivFormated_1">
      <item>MOJ DUĆAN j.d.o.o.</item>
    </derivirana_varijabla>
  </DomainObject.Predmet.ProtuStrankaListNazivFormated>
  <DomainObject.Predmet.ProtuStrankaListNazivFormatedOIB>
    <izvorni_sadrzaj>
      <item>MOJ DUĆAN j.d.o.o., OIB 37996889008</item>
    </izvorni_sadrzaj>
    <derivirana_varijabla naziv="DomainObject.Predmet.ProtuStrankaListNazivFormatedOIB_1">
      <item>MOJ DUĆAN j.d.o.o., OIB 37996889008</item>
    </derivirana_varijabla>
  </DomainObject.Predmet.ProtuStrankaListNazivFormatedOIB>
  <DomainObject.Predmet.OstaliListFormated>
    <izvorni_sadrzaj>
      <item>Ezmir Vojić</item>
    </izvorni_sadrzaj>
    <derivirana_varijabla naziv="DomainObject.Predmet.OstaliListFormated_1">
      <item>Ezmir Vojić</item>
    </derivirana_varijabla>
  </DomainObject.Predmet.OstaliListFormated>
  <DomainObject.Predmet.OstaliListFormatedOIB>
    <izvorni_sadrzaj>
      <item>Ezmir Vojić, OIB 95716054170</item>
    </izvorni_sadrzaj>
    <derivirana_varijabla naziv="DomainObject.Predmet.OstaliListFormatedOIB_1">
      <item>Ezmir Vojić, OIB 95716054170</item>
    </derivirana_varijabla>
  </DomainObject.Predmet.OstaliListFormatedOIB>
  <DomainObject.Predmet.OstaliListFormatedWithAdress>
    <izvorni_sadrzaj>
      <item>Ezmir Vojić, Slavka Kolara 8, 10410 Velika Gorica</item>
    </izvorni_sadrzaj>
    <derivirana_varijabla naziv="DomainObject.Predmet.OstaliListFormatedWithAdress_1">
      <item>Ezmir Vojić, Slavka Kolara 8, 10410 Velika Gorica</item>
    </derivirana_varijabla>
  </DomainObject.Predmet.OstaliListFormatedWithAdress>
  <DomainObject.Predmet.OstaliListFormatedWithAdressOIB>
    <izvorni_sadrzaj>
      <item>Ezmir Vojić, OIB 95716054170, Slavka Kolara 8, 10410 Velika Gorica</item>
    </izvorni_sadrzaj>
    <derivirana_varijabla naziv="DomainObject.Predmet.OstaliListFormatedWithAdressOIB_1">
      <item>Ezmir Vojić, OIB 95716054170, Slavka Kolara 8, 10410 Velika Gorica</item>
    </derivirana_varijabla>
  </DomainObject.Predmet.OstaliListFormatedWithAdressOIB>
  <DomainObject.Predmet.OstaliListNazivFormated>
    <izvorni_sadrzaj>
      <item>Ezmir Vojić</item>
    </izvorni_sadrzaj>
    <derivirana_varijabla naziv="DomainObject.Predmet.OstaliListNazivFormated_1">
      <item>Ezmir Vojić</item>
    </derivirana_varijabla>
  </DomainObject.Predmet.OstaliListNazivFormated>
  <DomainObject.Predmet.OstaliListNazivFormatedOIB>
    <izvorni_sadrzaj>
      <item>Ezmir Vojić, OIB 95716054170</item>
    </izvorni_sadrzaj>
    <derivirana_varijabla naziv="DomainObject.Predmet.OstaliListNazivFormatedOIB_1">
      <item>Ezmir Vojić, OIB 95716054170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DUĆAN j.d.o.o.</izvorni_sadrzaj>
    <derivirana_varijabla naziv="DomainObject.Predmet.ProtustrankaIDrugi_1">MOJ DUĆAN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MOJ DUĆAN j.d.o.o., OIB 37996889008, Slavka Kolara 2a, 10410 Velika Gorica</izvorni_sadrzaj>
    <derivirana_varijabla naziv="DomainObject.Predmet.ProtustrankaIDrugiAdressOIB_1">MOJ DUĆAN j.d.o.o., OIB 37996889008, Slavka Kolara 2a,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 DUĆAN j.d.o.o.</item>
      <item>FINA Regionalni centar Zagreb</item>
      <item>Ezmir Vojić</item>
    </izvorni_sadrzaj>
    <derivirana_varijabla naziv="DomainObject.Predmet.SudioniciListNaziv_1">
      <item>MOJ DUĆAN j.d.o.o.</item>
      <item>FINA Regionalni centar Zagreb</item>
      <item>Ezmir Vojić</item>
    </derivirana_varijabla>
  </DomainObject.Predmet.SudioniciListNaziv>
  <DomainObject.Predmet.SudioniciListAdressOIB>
    <izvorni_sadrzaj>
      <item>MOJ DUĆAN j.d.o.o., OIB 37996889008, Slavka Kolara 2a,10410 Velika Gorica</item>
      <item>FINA Regionalni centar Zagreb, OIB 85821130368, Trg svibanjskih žrtava 1995.1,10000 Zagreb</item>
      <item>Ezmir Vojić, OIB 95716054170, Slavka Kolara 8,10410 Velika Gorica</item>
    </izvorni_sadrzaj>
    <derivirana_varijabla naziv="DomainObject.Predmet.SudioniciListAdressOIB_1">
      <item>MOJ DUĆAN j.d.o.o., OIB 37996889008, Slavka Kolara 2a,10410 Velika Gorica</item>
      <item>FINA Regionalni centar Zagreb, OIB 85821130368, Trg svibanjskih žrtava 1995.1,10000 Zagreb</item>
      <item>Ezmir Vojić, OIB 95716054170, Slavka Kolara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37996889008</item>
      <item>, OIB 85821130368</item>
      <item>, OIB 95716054170</item>
    </izvorni_sadrzaj>
    <derivirana_varijabla naziv="DomainObject.Predmet.SudioniciListNazivOIB_1">
      <item>, OIB 37996889008</item>
      <item>, OIB 85821130368</item>
      <item>, OIB 95716054170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825FB5-18CA-4507-98ED-41E32E50A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2300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2017-01-10T07:48:00Z</dcterms:created>
  <dc:creator>korisnik</dc:creator>
  <cp:lastModifiedBy>Snježana Andrijanić</cp:lastModifiedBy>
  <cp:lastPrinted>2017-01-10T07:46:00Z</cp:lastPrinted>
  <dcterms:modified xmlns:xsi="http://www.w3.org/2001/XMLSchema-instance" xsi:type="dcterms:W3CDTF">2017-01-10T07:48:00Z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