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19bd" w14:paraId="a8a19bd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66CA4">
        <w:t>2</w:t>
      </w:r>
      <w:r w:rsidR="003B1AF7">
        <w:t>3</w:t>
      </w:r>
      <w:r w:rsidR="00123974">
        <w:t>2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123974">
        <w:t>KARLOVAC</w:t>
      </w:r>
      <w:r w:rsidR="00D460CD">
        <w:t xml:space="preserve">  OIB: 85821130368, </w:t>
      </w:r>
      <w:r w:rsidR="00123974">
        <w:t>Karlovac, Ul. Pavla Vitezovića 1</w:t>
      </w:r>
      <w:r w:rsidR="00D460CD">
        <w:t>,</w:t>
      </w:r>
      <w:r w:rsidR="00140F0B">
        <w:t xml:space="preserve"> za pokretanje skraćenog </w:t>
      </w:r>
      <w:r w:rsidR="00201199">
        <w:t xml:space="preserve">stečajnog postupka nad dužnikom </w:t>
      </w:r>
      <w:r w:rsidR="00123974">
        <w:t>DRETULJA d.o.o</w:t>
      </w:r>
      <w:r w:rsidR="009410AF">
        <w:t xml:space="preserve">, </w:t>
      </w:r>
      <w:r w:rsidR="002F39FA">
        <w:t xml:space="preserve">OIB: </w:t>
      </w:r>
      <w:r w:rsidR="00123974">
        <w:t>95329695107</w:t>
      </w:r>
      <w:r w:rsidR="003B1AF7">
        <w:t>,</w:t>
      </w:r>
      <w:r w:rsidR="00B14F3A">
        <w:t xml:space="preserve"> </w:t>
      </w:r>
      <w:r w:rsidR="00F66CA4">
        <w:t xml:space="preserve">MBS: </w:t>
      </w:r>
      <w:r w:rsidR="00123974">
        <w:t>080844086</w:t>
      </w:r>
      <w:r w:rsidR="003B1AF7">
        <w:t xml:space="preserve"> </w:t>
      </w:r>
      <w:r w:rsidR="00123974">
        <w:t>Plaški, Kunići 58/A</w:t>
      </w:r>
      <w:r w:rsidR="00F66CA4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66CA4">
        <w:t>6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123974">
        <w:t>DRETULJA d.o.o, OIB: 95329695107, MBS: 080844086 Plaški, Kunići 58/A,</w:t>
      </w:r>
      <w:r w:rsidR="00F66CA4">
        <w:t xml:space="preserve"> iznosi </w:t>
      </w:r>
      <w:r w:rsidR="00123974">
        <w:t>4,146.957,53</w:t>
      </w:r>
      <w:r w:rsidR="00F66CA4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123974">
        <w:t>DRETULJA d.o.o, OIB: 95329695107, MBS: 080844086 Plaški, Kunići 58/A,</w:t>
      </w:r>
      <w:r>
        <w:t xml:space="preserve"> </w:t>
      </w:r>
      <w:r w:rsidR="00F66CA4">
        <w:t xml:space="preserve">direktor </w:t>
      </w:r>
      <w:r w:rsidR="00123974">
        <w:t>IVICA LIPOŠĆAK</w:t>
      </w:r>
      <w:r w:rsidR="00F66CA4">
        <w:t xml:space="preserve">, </w:t>
      </w:r>
      <w:r w:rsidR="003B1AF7">
        <w:t xml:space="preserve">OIB: </w:t>
      </w:r>
      <w:r w:rsidR="00123974">
        <w:t>74616934077</w:t>
      </w:r>
      <w:r w:rsidR="003B1AF7">
        <w:t xml:space="preserve">,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3B1AF7">
        <w:t>23</w:t>
      </w:r>
      <w:r w:rsidR="00123974">
        <w:t>2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66CA4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0D5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D5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E0D5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0F7526"/>
    <w:rsid w:val="00122B97"/>
    <w:rsid w:val="00123974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E0D5D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DRETULJA d.o.o.</izvorni_sadrzaj>
    <derivirana_varijabla naziv="DomainObject.Predmet.ProtustrankaFormated_1">  DRETULJA d.o.o.</derivirana_varijabla>
  </DomainObject.Predmet.ProtustrankaFormated>
  <DomainObject.Predmet.ProtustrankaFormatedOIB>
    <izvorni_sadrzaj>  DRETULJA d.o.o., OIB 95329695107</izvorni_sadrzaj>
    <derivirana_varijabla naziv="DomainObject.Predmet.ProtustrankaFormatedOIB_1">  DRETULJA d.o.o., OIB 95329695107</derivirana_varijabla>
  </DomainObject.Predmet.ProtustrankaFormatedOIB>
  <DomainObject.Predmet.ProtustrankaFormatedWithAdress>
    <izvorni_sadrzaj> DRETULJA d.o.o., Kunići 58/A, 47304 Plaški</izvorni_sadrzaj>
    <derivirana_varijabla naziv="DomainObject.Predmet.ProtustrankaFormatedWithAdress_1"> DRETULJA d.o.o., Kunići 58/A, 47304 Plaški</derivirana_varijabla>
  </DomainObject.Predmet.ProtustrankaFormatedWithAdress>
  <DomainObject.Predmet.ProtustrankaFormatedWithAdressOIB>
    <izvorni_sadrzaj> DRETULJA d.o.o., OIB 95329695107, Kunići 58/A, 47304 Plaški</izvorni_sadrzaj>
    <derivirana_varijabla naziv="DomainObject.Predmet.ProtustrankaFormatedWithAdressOIB_1"> DRETULJA d.o.o., OIB 95329695107, Kunići 58/A, 47304 Plaški</derivirana_varijabla>
  </DomainObject.Predmet.ProtustrankaFormatedWithAdressOIB>
  <DomainObject.Predmet.ProtustrankaWithAdress>
    <izvorni_sadrzaj>DRETULJA d.o.o. Kunići 58/A, 47304 Plaški</izvorni_sadrzaj>
    <derivirana_varijabla naziv="DomainObject.Predmet.ProtustrankaWithAdress_1">DRETULJA d.o.o. Kunići 58/A, 47304 Plaški</derivirana_varijabla>
  </DomainObject.Predmet.ProtustrankaWithAdress>
  <DomainObject.Predmet.ProtustrankaWithAdressOIB>
    <izvorni_sadrzaj>DRETULJA d.o.o., OIB 95329695107, Kunići 58/A, 47304 Plaški</izvorni_sadrzaj>
    <derivirana_varijabla naziv="DomainObject.Predmet.ProtustrankaWithAdressOIB_1">DRETULJA d.o.o., OIB 95329695107, Kunići 58/A, 47304 Plaški</derivirana_varijabla>
  </DomainObject.Predmet.ProtustrankaWithAdressOIB>
  <DomainObject.Predmet.ProtustrankaNazivFormated>
    <izvorni_sadrzaj>DRETULJA d.o.o.</izvorni_sadrzaj>
    <derivirana_varijabla naziv="DomainObject.Predmet.ProtustrankaNazivFormated_1">DRETULJA d.o.o.</derivirana_varijabla>
  </DomainObject.Predmet.ProtustrankaNazivFormated>
  <DomainObject.Predmet.ProtustrankaNazivFormatedOIB>
    <izvorni_sadrzaj>DRETULJA d.o.o., OIB 95329695107</izvorni_sadrzaj>
    <derivirana_varijabla naziv="DomainObject.Predmet.ProtustrankaNazivFormatedOIB_1">DRETULJA d.o.o., OIB 95329695107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DRETULJA d.o.o.</item>
    </izvorni_sadrzaj>
    <derivirana_varijabla naziv="DomainObject.Predmet.ProtuStrankaListFormated_1">
      <item>DRETULJA d.o.o.</item>
    </derivirana_varijabla>
  </DomainObject.Predmet.ProtuStrankaListFormated>
  <DomainObject.Predmet.ProtuStrankaListFormatedOIB>
    <izvorni_sadrzaj>
      <item>DRETULJA d.o.o., OIB 95329695107</item>
    </izvorni_sadrzaj>
    <derivirana_varijabla naziv="DomainObject.Predmet.ProtuStrankaListFormatedOIB_1">
      <item>DRETULJA d.o.o., OIB 95329695107</item>
    </derivirana_varijabla>
  </DomainObject.Predmet.ProtuStrankaListFormatedOIB>
  <DomainObject.Predmet.ProtuStrankaListFormatedWithAdress>
    <izvorni_sadrzaj>
      <item>DRETULJA d.o.o., Kunići 58/A, 47304 Plaški</item>
    </izvorni_sadrzaj>
    <derivirana_varijabla naziv="DomainObject.Predmet.ProtuStrankaListFormatedWithAdress_1">
      <item>DRETULJA d.o.o., Kunići 58/A, 47304 Plaški</item>
    </derivirana_varijabla>
  </DomainObject.Predmet.ProtuStrankaListFormatedWithAdress>
  <DomainObject.Predmet.ProtuStrankaListFormatedWithAdressOIB>
    <izvorni_sadrzaj>
      <item>DRETULJA d.o.o., OIB 95329695107, Kunići 58/A, 47304 Plaški</item>
    </izvorni_sadrzaj>
    <derivirana_varijabla naziv="DomainObject.Predmet.ProtuStrankaListFormatedWithAdressOIB_1">
      <item>DRETULJA d.o.o., OIB 95329695107, Kunići 58/A, 47304 Plaški</item>
    </derivirana_varijabla>
  </DomainObject.Predmet.ProtuStrankaListFormatedWithAdressOIB>
  <DomainObject.Predmet.ProtuStrankaListNazivFormated>
    <izvorni_sadrzaj>
      <item>DRETULJA d.o.o.</item>
    </izvorni_sadrzaj>
    <derivirana_varijabla naziv="DomainObject.Predmet.ProtuStrankaListNazivFormated_1">
      <item>DRETULJA d.o.o.</item>
    </derivirana_varijabla>
  </DomainObject.Predmet.ProtuStrankaListNazivFormated>
  <DomainObject.Predmet.ProtuStrankaListNazivFormatedOIB>
    <izvorni_sadrzaj>
      <item>DRETULJA d.o.o., OIB 95329695107</item>
    </izvorni_sadrzaj>
    <derivirana_varijabla naziv="DomainObject.Predmet.ProtuStrankaListNazivFormatedOIB_1">
      <item>DRETULJA d.o.o., OIB 95329695107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DRETULJA d.o.o.</izvorni_sadrzaj>
    <derivirana_varijabla naziv="DomainObject.Predmet.ProtustrankaIDrugi_1">DRETULJA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DRETULJA d.o.o., OIB 95329695107, Kunići 58/A, 47304 Plaški</izvorni_sadrzaj>
    <derivirana_varijabla naziv="DomainObject.Predmet.ProtustrankaIDrugiAdressOIB_1">DRETULJA d.o.o., OIB 95329695107,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DRETULJA d.o.o.</item>
      <item>FINA Regionalni centar Zagreb, podružnica Karlovac</item>
    </izvorni_sadrzaj>
    <derivirana_varijabla naziv="DomainObject.Predmet.SudioniciListNaziv_1">
      <item>DRETULJA d.o.o.</item>
      <item>FINA Regionalni centar Zagreb, podružnica Karlovac</item>
    </derivirana_varijabla>
  </DomainObject.Predmet.SudioniciListNaziv>
  <DomainObject.Predmet.SudioniciListAdressOIB>
    <izvorni_sadrzaj>
      <item>DRETULJA d.o.o., OIB 95329695107, Kunići 58/A,47304 Plaški</item>
      <item>FINA Regionalni centar Zagreb, podružnica Karlovac, OIB 85821130368, Ulica Pavla Vitezovića 1,47000 Karlovac</item>
    </izvorni_sadrzaj>
    <derivirana_varijabla naziv="DomainObject.Predmet.SudioniciListAdressOIB_1">
      <item>DRETULJA d.o.o., OIB 95329695107, Kunići 58/A,47304 Plaški</item>
      <item>FINA Regionalni centar Zagreb, podružnica Karlovac,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95329695107</item>
      <item>, OIB 85821130368</item>
    </izvorni_sadrzaj>
    <derivirana_varijabla naziv="DomainObject.Predmet.SudioniciListNazivOIB_1">
      <item>, OIB 95329695107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1975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2016-06-06T10:43:00Z</dcterms:created>
  <dc:creator>Snježana Andrijanić</dc:creator>
  <cp:lastModifiedBy>Snježana Andrijanić</cp:lastModifiedBy>
  <cp:lastPrinted>2016-06-06T10:43:00Z</cp:lastPrinted>
  <dcterms:modified xmlns:xsi="http://www.w3.org/2001/XMLSchema-instance" xsi:type="dcterms:W3CDTF">2016-06-06T10:44:00Z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