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5643" w14:paraId="80d5643" w:rsidRDefault="00135524" w:rsidP="00135524" w:rsidR="00135524">
      <w:pPr>
        <w:spacing w:after="0"/>
        <w:jc w:val="right"/>
        <w:outlineLvl w:val="0"/>
        <w15:collapsed w:val="false"/>
      </w:pPr>
      <w:r>
        <w:t>Poslovni broj: 6 St-79</w:t>
      </w:r>
      <w:r>
        <w:t>/17-3</w:t>
      </w:r>
    </w:p>
    <w:p w:rsidRDefault="00135524" w:rsidP="00135524" w:rsidR="00135524">
      <w:pPr>
        <w:spacing w:after="0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2500" cx="722630"/>
            <wp:effectExtent b="0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5524" w:rsidP="00135524" w:rsidR="00135524">
      <w:pPr>
        <w:spacing w:after="0"/>
      </w:pPr>
      <w:r>
        <w:t xml:space="preserve">         REPUBLIKA HRVATSKA</w:t>
      </w:r>
    </w:p>
    <w:p w:rsidRDefault="00135524" w:rsidP="00135524" w:rsidR="00135524">
      <w:pPr>
        <w:spacing w:after="0"/>
      </w:pPr>
      <w:r>
        <w:t xml:space="preserve"> TRGOVAČKI SUD U VARAŽDINU</w:t>
      </w:r>
    </w:p>
    <w:p w:rsidRDefault="00135524" w:rsidP="00135524" w:rsidR="00135524">
      <w:pPr>
        <w:spacing w:after="0"/>
        <w:ind w:firstLine="720"/>
      </w:pPr>
      <w:r>
        <w:t xml:space="preserve">         B. Radić 2</w:t>
      </w:r>
    </w:p>
    <w:p w:rsidRDefault="00135524" w:rsidP="00135524" w:rsidR="00135524">
      <w:pPr>
        <w:spacing w:after="0"/>
        <w:jc w:val="center"/>
      </w:pPr>
    </w:p>
    <w:p w:rsidRDefault="00135524" w:rsidP="00135524" w:rsidR="00135524">
      <w:pPr>
        <w:spacing w:after="0"/>
        <w:jc w:val="center"/>
      </w:pPr>
    </w:p>
    <w:p w:rsidRDefault="00135524" w:rsidP="00135524" w:rsidR="00135524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GLAMOUR CAMPING j.d.o.o., OIB: 47380456678 sa sjedištem u Ulica kralja Tomislava 2, 40000 Čakovec</w:t>
      </w:r>
      <w:r>
        <w:t>, dana 17. veljače 2017. godine, temeljem čl. 430. Stečajnog zakona ("Narodne novine" 71/15, u daljnjem tekstu SZ) objavljuje slijedeći</w:t>
      </w:r>
    </w:p>
    <w:p w:rsidRDefault="00135524" w:rsidP="00135524" w:rsidR="00135524">
      <w:pPr>
        <w:spacing w:after="0"/>
        <w:jc w:val="both"/>
      </w:pPr>
    </w:p>
    <w:p w:rsidRDefault="00135524" w:rsidP="00135524" w:rsidR="00135524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135524" w:rsidP="00135524" w:rsidR="00135524">
      <w:pPr>
        <w:spacing w:after="0"/>
        <w:jc w:val="both"/>
      </w:pPr>
    </w:p>
    <w:p w:rsidRDefault="00135524" w:rsidP="00135524" w:rsidR="00135524">
      <w:pPr>
        <w:spacing w:after="0"/>
        <w:jc w:val="both"/>
        <w:rPr>
          <w:lang w:val="en-US"/>
        </w:rPr>
      </w:pPr>
      <w:r>
        <w:tab/>
        <w:t>I/ Utvrđuje se da ukupni iznos evidentiranog duga dužnika GLAMOUR CAMPING j.d.o.o., OIB: 47380456678 sa sjedištem u Ulica kralja Tomislava 2, 40000 Čakovec</w:t>
      </w:r>
      <w:r>
        <w:t>, iznosi 11.281,22</w:t>
      </w:r>
      <w:r>
        <w:t xml:space="preserve"> kn.</w:t>
      </w:r>
    </w:p>
    <w:p w:rsidRDefault="00135524" w:rsidP="00135524" w:rsidR="00135524">
      <w:pPr>
        <w:spacing w:after="0"/>
        <w:jc w:val="both"/>
      </w:pPr>
    </w:p>
    <w:p w:rsidRDefault="00135524" w:rsidP="00135524" w:rsidR="00135524">
      <w:pPr>
        <w:spacing w:after="0"/>
        <w:jc w:val="both"/>
      </w:pPr>
      <w:r>
        <w:tab/>
        <w:t xml:space="preserve">II/ Poziva se osoba ovlaštena za zastupanje dužnika </w:t>
      </w:r>
      <w:r>
        <w:t xml:space="preserve">Nino </w:t>
      </w:r>
      <w:proofErr w:type="spellStart"/>
      <w:r>
        <w:t>Kanižaj</w:t>
      </w:r>
      <w:proofErr w:type="spellEnd"/>
      <w:r>
        <w:t xml:space="preserve">, OIB: 28240346940, Maribor, </w:t>
      </w:r>
      <w:proofErr w:type="spellStart"/>
      <w:r>
        <w:t>Štrekljeva</w:t>
      </w:r>
      <w:proofErr w:type="spellEnd"/>
      <w:r>
        <w:t xml:space="preserve"> ulica 46, Slovenija </w:t>
      </w:r>
      <w:r>
        <w:t xml:space="preserve">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135524" w:rsidP="00135524" w:rsidR="00135524">
      <w:pPr>
        <w:spacing w:after="0"/>
        <w:jc w:val="both"/>
      </w:pPr>
    </w:p>
    <w:p w:rsidRDefault="00135524" w:rsidP="00135524" w:rsidR="00135524">
      <w:pPr>
        <w:spacing w:after="0"/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135524" w:rsidP="00135524" w:rsidR="00135524">
      <w:pPr>
        <w:spacing w:after="0"/>
        <w:jc w:val="both"/>
      </w:pPr>
    </w:p>
    <w:p w:rsidRDefault="00135524" w:rsidP="00135524" w:rsidR="00135524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135524" w:rsidP="00135524" w:rsidR="00135524">
      <w:pPr>
        <w:spacing w:after="0"/>
        <w:ind w:firstLine="720"/>
        <w:jc w:val="both"/>
      </w:pPr>
    </w:p>
    <w:p w:rsidRDefault="00135524" w:rsidP="00135524" w:rsidR="00135524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135524" w:rsidP="00135524" w:rsidR="00135524">
      <w:pPr>
        <w:spacing w:after="0"/>
        <w:jc w:val="center"/>
        <w:outlineLvl w:val="0"/>
      </w:pPr>
    </w:p>
    <w:p w:rsidRDefault="00135524" w:rsidP="00135524" w:rsidR="00135524">
      <w:pPr>
        <w:spacing w:after="0"/>
        <w:jc w:val="center"/>
        <w:outlineLvl w:val="0"/>
      </w:pPr>
    </w:p>
    <w:p w:rsidRDefault="00135524" w:rsidP="00135524" w:rsidR="00135524">
      <w:pPr>
        <w:spacing w:after="0"/>
        <w:jc w:val="center"/>
        <w:outlineLvl w:val="0"/>
      </w:pPr>
      <w:r>
        <w:t>Obrazloženje</w:t>
      </w:r>
    </w:p>
    <w:p w:rsidRDefault="00135524" w:rsidP="00135524" w:rsidR="00135524">
      <w:pPr>
        <w:spacing w:after="0"/>
        <w:outlineLvl w:val="0"/>
      </w:pPr>
    </w:p>
    <w:p w:rsidRDefault="00135524" w:rsidP="00135524" w:rsidR="00135524">
      <w:pPr>
        <w:spacing w:after="0"/>
        <w:jc w:val="both"/>
        <w:outlineLvl w:val="0"/>
      </w:pPr>
      <w:r>
        <w:tab/>
        <w:t>Dana 10</w:t>
      </w:r>
      <w:r>
        <w:t>. veljače 2017. godine, predlagatelj Financijska agencija, Regionalni centar Zagreb Podružnica Varaždin, podnio je prijedlog za otvaranje stečajnog postupka nad dužnikom GLAMOUR CAMPING j.d.o.o., OIB: 47380456678 sa sjedištem u Ulica kralja Tomislava 2, 40000 Čakovec</w:t>
      </w:r>
      <w:r>
        <w:t>, navodeći da dužnik na dan 7</w:t>
      </w:r>
      <w:r>
        <w:t>. veljače 2017. u Očevidniku redoslijeda osnova za plaćanje ima evidentirane neizvršene osnove za plaćan</w:t>
      </w:r>
      <w:r>
        <w:t>je u ukupnom iznosu od 11.281,22</w:t>
      </w:r>
      <w:r>
        <w:t xml:space="preserve"> kn te da dužnik nema zaposlenih.</w:t>
      </w:r>
    </w:p>
    <w:p w:rsidRDefault="00135524" w:rsidP="00135524" w:rsidR="00135524">
      <w:pPr>
        <w:spacing w:after="0"/>
        <w:jc w:val="both"/>
        <w:outlineLvl w:val="0"/>
      </w:pPr>
    </w:p>
    <w:p w:rsidRDefault="00135524" w:rsidP="00135524" w:rsidR="00135524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135524" w:rsidP="00135524" w:rsidR="00135524">
      <w:pPr>
        <w:spacing w:after="0"/>
        <w:jc w:val="both"/>
        <w:outlineLvl w:val="0"/>
      </w:pPr>
    </w:p>
    <w:p w:rsidRDefault="00135524" w:rsidP="00135524" w:rsidR="00135524">
      <w:pPr>
        <w:spacing w:after="0"/>
        <w:jc w:val="center"/>
        <w:outlineLvl w:val="0"/>
      </w:pPr>
    </w:p>
    <w:p w:rsidRDefault="00135524" w:rsidP="00135524" w:rsidR="00135524">
      <w:pPr>
        <w:spacing w:after="0"/>
        <w:jc w:val="center"/>
        <w:outlineLvl w:val="0"/>
      </w:pPr>
      <w:r>
        <w:t>U Varaždinu, 17. veljače 2017.</w:t>
      </w:r>
    </w:p>
    <w:p w:rsidRDefault="00135524" w:rsidP="00135524" w:rsidR="00135524">
      <w:pPr>
        <w:spacing w:after="0"/>
        <w:jc w:val="center"/>
        <w:outlineLvl w:val="0"/>
      </w:pPr>
    </w:p>
    <w:p w:rsidRDefault="00135524" w:rsidP="00135524" w:rsidR="00135524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35524" w:rsidP="00135524" w:rsidR="00135524">
      <w:pPr>
        <w:spacing w:after="0"/>
        <w:jc w:val="center"/>
        <w:outlineLvl w:val="0"/>
      </w:pPr>
    </w:p>
    <w:p w:rsidRDefault="00135524" w:rsidP="00135524" w:rsidR="00135524">
      <w:pPr>
        <w:spacing w:after="0"/>
        <w:ind w:firstLine="720" w:left="3600"/>
        <w:jc w:val="center"/>
        <w:outlineLvl w:val="0"/>
      </w:pPr>
      <w:r>
        <w:t>Sudac</w:t>
      </w:r>
    </w:p>
    <w:p w:rsidRDefault="00135524" w:rsidP="00135524" w:rsidR="00135524">
      <w:pPr>
        <w:spacing w:after="0"/>
        <w:ind w:firstLine="720" w:left="3600"/>
        <w:jc w:val="center"/>
        <w:outlineLvl w:val="0"/>
      </w:pPr>
    </w:p>
    <w:p w:rsidRDefault="00135524" w:rsidP="00135524" w:rsidR="00135524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  <w:r w:rsidR="00A9250F">
        <w:t>, v.r.</w:t>
      </w:r>
      <w:bookmarkStart w:name="_GoBack" w:id="0"/>
      <w:bookmarkEnd w:id="0"/>
    </w:p>
    <w:p w:rsidRDefault="00135524" w:rsidP="00135524" w:rsidR="00135524">
      <w:pPr>
        <w:spacing w:after="0"/>
        <w:ind w:firstLine="720" w:left="3600"/>
        <w:jc w:val="center"/>
        <w:outlineLvl w:val="0"/>
      </w:pPr>
    </w:p>
    <w:p w:rsidRDefault="00135524" w:rsidP="00135524" w:rsidR="00135524">
      <w:pPr>
        <w:spacing w:after="0"/>
        <w:outlineLvl w:val="0"/>
      </w:pPr>
    </w:p>
    <w:p w:rsidRDefault="00135524" w:rsidP="00135524" w:rsidR="00135524">
      <w:pPr>
        <w:spacing w:after="0"/>
        <w:outlineLvl w:val="0"/>
      </w:pPr>
    </w:p>
    <w:p w:rsidRDefault="00135524" w:rsidP="00135524" w:rsidR="00135524">
      <w:pPr>
        <w:spacing w:after="0"/>
        <w:outlineLvl w:val="0"/>
      </w:pPr>
    </w:p>
    <w:p w:rsidRDefault="00135524" w:rsidP="00135524" w:rsidR="00135524">
      <w:pPr>
        <w:spacing w:after="0"/>
        <w:outlineLvl w:val="0"/>
      </w:pPr>
      <w:r>
        <w:t>DNA:</w:t>
      </w:r>
    </w:p>
    <w:p w:rsidRDefault="00135524" w:rsidP="00135524" w:rsidR="00135524">
      <w:pPr>
        <w:spacing w:after="0"/>
        <w:rPr>
          <w:lang w:val="en-US"/>
        </w:rPr>
      </w:pPr>
    </w:p>
    <w:p w:rsidRDefault="00135524" w:rsidP="00135524" w:rsidR="00135524">
      <w:pPr>
        <w:spacing w:after="0"/>
      </w:pPr>
      <w:r>
        <w:t>- e-Oglasna ploča suda</w:t>
      </w:r>
    </w:p>
    <w:p w:rsidRDefault="00135524" w:rsidP="00135524" w:rsidR="00135524">
      <w:pPr>
        <w:spacing w:after="0"/>
      </w:pPr>
    </w:p>
    <w:p w:rsidRDefault="00135524" w:rsidP="00135524" w:rsidR="00135524">
      <w:pPr>
        <w:spacing w:after="0"/>
      </w:pPr>
    </w:p>
    <w:p w:rsidRDefault="00135524" w:rsidP="00135524" w:rsidR="00135524">
      <w:pPr>
        <w:pStyle w:val="Naslov3"/>
        <w:spacing w:after="0"/>
      </w:pPr>
    </w:p>
    <w:p w:rsidRDefault="00135524" w:rsidP="00135524" w:rsidR="00135524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35524" w:rsidP="00135524" w:rsidR="00135524">
      <w:pPr>
        <w:pStyle w:val="SudSjedite"/>
      </w:pPr>
      <w:r>
        <w:tab/>
      </w:r>
    </w:p>
    <w:p w:rsidRDefault="00135524" w:rsidP="00135524" w:rsidR="00135524">
      <w:pPr>
        <w:pStyle w:val="Naslovdokumenta"/>
        <w:spacing w:after="0"/>
      </w:pPr>
    </w:p>
    <w:p w:rsidRDefault="00135524" w:rsidP="00135524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5B99" w:rsidP="00537B78" w:rsidR="00E05B99">
      <w:r>
        <w:separator/>
      </w:r>
    </w:p>
  </w:endnote>
  <w:endnote w:id="0" w:type="continuationSeparator">
    <w:p w:rsidRDefault="00E05B99" w:rsidP="00537B78" w:rsidR="00E05B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5B99" w:rsidP="00537B78" w:rsidR="00E05B99">
      <w:r>
        <w:separator/>
      </w:r>
    </w:p>
  </w:footnote>
  <w:footnote w:id="0" w:type="continuationSeparator">
    <w:p w:rsidRDefault="00E05B99" w:rsidP="00537B78" w:rsidR="00E05B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5524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50F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5B99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1682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St-79/2017-3</izvorni_sadrzaj>
    <derivirana_varijabla naziv="DomainObject.Oznaka_1">St-79/2017-3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St-79/2017</izvorni_sadrzaj>
    <derivirana_varijabla naziv="DomainObject.Predmet.OznakaBroj_1">St-79/2017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GLAMOUR CAMPING jednostavno društvo s ograničenom odgovornošću za trgovinu i usluge</izvorni_sadrzaj>
    <derivirana_varijabla naziv="DomainObject.Predmet.ProtustrankaFormated_1">  GLAMOUR CAMPING jednostavno društvo s ograničenom odgovornošću za trgovinu i usluge</derivirana_varijabla>
  </DomainObject.Predmet.ProtustrankaFormated>
  <DomainObject.Predmet.ProtustrankaFormatedOIB>
    <izvorni_sadrzaj>  GLAMOUR CAMPING jednostavno društvo s ograničenom odgovornošću za trgovinu i usluge, OIB 47380456678</izvorni_sadrzaj>
    <derivirana_varijabla naziv="DomainObject.Predmet.ProtustrankaFormatedOIB_1">  GLAMOUR CAMPING jednostavno društvo s ograničenom odgovornošću za trgovinu i usluge, OIB 47380456678</derivirana_varijabla>
  </DomainObject.Predmet.ProtustrankaFormatedOIB>
  <DomainObject.Predmet.ProtustrankaFormatedWithAdress>
    <izvorni_sadrzaj> GLAMOUR CAMPING jednostavno društvo s ograničenom odgovornošću za trgovinu i usluge, Ulica kralja Tomislava 2, 40000 Čakovec</izvorni_sadrzaj>
    <derivirana_varijabla naziv="DomainObject.Predmet.ProtustrankaFormatedWithAdress_1"> GLAMOUR CAMPING jednostavno društvo s ograničenom odgovornošću za trgovinu i usluge, Ulica kralja Tomislava 2, 40000 Čakovec</derivirana_varijabla>
  </DomainObject.Predmet.ProtustrankaFormatedWithAdress>
  <DomainObject.Predmet.ProtustrankaFormatedWithAdressOIB>
    <izvorni_sadrzaj> GLAMOUR CAMPING jednostavno društvo s ograničenom odgovornošću za trgovinu i usluge, OIB 47380456678, Ulica kralja Tomislava 2, 40000 Čakovec</izvorni_sadrzaj>
    <derivirana_varijabla naziv="DomainObject.Predmet.ProtustrankaFormatedWithAdressOIB_1"> GLAMOUR CAMPING jednostavno društvo s ograničenom odgovornošću za trgovinu i usluge, OIB 47380456678, Ulica kralja Tomislava 2, 40000 Čakovec</derivirana_varijabla>
  </DomainObject.Predmet.ProtustrankaFormatedWithAdressOIB>
  <DomainObject.Predmet.ProtustrankaWithAdress>
    <izvorni_sadrzaj>GLAMOUR CAMPING jednostavno društvo s ograničenom odgovornošću za trgovinu i usluge Ulica kralja Tomislava 2, 40000 Čakovec</izvorni_sadrzaj>
    <derivirana_varijabla naziv="DomainObject.Predmet.ProtustrankaWithAdress_1">GLAMOUR CAMPING jednostavno društvo s ograničenom odgovornošću za trgovinu i usluge Ulica kralja Tomislava 2, 40000 Čakovec</derivirana_varijabla>
  </DomainObject.Predmet.ProtustrankaWithAdress>
  <DomainObject.Predmet.ProtustrankaWithAdressOIB>
    <izvorni_sadrzaj>GLAMOUR CAMPING jednostavno društvo s ograničenom odgovornošću za trgovinu i usluge, OIB 47380456678, Ulica kralja Tomislava 2, 40000 Čakovec</izvorni_sadrzaj>
    <derivirana_varijabla naziv="DomainObject.Predmet.ProtustrankaWithAdressOIB_1">GLAMOUR CAMPING jednostavno društvo s ograničenom odgovornošću za trgovinu i usluge, OIB 47380456678, Ulica kralja Tomislava 2, 40000 Čakovec</derivirana_varijabla>
  </DomainObject.Predmet.ProtustrankaWithAdressOIB>
  <DomainObject.Predmet.ProtustrankaNazivFormated>
    <izvorni_sadrzaj>GLAMOUR CAMPING jednostavno društvo s ograničenom odgovornošću za trgovinu i usluge</izvorni_sadrzaj>
    <derivirana_varijabla naziv="DomainObject.Predmet.ProtustrankaNazivFormated_1">GLAMOUR CAMPING jednostavno društvo s ograničenom odgovornošću za trgovinu i usluge</derivirana_varijabla>
  </DomainObject.Predmet.ProtustrankaNazivFormated>
  <DomainObject.Predmet.ProtustrankaNazivFormatedOIB>
    <izvorni_sadrzaj>GLAMOUR CAMPING jednostavno društvo s ograničenom odgovornošću za trgovinu i usluge, OIB 47380456678</izvorni_sadrzaj>
    <derivirana_varijabla naziv="DomainObject.Predmet.ProtustrankaNazivFormatedOIB_1">GLAMOUR CAMPING jednostavno društvo s ograničenom odgovornošću za trgovinu i usluge, OIB 47380456678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11281.22</izvorni_sadrzaj>
    <derivirana_varijabla naziv="DomainObject.Predmet.TrenutnaVrijednost_1">11281.22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GLAMOUR CAMPING jednostavno društvo s ograničenom odgovornošću za trgovinu i usluge</item>
    </izvorni_sadrzaj>
    <derivirana_varijabla naziv="DomainObject.Predmet.ProtuStrankaListFormated_1">
      <item>GLAMOUR CAMPING jednostavno društvo s ograničenom odgovornošću za trgovinu i usluge</item>
    </derivirana_varijabla>
  </DomainObject.Predmet.ProtuStrankaListFormated>
  <DomainObject.Predmet.ProtuStrankaListFormatedOIB>
    <izvorni_sadrzaj>
      <item>GLAMOUR CAMPING jednostavno društvo s ograničenom odgovornošću za trgovinu i usluge, OIB 47380456678</item>
    </izvorni_sadrzaj>
    <derivirana_varijabla naziv="DomainObject.Predmet.ProtuStrankaListFormatedOIB_1">
      <item>GLAMOUR CAMPING jednostavno društvo s ograničenom odgovornošću za trgovinu i usluge, OIB 47380456678</item>
    </derivirana_varijabla>
  </DomainObject.Predmet.ProtuStrankaListFormatedOIB>
  <DomainObject.Predmet.ProtuStrankaListFormatedWithAdress>
    <izvorni_sadrzaj>
      <item>GLAMOUR CAMPING jednostavno društvo s ograničenom odgovornošću za trgovinu i usluge, Ulica kralja Tomislava 2, 40000 Čakovec</item>
    </izvorni_sadrzaj>
    <derivirana_varijabla naziv="DomainObject.Predmet.ProtuStrankaListFormatedWithAdress_1">
      <item>GLAMOUR CAMPING jednostavno društvo s ograničenom odgovornošću za trgovinu i usluge, Ulica kralja Tomislava 2, 40000 Čakovec</item>
    </derivirana_varijabla>
  </DomainObject.Predmet.ProtuStrankaListFormatedWithAdress>
  <DomainObject.Predmet.ProtuStrankaListFormatedWithAdressOIB>
    <izvorni_sadrzaj>
      <item>GLAMOUR CAMPING jednostavno društvo s ograničenom odgovornošću za trgovinu i usluge, OIB 47380456678, Ulica kralja Tomislava 2, 40000 Čakovec</item>
    </izvorni_sadrzaj>
    <derivirana_varijabla naziv="DomainObject.Predmet.ProtuStrankaListFormatedWithAdressOIB_1">
      <item>GLAMOUR CAMPING jednostavno društvo s ograničenom odgovornošću za trgovinu i usluge, OIB 47380456678, Ulica kralja Tomislava 2, 40000 Čakovec</item>
    </derivirana_varijabla>
  </DomainObject.Predmet.ProtuStrankaListFormatedWithAdressOIB>
  <DomainObject.Predmet.ProtuStrankaListNazivFormated>
    <izvorni_sadrzaj>
      <item>GLAMOUR CAMPING jednostavno društvo s ograničenom odgovornošću za trgovinu i usluge</item>
    </izvorni_sadrzaj>
    <derivirana_varijabla naziv="DomainObject.Predmet.ProtuStrankaListNazivFormated_1">
      <item>GLAMOUR CAMPING jednostavno društvo s ograničenom odgovornošću za trgovinu i usluge</item>
    </derivirana_varijabla>
  </DomainObject.Predmet.ProtuStrankaListNazivFormated>
  <DomainObject.Predmet.ProtuStrankaListNazivFormatedOIB>
    <izvorni_sadrzaj>
      <item>GLAMOUR CAMPING jednostavno društvo s ograničenom odgovornošću za trgovinu i usluge, OIB 47380456678</item>
    </izvorni_sadrzaj>
    <derivirana_varijabla naziv="DomainObject.Predmet.ProtuStrankaListNazivFormatedOIB_1">
      <item>GLAMOUR CAMPING jednostavno društvo s ograničenom odgovornošću za trgovinu i usluge, OIB 47380456678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St-79/2017-3</izvorni_sadrzaj>
    <derivirana_varijabla naziv="DomainObject.PoslovniBrojDokumenta_1">St-79/2017-3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GLAMOUR CAMPING jednostavno društvo s ograničenom odgovornošću za trgovinu i usluge</izvorni_sadrzaj>
    <derivirana_varijabla naziv="DomainObject.Predmet.ProtustrankaIDrugi_1">GLAMOUR CAMPING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GLAMOUR CAMPING jednostavno društvo s ograničenom odgovornošću za trgovinu i usluge, OIB 47380456678, Ulica kralja Tomislava 2, 40000 Čakovec</izvorni_sadrzaj>
    <derivirana_varijabla naziv="DomainObject.Predmet.ProtustrankaIDrugiAdressOIB_1">GLAMOUR CAMPING jednostavno društvo s ograničenom odgovornošću za trgovinu i usluge, OIB 47380456678, Ulica kralja Tomislava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GLAMOUR CAMPING jednostavno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GLAMOUR CAMPING jednostavno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GLAMOUR CAMPING jednostavno društvo s ograničenom odgovornošću za trgovinu i usluge, OIB 47380456678, Ulica kralja Tomislava 2,40000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GLAMOUR CAMPING jednostavno društvo s ograničenom odgovornošću za trgovinu i usluge, OIB 47380456678, Ulica kralja Tomislava 2,40000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BB967D-3A7B-4AC3-B708-C3613246B1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2597</properties:Characters>
  <properties:Lines>79</properties:Lines>
  <properties:Paragraphs>19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2017-02-17T08:35:00Z</cp:lastPrinted>
  <dcterms:modified xmlns:xsi="http://www.w3.org/2001/XMLSchema-instance" xsi:type="dcterms:W3CDTF">2017-02-17T08:35:00Z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