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ce7f" w14:paraId="cb9ce7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2757ED" w:rsidRPr="002757ED">
        <w:t>BRANITELJSKA ZADRUGA PODGORSKI DRAGOVOLJAC, OIB: 89944226813, Podgora, Andrije Kačića Miošića 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757ED" w:rsidRPr="002757ED">
        <w:t>BRANITELJSKA ZADRUGA PODGORSKI DRAGOVOLJAC, OIB: 89944226813, Podgora, Andrije Kačića Miošića 2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2757ED">
        <w:t>768</w:t>
      </w:r>
      <w:r w:rsidR="008A558F" w:rsidRPr="008A558F">
        <w:t xml:space="preserve"> dana, u ukupnom iznosu </w:t>
      </w:r>
      <w:r w:rsidR="003D02B9">
        <w:t xml:space="preserve">od </w:t>
      </w:r>
      <w:r w:rsidR="002757ED">
        <w:t>201,3</w:t>
      </w:r>
      <w:r w:rsidR="007B6A57">
        <w:t>8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757ED">
      <w:t>2949</w:t>
    </w:r>
    <w:r w:rsidR="004635D8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3CE0"/>
    <w:rsid w:val="00C95640"/>
    <w:rsid w:val="00CA1916"/>
    <w:rsid w:val="00CA5C34"/>
    <w:rsid w:val="00CA61F9"/>
    <w:rsid w:val="00CB225A"/>
    <w:rsid w:val="00CB63C1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2949</izvorni_sadrzaj>
    <derivirana_varijabla naziv="DomainObject.Predmet.Broj_1">2949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St-2949/2015</izvorni_sadrzaj>
    <derivirana_varijabla naziv="DomainObject.Predmet.OznakaBroj_1">St-2949/2015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PODGORSKI DRAGOVOLJAC za usluge</izvorni_sadrzaj>
    <derivirana_varijabla naziv="DomainObject.Predmet.ProtustrankaFormated_1">  BRANITELJSKA ZADRUGA PODGORSKI DRAGOVOLJAC za usluge</derivirana_varijabla>
  </DomainObject.Predmet.ProtustrankaFormated>
  <DomainObject.Predmet.ProtustrankaFormatedOIB>
    <izvorni_sadrzaj>  BRANITELJSKA ZADRUGA PODGORSKI DRAGOVOLJAC za usluge, OIB 89944226813</izvorni_sadrzaj>
    <derivirana_varijabla naziv="DomainObject.Predmet.ProtustrankaFormatedOIB_1">  BRANITELJSKA ZADRUGA PODGORSKI DRAGOVOLJAC za usluge, OIB 89944226813</derivirana_varijabla>
  </DomainObject.Predmet.ProtustrankaFormatedOIB>
  <DomainObject.Predmet.ProtustrankaFormatedWithAdress>
    <izvorni_sadrzaj> BRANITELJSKA ZADRUGA PODGORSKI DRAGOVOLJAC za usluge, Andrije Kačića Miošića br. 2 , 21327 Podgora</izvorni_sadrzaj>
    <derivirana_varijabla naziv="DomainObject.Predmet.ProtustrankaFormatedWithAdress_1"> BRANITELJSKA ZADRUGA PODGORSKI DRAGOVOLJAC za usluge, Andrije Kačića Miošića br. 2 , 21327 Podgora</derivirana_varijabla>
  </DomainObject.Predmet.ProtustrankaFormatedWithAdress>
  <DomainObject.Predmet.ProtustrankaFormatedWithAdressOIB>
    <izvorni_sadrzaj> BRANITELJSKA ZADRUGA PODGORSKI DRAGOVOLJAC za usluge, OIB 89944226813, Andrije Kačića Miošića br. 2 , 21327 Podgora</izvorni_sadrzaj>
    <derivirana_varijabla naziv="DomainObject.Predmet.ProtustrankaFormatedWithAdressOIB_1"> BRANITELJSKA ZADRUGA PODGORSKI DRAGOVOLJAC za usluge, OIB 89944226813, Andrije Kačića Miošića br. 2 , 21327 Podgora</derivirana_varijabla>
  </DomainObject.Predmet.ProtustrankaFormatedWithAdressOIB>
  <DomainObject.Predmet.ProtustrankaWithAdress>
    <izvorni_sadrzaj>BRANITELJSKA ZADRUGA PODGORSKI DRAGOVOLJAC za usluge Andrije Kačića Miošića br. 2 , 21327 Podgora</izvorni_sadrzaj>
    <derivirana_varijabla naziv="DomainObject.Predmet.ProtustrankaWithAdress_1">BRANITELJSKA ZADRUGA PODGORSKI DRAGOVOLJAC za usluge Andrije Kačića Miošića br. 2 , 21327 Podgora</derivirana_varijabla>
  </DomainObject.Predmet.ProtustrankaWithAdress>
  <DomainObject.Predmet.ProtustrankaWithAdressOIB>
    <izvorni_sadrzaj>BRANITELJSKA ZADRUGA PODGORSKI DRAGOVOLJAC za usluge, OIB 89944226813, Andrije Kačića Miošića br. 2 , 21327 Podgora</izvorni_sadrzaj>
    <derivirana_varijabla naziv="DomainObject.Predmet.ProtustrankaWithAdressOIB_1">BRANITELJSKA ZADRUGA PODGORSKI DRAGOVOLJAC za usluge, OIB 89944226813, Andrije Kačića Miošića br. 2 , 21327 Podgora</derivirana_varijabla>
  </DomainObject.Predmet.ProtustrankaWithAdressOIB>
  <DomainObject.Predmet.ProtustrankaNazivFormated>
    <izvorni_sadrzaj>BRANITELJSKA ZADRUGA PODGORSKI DRAGOVOLJAC za usluge</izvorni_sadrzaj>
    <derivirana_varijabla naziv="DomainObject.Predmet.ProtustrankaNazivFormated_1">BRANITELJSKA ZADRUGA PODGORSKI DRAGOVOLJAC za usluge</derivirana_varijabla>
  </DomainObject.Predmet.ProtustrankaNazivFormated>
  <DomainObject.Predmet.ProtustrankaNazivFormatedOIB>
    <izvorni_sadrzaj>BRANITELJSKA ZADRUGA PODGORSKI DRAGOVOLJAC za usluge, OIB 89944226813</izvorni_sadrzaj>
    <derivirana_varijabla naziv="DomainObject.Predmet.ProtustrankaNazivFormatedOIB_1">BRANITELJSKA ZADRUGA PODGORSKI DRAGOVOLJAC za usluge, OIB 89944226813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201.38</izvorni_sadrzaj>
    <derivirana_varijabla naziv="DomainObject.Predmet.TrenutnaVrijednost_1">201.38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BRANITELJSKA ZADRUGA PODGORSKI DRAGOVOLJAC za usluge</item>
    </izvorni_sadrzaj>
    <derivirana_varijabla naziv="DomainObject.Predmet.ProtuStrankaListFormated_1">
      <item>BRANITELJSKA ZADRUGA PODGORSKI DRAGOVOLJAC za usluge</item>
    </derivirana_varijabla>
  </DomainObject.Predmet.ProtuStrankaListFormated>
  <DomainObject.Predmet.ProtuStrankaListFormatedOIB>
    <izvorni_sadrzaj>
      <item>BRANITELJSKA ZADRUGA PODGORSKI DRAGOVOLJAC za usluge, OIB 89944226813</item>
    </izvorni_sadrzaj>
    <derivirana_varijabla naziv="DomainObject.Predmet.ProtuStrankaListFormatedOIB_1">
      <item>BRANITELJSKA ZADRUGA PODGORSKI DRAGOVOLJAC za usluge, OIB 89944226813</item>
    </derivirana_varijabla>
  </DomainObject.Predmet.ProtuStrankaListFormatedOIB>
  <DomainObject.Predmet.ProtuStrankaListFormatedWithAdress>
    <izvorni_sadrzaj>
      <item>BRANITELJSKA ZADRUGA PODGORSKI DRAGOVOLJAC za usluge, Andrije Kačića Miošića br. 2 , 21327 Podgora</item>
    </izvorni_sadrzaj>
    <derivirana_varijabla naziv="DomainObject.Predmet.ProtuStrankaListFormatedWithAdress_1">
      <item>BRANITELJSKA ZADRUGA PODGORSKI DRAGOVOLJAC za usluge, Andrije Kačića Miošića br. 2 , 21327 Podgora</item>
    </derivirana_varijabla>
  </DomainObject.Predmet.ProtuStrankaListFormatedWithAdress>
  <DomainObject.Predmet.ProtuStrankaListFormatedWithAdressOIB>
    <izvorni_sadrzaj>
      <item>BRANITELJSKA ZADRUGA PODGORSKI DRAGOVOLJAC za usluge, OIB 89944226813, Andrije Kačića Miošića br. 2 , 21327 Podgora</item>
    </izvorni_sadrzaj>
    <derivirana_varijabla naziv="DomainObject.Predmet.ProtuStrankaListFormatedWithAdressOIB_1">
      <item>BRANITELJSKA ZADRUGA PODGORSKI DRAGOVOLJAC za usluge, OIB 89944226813, Andrije Kačića Miošića br. 2 , 21327 Podgora</item>
    </derivirana_varijabla>
  </DomainObject.Predmet.ProtuStrankaListFormatedWithAdressOIB>
  <DomainObject.Predmet.ProtuStrankaListNazivFormated>
    <izvorni_sadrzaj>
      <item>BRANITELJSKA ZADRUGA PODGORSKI DRAGOVOLJAC za usluge</item>
    </izvorni_sadrzaj>
    <derivirana_varijabla naziv="DomainObject.Predmet.ProtuStrankaListNazivFormated_1">
      <item>BRANITELJSKA ZADRUGA PODGORSKI DRAGOVOLJAC za usluge</item>
    </derivirana_varijabla>
  </DomainObject.Predmet.ProtuStrankaListNazivFormated>
  <DomainObject.Predmet.ProtuStrankaListNazivFormatedOIB>
    <izvorni_sadrzaj>
      <item>BRANITELJSKA ZADRUGA PODGORSKI DRAGOVOLJAC za usluge, OIB 89944226813</item>
    </izvorni_sadrzaj>
    <derivirana_varijabla naziv="DomainObject.Predmet.ProtuStrankaListNazivFormatedOIB_1">
      <item>BRANITELJSKA ZADRUGA PODGORSKI DRAGOVOLJAC za usluge, OIB 89944226813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BRANITELJSKA ZADRUGA PODGORSKI DRAGOVOLJAC za usluge</izvorni_sadrzaj>
    <derivirana_varijabla naziv="DomainObject.Predmet.ProtustrankaIDrugi_1">BRANITELJSKA ZADRUGA PODGORSKI DRAGOVOLJAC za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BRANITELJSKA ZADRUGA PODGORSKI DRAGOVOLJAC za usluge, OIB 89944226813, Andrije Kačića Miošića br. 2 , 21327 Podgora</izvorni_sadrzaj>
    <derivirana_varijabla naziv="DomainObject.Predmet.ProtustrankaIDrugiAdressOIB_1">BRANITELJSKA ZADRUGA PODGORSKI DRAGOVOLJAC za usluge, OIB 89944226813, Andrije Kačića Miošića br. 2 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BRANITELJSKA ZADRUGA PODGORSKI DRAGOVOLJAC za usluge</item>
    </izvorni_sadrzaj>
    <derivirana_varijabla naziv="DomainObject.Predmet.SudioniciListNaziv_1">
      <item>FINANCIJSKA AGENCIJA, RC SPLIT, Podružnica Split</item>
      <item>BRANITELJSKA ZADRUGA PODGORSKI DRAGOVOLJAC za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BRANITELJSKA ZADRUGA PODGORSKI DRAGOVOLJAC za usluge, OIB 89944226813, Andrije Kačića Miošića br. 2 ,21327 Podgora</item>
    </izvorni_sadrzaj>
    <derivirana_varijabla naziv="DomainObject.Predmet.SudioniciListAdressOIB_1">
      <item>FINANCIJSKA AGENCIJA, RC SPLIT, Podružnica Split, OIB 85821130368, Mažuranićevo šetalište 24b,21000 Split</item>
      <item>BRANITELJSKA ZADRUGA PODGORSKI DRAGOVOLJAC za usluge, OIB 89944226813, Andrije Kačića Miošića br. 2 ,21327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89944226813</item>
    </izvorni_sadrzaj>
    <derivirana_varijabla naziv="DomainObject.Predmet.SudioniciListNazivOIB_1">
      <item>, OIB 85821130368</item>
      <item>, OIB 89944226813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76FDF-C71C-401C-9FC3-49657E4B9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1873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2016-11-18T08:04:00Z</dcterms:created>
  <dc:creator>nmarkovic</dc:creator>
  <cp:lastModifiedBy>Ana Golub Gruić</cp:lastModifiedBy>
  <cp:lastPrinted>2016-11-18T08:04:00Z</cp:lastPrinted>
  <dcterms:modified xmlns:xsi="http://www.w3.org/2001/XMLSchema-instance" xsi:type="dcterms:W3CDTF">2016-11-21T11:43:00Z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