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6ee1" w14:paraId="c0f6ee1" w:rsidRDefault="00515C9A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St-981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515C9A" w:rsidRPr="00D17E6A">
        <w:t>AM-ADRIA d.o.o.</w:t>
      </w:r>
      <w:r w:rsidR="00515C9A">
        <w:t xml:space="preserve"> </w:t>
      </w:r>
      <w:proofErr w:type="spellStart"/>
      <w:proofErr w:type="gramStart"/>
      <w:r w:rsidR="00515C9A">
        <w:t>iz</w:t>
      </w:r>
      <w:proofErr w:type="spellEnd"/>
      <w:proofErr w:type="gramEnd"/>
      <w:r w:rsidR="00515C9A">
        <w:t xml:space="preserve"> </w:t>
      </w:r>
      <w:proofErr w:type="spellStart"/>
      <w:r w:rsidR="00515C9A">
        <w:t>Vodica</w:t>
      </w:r>
      <w:proofErr w:type="spellEnd"/>
      <w:r w:rsidR="00515C9A">
        <w:t xml:space="preserve">, Ante Lasan </w:t>
      </w:r>
      <w:proofErr w:type="spellStart"/>
      <w:r w:rsidR="00515C9A">
        <w:t>Kabalera</w:t>
      </w:r>
      <w:proofErr w:type="spellEnd"/>
      <w:r w:rsidR="00515C9A">
        <w:t xml:space="preserve"> 53, OIB: </w:t>
      </w:r>
      <w:r w:rsidR="00515C9A" w:rsidRPr="00D17E6A">
        <w:t>23580288576</w:t>
      </w:r>
      <w:r>
        <w:rPr>
          <w:lang w:val="hr-HR"/>
        </w:rPr>
        <w:t xml:space="preserve">, dana </w:t>
      </w:r>
      <w:r w:rsidR="00C2184A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515C9A">
        <w:t xml:space="preserve">Mate </w:t>
      </w:r>
      <w:proofErr w:type="spellStart"/>
      <w:r w:rsidR="00515C9A">
        <w:t>Aleksić</w:t>
      </w:r>
      <w:proofErr w:type="spellEnd"/>
      <w:r w:rsidR="00515C9A">
        <w:t xml:space="preserve"> </w:t>
      </w:r>
      <w:proofErr w:type="spellStart"/>
      <w:r w:rsidR="00515C9A">
        <w:t>iz</w:t>
      </w:r>
      <w:proofErr w:type="spellEnd"/>
      <w:r w:rsidR="00515C9A">
        <w:t xml:space="preserve"> </w:t>
      </w:r>
      <w:proofErr w:type="spellStart"/>
      <w:r w:rsidR="00515C9A">
        <w:t>Vodica</w:t>
      </w:r>
      <w:proofErr w:type="spellEnd"/>
      <w:r w:rsidR="00515C9A">
        <w:t xml:space="preserve">, Ante Lasan </w:t>
      </w:r>
      <w:proofErr w:type="spellStart"/>
      <w:r w:rsidR="00515C9A">
        <w:t>Kabalera</w:t>
      </w:r>
      <w:proofErr w:type="spellEnd"/>
      <w:r w:rsidR="00515C9A">
        <w:t xml:space="preserve"> 53, OIB: 63659118181</w:t>
      </w:r>
      <w:r w:rsidR="00C2184A">
        <w:t xml:space="preserve">, </w:t>
      </w:r>
      <w:r w:rsidR="005003F6">
        <w:rPr>
          <w:lang w:val="hr-HR"/>
        </w:rPr>
        <w:t xml:space="preserve">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C2184A">
        <w:rPr>
          <w:lang w:val="hr-HR"/>
        </w:rPr>
        <w:t xml:space="preserve"> na bro</w:t>
      </w:r>
      <w:r w:rsidR="009F639F">
        <w:rPr>
          <w:lang w:val="hr-HR"/>
        </w:rPr>
        <w:t>j 05 100</w:t>
      </w:r>
      <w:r w:rsidR="00515C9A">
        <w:rPr>
          <w:lang w:val="hr-HR"/>
        </w:rPr>
        <w:t>-981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515C9A" w:rsidRPr="00D17E6A">
        <w:t>AM-ADRIA d.o.o.</w:t>
      </w:r>
      <w:r w:rsidR="00515C9A">
        <w:t xml:space="preserve"> </w:t>
      </w:r>
      <w:proofErr w:type="spellStart"/>
      <w:proofErr w:type="gramStart"/>
      <w:r w:rsidR="00515C9A">
        <w:t>iz</w:t>
      </w:r>
      <w:proofErr w:type="spellEnd"/>
      <w:proofErr w:type="gramEnd"/>
      <w:r w:rsidR="00515C9A">
        <w:t xml:space="preserve"> </w:t>
      </w:r>
      <w:proofErr w:type="spellStart"/>
      <w:r w:rsidR="00515C9A">
        <w:t>Vodica</w:t>
      </w:r>
      <w:proofErr w:type="spellEnd"/>
      <w:r w:rsidR="00515C9A">
        <w:t xml:space="preserve">, Ante Lasan </w:t>
      </w:r>
      <w:proofErr w:type="spellStart"/>
      <w:r w:rsidR="00515C9A">
        <w:t>Kabalera</w:t>
      </w:r>
      <w:proofErr w:type="spellEnd"/>
      <w:r w:rsidR="00515C9A">
        <w:t xml:space="preserve"> 53, OIB: </w:t>
      </w:r>
      <w:r w:rsidR="00515C9A" w:rsidRPr="00D17E6A">
        <w:t>23580288576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2E68CE" w:rsidP="00C819A9" w:rsidR="002E68CE">
      <w:pPr>
        <w:jc w:val="right"/>
        <w:rPr>
          <w:lang w:val="hr-HR"/>
        </w:rPr>
      </w:pPr>
    </w:p>
    <w:p w:rsidRDefault="00515C9A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St-981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515C9A" w:rsidP="004315B7" w:rsidR="00515C9A" w:rsidRPr="00515C9A">
      <w:pPr>
        <w:numPr>
          <w:ilvl w:val="0"/>
          <w:numId w:val="1"/>
        </w:numPr>
        <w:jc w:val="both"/>
        <w:rPr>
          <w:lang w:val="hr-HR"/>
        </w:rPr>
      </w:pPr>
      <w:r>
        <w:t xml:space="preserve">Mate </w:t>
      </w:r>
      <w:proofErr w:type="spellStart"/>
      <w:r>
        <w:t>Aleksić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Vodica</w:t>
      </w:r>
      <w:proofErr w:type="spellEnd"/>
      <w:r>
        <w:t xml:space="preserve">, Ante Lasan </w:t>
      </w:r>
      <w:proofErr w:type="spellStart"/>
      <w:r>
        <w:t>Kabalera</w:t>
      </w:r>
      <w:proofErr w:type="spellEnd"/>
      <w:r>
        <w:t xml:space="preserve"> 53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000" w:rsidR="00C34000">
      <w:r>
        <w:separator/>
      </w:r>
    </w:p>
  </w:endnote>
  <w:endnote w:id="0" w:type="continuationSeparator">
    <w:p w:rsidRDefault="00C34000" w:rsidR="00C34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000" w:rsidR="00C34000">
      <w:r>
        <w:separator/>
      </w:r>
    </w:p>
  </w:footnote>
  <w:footnote w:id="0" w:type="continuationSeparator">
    <w:p w:rsidRDefault="00C34000" w:rsidR="00C34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29384C"/>
    <w:rsid w:val="002E68CE"/>
    <w:rsid w:val="00397A5C"/>
    <w:rsid w:val="003D591D"/>
    <w:rsid w:val="004252F8"/>
    <w:rsid w:val="004315B7"/>
    <w:rsid w:val="004717C7"/>
    <w:rsid w:val="005003F6"/>
    <w:rsid w:val="00515C9A"/>
    <w:rsid w:val="005A77FA"/>
    <w:rsid w:val="005F686D"/>
    <w:rsid w:val="00635B39"/>
    <w:rsid w:val="007B156E"/>
    <w:rsid w:val="0087516D"/>
    <w:rsid w:val="00937072"/>
    <w:rsid w:val="00982F64"/>
    <w:rsid w:val="009915BC"/>
    <w:rsid w:val="009F639F"/>
    <w:rsid w:val="00A81CBF"/>
    <w:rsid w:val="00B20827"/>
    <w:rsid w:val="00C2184A"/>
    <w:rsid w:val="00C34000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D5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D5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AM-ADRIA društvo s ograničenom odgovornošću za export-import,trgovinu na veliko i malo prehrambenim i neprehrambenim proizvo</izvorni_sadrzaj>
    <derivirana_varijabla naziv="DomainObject.Predmet.ProtustrankaFormated_1">  AM-ADRIA društvo s ograničenom odgovornošću za export-import,trgovinu na veliko i malo prehrambenim i neprehrambenim proizvo</derivirana_varijabla>
  </DomainObject.Predmet.ProtustrankaFormated>
  <DomainObject.Predmet.ProtustrankaFormatedOIB>
    <izvorni_sadrzaj>  AM-ADRIA društvo s ograničenom odgovornošću za export-import,trgovinu na veliko i malo prehrambenim i neprehrambenim proizvo, OIB 23580288576</izvorni_sadrzaj>
    <derivirana_varijabla naziv="DomainObject.Predmet.ProtustrankaFormatedOIB_1">  AM-ADRIA društvo s ograničenom odgovornošću za export-import,trgovinu na veliko i malo prehrambenim i neprehrambenim proizvo, OIB 23580288576</derivirana_varijabla>
  </DomainObject.Predmet.ProtustrankaFormatedOIB>
  <DomainObject.Predmet.ProtustrankaFormatedWithAdress>
    <izvorni_sadrzaj> AM-ADRIA društvo s ograničenom odgovornošću za export-import,trgovinu na veliko i malo prehrambenim i neprehrambenim proizvo, Ante Lasan Kabalera 53, 22211 Vodice</izvorni_sadrzaj>
    <derivirana_varijabla naziv="DomainObject.Predmet.ProtustrankaFormatedWithAdress_1"> AM-ADRIA društvo s ograničenom odgovornošću za export-import,trgovinu na veliko i malo prehrambenim i neprehrambenim proizvo, Ante Lasan Kabalera 53, 22211 Vodice</derivirana_varijabla>
  </DomainObject.Predmet.ProtustrankaFormatedWithAdress>
  <DomainObject.Predmet.ProtustrankaFormatedWithAdressOIB>
    <izvorni_sadrzaj> AM-ADRIA društvo s ograničenom odgovornošću za export-import,trgovinu na veliko i malo prehrambenim i neprehrambenim proizvo, OIB 23580288576, Ante Lasan Kabalera 53, 22211 Vodice</izvorni_sadrzaj>
    <derivirana_varijabla naziv="DomainObject.Predmet.ProtustrankaFormatedWithAdressOIB_1"> AM-ADRIA društvo s ograničenom odgovornošću za export-import,trgovinu na veliko i malo prehrambenim i neprehrambenim proizvo, OIB 23580288576, Ante Lasan Kabalera 53, 22211 Vodice</derivirana_varijabla>
  </DomainObject.Predmet.ProtustrankaFormatedWithAdressOIB>
  <DomainObject.Predmet.ProtustrankaWithAdress>
    <izvorni_sadrzaj>AM-ADRIA društvo s ograničenom odgovornošću za export-import,trgovinu na veliko i malo prehrambenim i neprehrambenim proizvo Ante Lasan Kabalera 53, 22211 Vodice</izvorni_sadrzaj>
    <derivirana_varijabla naziv="DomainObject.Predmet.ProtustrankaWithAdress_1">AM-ADRIA društvo s ograničenom odgovornošću za export-import,trgovinu na veliko i malo prehrambenim i neprehrambenim proizvo Ante Lasan Kabalera 53, 22211 Vodice</derivirana_varijabla>
  </DomainObject.Predmet.ProtustrankaWithAdress>
  <DomainObject.Predmet.ProtustrankaWithAdressOIB>
    <izvorni_sadrzaj>AM-ADRIA društvo s ograničenom odgovornošću za export-import,trgovinu na veliko i malo prehrambenim i neprehrambenim proizvo, OIB 23580288576, Ante Lasan Kabalera 53, 22211 Vodice</izvorni_sadrzaj>
    <derivirana_varijabla naziv="DomainObject.Predmet.ProtustrankaWithAdressOIB_1">AM-ADRIA društvo s ograničenom odgovornošću za export-import,trgovinu na veliko i malo prehrambenim i neprehrambenim proizvo, OIB 23580288576, Ante Lasan Kabalera 53, 22211 Vodice</derivirana_varijabla>
  </DomainObject.Predmet.ProtustrankaWithAdressOIB>
  <DomainObject.Predmet.ProtustrankaNazivFormated>
    <izvorni_sadrzaj>AM-ADRIA društvo s ograničenom odgovornošću za export-import,trgovinu na veliko i malo prehrambenim i neprehrambenim proizvo</izvorni_sadrzaj>
    <derivirana_varijabla naziv="DomainObject.Predmet.ProtustrankaNazivFormated_1">AM-ADRIA društvo s ograničenom odgovornošću za export-import,trgovinu na veliko i malo prehrambenim i neprehrambenim proizvo</derivirana_varijabla>
  </DomainObject.Predmet.ProtustrankaNazivFormated>
  <DomainObject.Predmet.ProtustrankaNazivFormatedOIB>
    <izvorni_sadrzaj>AM-ADRIA društvo s ograničenom odgovornošću za export-import,trgovinu na veliko i malo prehrambenim i neprehrambenim proizvo, OIB 23580288576</izvorni_sadrzaj>
    <derivirana_varijabla naziv="DomainObject.Predmet.ProtustrankaNazivFormatedOIB_1">AM-ADRIA društvo s ograničenom odgovornošću za export-import,trgovinu na veliko i malo prehrambenim i neprehrambenim proizvo, OIB 23580288576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AM-ADRIA društvo s ograničenom odgovornošću za export-import,trgovinu na veliko i malo prehrambenim i neprehrambenim proizvo</item>
    </izvorni_sadrzaj>
    <derivirana_varijabla naziv="DomainObject.Predmet.ProtuStrankaListFormated_1">
      <item>AM-ADRIA društvo s ograničenom odgovornošću za export-import,trgovinu na veliko i malo prehrambenim i neprehrambenim proizvo</item>
    </derivirana_varijabla>
  </DomainObject.Predmet.ProtuStrankaListFormated>
  <DomainObject.Predmet.ProtuStrankaListFormatedOIB>
    <izvorni_sadrzaj>
      <item>AM-ADRIA društvo s ograničenom odgovornošću za export-import,trgovinu na veliko i malo prehrambenim i neprehrambenim proizvo, OIB 23580288576</item>
    </izvorni_sadrzaj>
    <derivirana_varijabla naziv="DomainObject.Predmet.ProtuStrankaListFormatedOIB_1">
      <item>AM-ADRIA društvo s ograničenom odgovornošću za export-import,trgovinu na veliko i malo prehrambenim i neprehrambenim proizvo, OIB 23580288576</item>
    </derivirana_varijabla>
  </DomainObject.Predmet.ProtuStrankaListFormatedOIB>
  <DomainObject.Predmet.ProtuStrankaListFormatedWithAdress>
    <izvorni_sadrzaj>
      <item>AM-ADRIA društvo s ograničenom odgovornošću za export-import,trgovinu na veliko i malo prehrambenim i neprehrambenim proizvo, Ante Lasan Kabalera 53, 22211 Vodice</item>
    </izvorni_sadrzaj>
    <derivirana_varijabla naziv="DomainObject.Predmet.ProtuStrankaListFormatedWithAdress_1">
      <item>AM-ADRIA društvo s ograničenom odgovornošću za export-import,trgovinu na veliko i malo prehrambenim i neprehrambenim proizvo, Ante Lasan Kabalera 53, 22211 Vodice</item>
    </derivirana_varijabla>
  </DomainObject.Predmet.ProtuStrankaListFormatedWithAdress>
  <DomainObject.Predmet.ProtuStrankaListFormatedWithAdressOIB>
    <izvorni_sadrzaj>
      <item>AM-ADRIA društvo s ograničenom odgovornošću za export-import,trgovinu na veliko i malo prehrambenim i neprehrambenim proizvo, OIB 23580288576, Ante Lasan Kabalera 53, 22211 Vodice</item>
    </izvorni_sadrzaj>
    <derivirana_varijabla naziv="DomainObject.Predmet.ProtuStrankaListFormatedWithAdressOIB_1">
      <item>AM-ADRIA društvo s ograničenom odgovornošću za export-import,trgovinu na veliko i malo prehrambenim i neprehrambenim proizvo, OIB 23580288576, Ante Lasan Kabalera 53, 22211 Vodice</item>
    </derivirana_varijabla>
  </DomainObject.Predmet.ProtuStrankaListFormatedWithAdressOIB>
  <DomainObject.Predmet.ProtuStrankaListNazivFormated>
    <izvorni_sadrzaj>
      <item>AM-ADRIA društvo s ograničenom odgovornošću za export-import,trgovinu na veliko i malo prehrambenim i neprehrambenim proizvo</item>
    </izvorni_sadrzaj>
    <derivirana_varijabla naziv="DomainObject.Predmet.ProtuStrankaListNazivFormated_1">
      <item>AM-ADRIA društvo s ograničenom odgovornošću za export-import,trgovinu na veliko i malo prehrambenim i neprehrambenim proizvo</item>
    </derivirana_varijabla>
  </DomainObject.Predmet.ProtuStrankaListNazivFormated>
  <DomainObject.Predmet.ProtuStrankaListNazivFormatedOIB>
    <izvorni_sadrzaj>
      <item>AM-ADRIA društvo s ograničenom odgovornošću za export-import,trgovinu na veliko i malo prehrambenim i neprehrambenim proizvo, OIB 23580288576</item>
    </izvorni_sadrzaj>
    <derivirana_varijabla naziv="DomainObject.Predmet.ProtuStrankaListNazivFormatedOIB_1">
      <item>AM-ADRIA društvo s ograničenom odgovornošću za export-import,trgovinu na veliko i malo prehrambenim i neprehrambenim proizvo, OIB 23580288576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AM-ADRIA društvo s ograničenom odgovornošću za export-import,trgovinu na veliko i malo prehrambenim i neprehrambenim proizvo</izvorni_sadrzaj>
    <derivirana_varijabla naziv="DomainObject.Predmet.ProtustrankaIDrugi_1">AM-ADRIA društvo s ograničenom odgovornošću za export-import,trgovinu na veliko i malo prehrambenim i neprehrambenim proizvo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AM-ADRIA društvo s ograničenom odgovornošću za export-import,trgovinu na veliko i malo prehrambenim i neprehrambenim proizvo, OIB 23580288576, Ante Lasan Kabalera 53, 22211 Vodice</izvorni_sadrzaj>
    <derivirana_varijabla naziv="DomainObject.Predmet.ProtustrankaIDrugiAdressOIB_1">AM-ADRIA društvo s ograničenom odgovornošću za export-import,trgovinu na veliko i malo prehrambenim i neprehrambenim proizvo, OIB 23580288576, Ante Lasan Kabalera 53,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AM-ADRIA društvo s ograničenom odgovornošću za export-import,trgovinu na veliko i malo prehrambenim i neprehrambenim proizvo</item>
    </izvorni_sadrzaj>
    <derivirana_varijabla naziv="DomainObject.Predmet.SudioniciListNaziv_1">
      <item>Financijska agencija</item>
      <item>AM-ADRIA društvo s ograničenom odgovornošću za export-import,trgovinu na veliko i malo prehrambenim i neprehrambenim proizvo</item>
    </derivirana_varijabla>
  </DomainObject.Predmet.SudioniciListNaziv>
  <DomainObject.Predmet.SudioniciListAdressOIB>
    <izvorni_sadrzaj>
      <item>Financijska agencija, OIB 85821130368, Perivoj L.Marune 1,22000 Šibenik</item>
      <item>AM-ADRIA društvo s ograničenom odgovornošću za export-import,trgovinu na veliko i malo prehrambenim i neprehrambenim proizvo, OIB 23580288576, Ante Lasan Kabalera 53,22211 Vodice</item>
    </izvorni_sadrzaj>
    <derivirana_varijabla naziv="DomainObject.Predmet.SudioniciListAdressOIB_1">
      <item>Financijska agencija, OIB 85821130368, Perivoj L.Marune 1,22000 Šibenik</item>
      <item>AM-ADRIA društvo s ograničenom odgovornošću za export-import,trgovinu na veliko i malo prehrambenim i neprehrambenim proizvo, OIB 23580288576,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23580288576</item>
    </izvorni_sadrzaj>
    <derivirana_varijabla naziv="DomainObject.Predmet.SudioniciListNazivOIB_1">
      <item>, OIB 85821130368</item>
      <item>, OIB 23580288576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354</properties:Words>
  <properties:Characters>1771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2016-08-16T08:20:00Z</dcterms:created>
  <dc:creator>Sektor za informatiku</dc:creator>
  <cp:lastModifiedBy>Marina Gulin</cp:lastModifiedBy>
  <cp:lastPrinted>2016-08-16T08:17:00Z</cp:lastPrinted>
  <dcterms:modified xmlns:xsi="http://www.w3.org/2001/XMLSchema-instance" xsi:type="dcterms:W3CDTF">2016-08-16T08:43:00Z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