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7cf1e" w14:paraId="a47cf1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BA26A2">
        <w:t>24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r w:rsidR="00BA26A2">
        <w:t xml:space="preserve">BIJELE NOĆI jednostavno društvo s ograničenom odgovornošću za trgovinu i usluge Zagreb, Milivoja </w:t>
      </w:r>
      <w:proofErr w:type="spellStart"/>
      <w:r w:rsidR="00BA26A2">
        <w:t>Matošeca</w:t>
      </w:r>
      <w:proofErr w:type="spellEnd"/>
      <w:r w:rsidR="00BA26A2">
        <w:t xml:space="preserve"> 5, </w:t>
      </w:r>
      <w:proofErr w:type="spellStart"/>
      <w:r w:rsidR="00BA26A2">
        <w:t>OIB</w:t>
      </w:r>
      <w:proofErr w:type="spellEnd"/>
      <w:r w:rsidR="00BA26A2">
        <w:t xml:space="preserve">: 16982886938, </w:t>
      </w:r>
      <w:proofErr w:type="spellStart"/>
      <w:r w:rsidR="00BA26A2">
        <w:t>MBS</w:t>
      </w:r>
      <w:proofErr w:type="spellEnd"/>
      <w:r w:rsidR="00BA26A2">
        <w:t xml:space="preserve">: 080993619, </w:t>
      </w:r>
      <w:r w:rsidR="00AC34E4">
        <w:t xml:space="preserve">dana 6.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r w:rsidR="00BA26A2">
        <w:t xml:space="preserve">BIJELE NOĆI jednostavno društvo s ograničenom odgovornošću za trgovinu i usluge Zagreb, Milivoja </w:t>
      </w:r>
      <w:proofErr w:type="spellStart"/>
      <w:r w:rsidR="00BA26A2">
        <w:t>Matošeca</w:t>
      </w:r>
      <w:proofErr w:type="spellEnd"/>
      <w:r w:rsidR="00BA26A2">
        <w:t xml:space="preserve"> 5, </w:t>
      </w:r>
      <w:proofErr w:type="spellStart"/>
      <w:r w:rsidR="00BA26A2">
        <w:t>OIB</w:t>
      </w:r>
      <w:proofErr w:type="spellEnd"/>
      <w:r w:rsidR="00BA26A2">
        <w:t xml:space="preserve">: 16982886938, </w:t>
      </w:r>
      <w:proofErr w:type="spellStart"/>
      <w:r w:rsidR="00BA26A2">
        <w:t>MBS</w:t>
      </w:r>
      <w:proofErr w:type="spellEnd"/>
      <w:r w:rsidR="00BA26A2">
        <w:t>: 080993619.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AC34E4">
        <w:t xml:space="preserve">Karlo </w:t>
      </w:r>
      <w:proofErr w:type="spellStart"/>
      <w:r w:rsidR="00AC34E4">
        <w:t>Šatvar</w:t>
      </w:r>
      <w:proofErr w:type="spellEnd"/>
      <w:r w:rsidR="00AC34E4">
        <w:t xml:space="preserve">, </w:t>
      </w:r>
      <w:proofErr w:type="spellStart"/>
      <w:r w:rsidR="00AC34E4">
        <w:t>OIB</w:t>
      </w:r>
      <w:proofErr w:type="spellEnd"/>
      <w:r w:rsidR="00AC34E4">
        <w:t>: 24771511882, Osijek, Zagrebačka 30.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BA26A2">
        <w:t xml:space="preserve">BIJELE NOĆI jednostavno društvo s ograničenom odgovornošću za trgovinu i usluge Zagreb, Milivoja </w:t>
      </w:r>
      <w:proofErr w:type="spellStart"/>
      <w:r w:rsidR="00BA26A2">
        <w:t>Matošeca</w:t>
      </w:r>
      <w:proofErr w:type="spellEnd"/>
      <w:r w:rsidR="00BA26A2">
        <w:t xml:space="preserve"> 5, </w:t>
      </w:r>
      <w:proofErr w:type="spellStart"/>
      <w:r w:rsidR="00BA26A2">
        <w:t>OIB</w:t>
      </w:r>
      <w:proofErr w:type="spellEnd"/>
      <w:r w:rsidR="00BA26A2">
        <w:t xml:space="preserve">: 16982886938, </w:t>
      </w:r>
      <w:proofErr w:type="spellStart"/>
      <w:r w:rsidR="00BA26A2">
        <w:t>MBS</w:t>
      </w:r>
      <w:proofErr w:type="spellEnd"/>
      <w:r w:rsidR="00BA26A2">
        <w:t>: 080993619</w:t>
      </w:r>
      <w:r w:rsidR="00AC34E4">
        <w:t>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833D6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BA26A2">
        <w:rPr>
          <w:bCs/>
        </w:rPr>
        <w:t>30. studenoga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A26A2">
        <w:rPr>
          <w:bCs/>
        </w:rPr>
        <w:t>7-5805 od 28. studenoga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r w:rsidR="00BA26A2">
        <w:t xml:space="preserve">BIJELE NOĆI jednostavno društvo s ograničenom odgovornošću za trgovinu i usluge Zagreb, Milivoja </w:t>
      </w:r>
      <w:proofErr w:type="spellStart"/>
      <w:r w:rsidR="00BA26A2">
        <w:t>Matošeca</w:t>
      </w:r>
      <w:proofErr w:type="spellEnd"/>
      <w:r w:rsidR="00BA26A2">
        <w:t xml:space="preserve"> 5, </w:t>
      </w:r>
      <w:proofErr w:type="spellStart"/>
      <w:r w:rsidR="00BA26A2">
        <w:t>OIB</w:t>
      </w:r>
      <w:proofErr w:type="spellEnd"/>
      <w:r w:rsidR="00BA26A2">
        <w:t xml:space="preserve">: 16982886938, </w:t>
      </w:r>
      <w:proofErr w:type="spellStart"/>
      <w:r w:rsidR="00BA26A2">
        <w:t>MBS</w:t>
      </w:r>
      <w:proofErr w:type="spellEnd"/>
      <w:r w:rsidR="00BA26A2">
        <w:t>: 080993619.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BA26A2">
        <w:t>24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AC34E4">
        <w:t>2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St-3</w:t>
      </w:r>
      <w:r w:rsidR="00BA26A2">
        <w:t>24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AC34E4">
        <w:t>6.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27A58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A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27A5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27A5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A5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A5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7A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27A5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27A5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A5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A5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St-324/2018</izvorni_sadrzaj>
    <derivirana_varijabla naziv="DomainObject.Predmet.OznakaBroj_1">St-324/2018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BIJELE NOĆI jednostavno društvo s ograničenom odgovornošću za trgovinu i usluge</izvorni_sadrzaj>
    <derivirana_varijabla naziv="DomainObject.Predmet.ProtustrankaFormated_1">  BIJELE NOĆI jednostavno društvo s ograničenom odgovornošću za trgovinu i usluge</derivirana_varijabla>
  </DomainObject.Predmet.ProtustrankaFormated>
  <DomainObject.Predmet.ProtustrankaFormatedOIB>
    <izvorni_sadrzaj>  BIJELE NOĆI jednostavno društvo s ograničenom odgovornošću za trgovinu i usluge, OIB 16982886938</izvorni_sadrzaj>
    <derivirana_varijabla naziv="DomainObject.Predmet.ProtustrankaFormatedOIB_1">  BIJELE NOĆI jednostavno društvo s ograničenom odgovornošću za trgovinu i usluge, OIB 16982886938</derivirana_varijabla>
  </DomainObject.Predmet.ProtustrankaFormatedOIB>
  <DomainObject.Predmet.ProtustrankaFormatedWithAdress>
    <izvorni_sadrzaj> BIJELE NOĆI jednostavno društvo s ograničenom odgovornošću za trgovinu i usluge, Milivoja Matošeca 5 , 10000 Zagreb</izvorni_sadrzaj>
    <derivirana_varijabla naziv="DomainObject.Predmet.ProtustrankaFormatedWithAdress_1"> BIJELE NOĆI jednostavno društvo s ograničenom odgovornošću za trgovinu i usluge, Milivoja Matošeca 5 , 10000 Zagreb</derivirana_varijabla>
  </DomainObject.Predmet.ProtustrankaFormatedWithAdress>
  <DomainObject.Predmet.ProtustrankaFormatedWithAdressOIB>
    <izvorni_sadrzaj> BIJELE NOĆI jednostavno društvo s ograničenom odgovornošću za trgovinu i usluge, OIB 16982886938, Milivoja Matošeca 5 , 10000 Zagreb</izvorni_sadrzaj>
    <derivirana_varijabla naziv="DomainObject.Predmet.ProtustrankaFormatedWithAdressOIB_1"> BIJELE NOĆI jednostavno društvo s ograničenom odgovornošću za trgovinu i usluge, OIB 16982886938, Milivoja Matošeca 5 , 10000 Zagreb</derivirana_varijabla>
  </DomainObject.Predmet.ProtustrankaFormatedWithAdressOIB>
  <DomainObject.Predmet.ProtustrankaWithAdress>
    <izvorni_sadrzaj>BIJELE NOĆI jednostavno društvo s ograničenom odgovornošću za trgovinu i usluge Milivoja Matošeca 5 , 10000 Zagreb</izvorni_sadrzaj>
    <derivirana_varijabla naziv="DomainObject.Predmet.ProtustrankaWithAdress_1">BIJELE NOĆI jednostavno društvo s ograničenom odgovornošću za trgovinu i usluge Milivoja Matošeca 5 , 10000 Zagreb</derivirana_varijabla>
  </DomainObject.Predmet.ProtustrankaWithAdress>
  <DomainObject.Predmet.ProtustrankaWithAdressOIB>
    <izvorni_sadrzaj>BIJELE NOĆI jednostavno društvo s ograničenom odgovornošću za trgovinu i usluge, OIB 16982886938, Milivoja Matošeca 5 , 10000 Zagreb</izvorni_sadrzaj>
    <derivirana_varijabla naziv="DomainObject.Predmet.ProtustrankaWithAdressOIB_1">BIJELE NOĆI jednostavno društvo s ograničenom odgovornošću za trgovinu i usluge, OIB 16982886938, Milivoja Matošeca 5 , 10000 Zagreb</derivirana_varijabla>
  </DomainObject.Predmet.ProtustrankaWithAdressOIB>
  <DomainObject.Predmet.ProtustrankaNazivFormated>
    <izvorni_sadrzaj>BIJELE NOĆI jednostavno društvo s ograničenom odgovornošću za trgovinu i usluge</izvorni_sadrzaj>
    <derivirana_varijabla naziv="DomainObject.Predmet.ProtustrankaNazivFormated_1">BIJELE NOĆI jednostavno društvo s ograničenom odgovornošću za trgovinu i usluge</derivirana_varijabla>
  </DomainObject.Predmet.ProtustrankaNazivFormated>
  <DomainObject.Predmet.ProtustrankaNazivFormatedOIB>
    <izvorni_sadrzaj>BIJELE NOĆI jednostavno društvo s ograničenom odgovornošću za trgovinu i usluge, OIB 16982886938</izvorni_sadrzaj>
    <derivirana_varijabla naziv="DomainObject.Predmet.ProtustrankaNazivFormatedOIB_1">BIJELE NOĆI jednostavno društvo s ograničenom odgovornošću za trgovinu i usluge, OIB 16982886938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BIJELE NOĆI jednostavno društvo s ograničenom odgovornošću za trgovinu i usluge</item>
    </izvorni_sadrzaj>
    <derivirana_varijabla naziv="DomainObject.Predmet.ProtuStrankaListFormated_1">
      <item>BIJELE NOĆI jednostavno društvo s ograničenom odgovornošću za trgovinu i usluge</item>
    </derivirana_varijabla>
  </DomainObject.Predmet.ProtuStrankaListFormated>
  <DomainObject.Predmet.ProtuStrankaListFormatedOIB>
    <izvorni_sadrzaj>
      <item>BIJELE NOĆI jednostavno društvo s ograničenom odgovornošću za trgovinu i usluge, OIB 16982886938</item>
    </izvorni_sadrzaj>
    <derivirana_varijabla naziv="DomainObject.Predmet.ProtuStrankaListFormatedOIB_1">
      <item>BIJELE NOĆI jednostavno društvo s ograničenom odgovornošću za trgovinu i usluge, OIB 16982886938</item>
    </derivirana_varijabla>
  </DomainObject.Predmet.ProtuStrankaListFormatedOIB>
  <DomainObject.Predmet.ProtuStrankaListFormatedWithAdress>
    <izvorni_sadrzaj>
      <item>BIJELE NOĆI jednostavno društvo s ograničenom odgovornošću za trgovinu i usluge, Milivoja Matošeca 5 , 10000 Zagreb</item>
    </izvorni_sadrzaj>
    <derivirana_varijabla naziv="DomainObject.Predmet.ProtuStrankaListFormatedWithAdress_1">
      <item>BIJELE NOĆI jednostavno društvo s ograničenom odgovornošću za trgovinu i usluge, Milivoja Matošeca 5 , 10000 Zagreb</item>
    </derivirana_varijabla>
  </DomainObject.Predmet.ProtuStrankaListFormatedWithAdress>
  <DomainObject.Predmet.ProtuStrankaListFormatedWithAdressOIB>
    <izvorni_sadrzaj>
      <item>BIJELE NOĆI jednostavno društvo s ograničenom odgovornošću za trgovinu i usluge, OIB 16982886938, Milivoja Matošeca 5 , 10000 Zagreb</item>
    </izvorni_sadrzaj>
    <derivirana_varijabla naziv="DomainObject.Predmet.ProtuStrankaListFormatedWithAdressOIB_1">
      <item>BIJELE NOĆI jednostavno društvo s ograničenom odgovornošću za trgovinu i usluge, OIB 16982886938, Milivoja Matošeca 5 , 10000 Zagreb</item>
    </derivirana_varijabla>
  </DomainObject.Predmet.ProtuStrankaListFormatedWithAdressOIB>
  <DomainObject.Predmet.ProtuStrankaListNazivFormated>
    <izvorni_sadrzaj>
      <item>BIJELE NOĆI jednostavno društvo s ograničenom odgovornošću za trgovinu i usluge</item>
    </izvorni_sadrzaj>
    <derivirana_varijabla naziv="DomainObject.Predmet.ProtuStrankaListNazivFormated_1">
      <item>BIJELE NOĆI jednostavno društvo s ograničenom odgovornošću za trgovinu i usluge</item>
    </derivirana_varijabla>
  </DomainObject.Predmet.ProtuStrankaListNazivFormated>
  <DomainObject.Predmet.ProtuStrankaListNazivFormatedOIB>
    <izvorni_sadrzaj>
      <item>BIJELE NOĆI jednostavno društvo s ograničenom odgovornošću za trgovinu i usluge, OIB 16982886938</item>
    </izvorni_sadrzaj>
    <derivirana_varijabla naziv="DomainObject.Predmet.ProtuStrankaListNazivFormatedOIB_1">
      <item>BIJELE NOĆI jednostavno društvo s ograničenom odgovornošću za trgovinu i usluge, OIB 16982886938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BIJELE NOĆI jednostavno društvo s ograničenom odgovornošću za trgovinu i usluge</izvorni_sadrzaj>
    <derivirana_varijabla naziv="DomainObject.Predmet.ProtustrankaIDrugi_1">BIJELE NOĆI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BIJELE NOĆI jednostavno društvo s ograničenom odgovornošću za trgovinu i usluge, OIB 16982886938, Milivoja Matošeca 5 , 10000 Zagreb</izvorni_sadrzaj>
    <derivirana_varijabla naziv="DomainObject.Predmet.ProtustrankaIDrugiAdressOIB_1">BIJELE NOĆI jednostavno društvo s ograničenom odgovornošću za trgovinu i usluge, OIB 16982886938, Milivoja Matošeca 5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BIJELE NOĆI jednostavno društvo s ograničenom odgovornošću za trgovinu i usluge</item>
      <item>FINA Regionalni centar Zagreb</item>
    </izvorni_sadrzaj>
    <derivirana_varijabla naziv="DomainObject.Predmet.SudioniciListNaziv_1">
      <item>BIJELE NOĆI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BIJELE NOĆI jednostavno društvo s ograničenom odgovornošću za trgovinu i usluge, OIB 16982886938, Milivoja Matošeca 5 ,10000 Zagreb</item>
      <item>FINA Regionalni centar Zagreb, OIB 85821130368, Trg svibanjskih žrtava 1995. br. 1,10000 Zagreb</item>
    </izvorni_sadrzaj>
    <derivirana_varijabla naziv="DomainObject.Predmet.SudioniciListAdressOIB_1">
      <item>BIJELE NOĆI jednostavno društvo s ograničenom odgovornošću za trgovinu i usluge, OIB 16982886938, Milivoja Matošeca 5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16982886938</item>
      <item>, OIB 85821130368</item>
    </izvorni_sadrzaj>
    <derivirana_varijabla naziv="DomainObject.Predmet.SudioniciListNazivOIB_1">
      <item>, OIB 16982886938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3F78DA-DD27-4DCB-AA94-E566FF9DBD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3334</properties:Characters>
  <properties:Lines>89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2018-09-06T10:30:00Z</dcterms:created>
  <dc:creator>Korisnik</dc:creator>
  <cp:lastModifiedBy>Ljiljana Floršić</cp:lastModifiedBy>
  <cp:lastPrinted>2018-09-06T09:30:00Z</cp:lastPrinted>
  <dcterms:modified xmlns:xsi="http://www.w3.org/2001/XMLSchema-instance" xsi:type="dcterms:W3CDTF">2018-09-06T10:31:00Z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(St-324-18 - otvara-zaključuje skr. st. post. - Karlo Šatvar.docx)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