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402411">
        <w:tc>
          <w:tcPr>
            <w:tcW w:type="dxa" w:w="2985"/>
            <w:shd w:fill="auto" w:color="auto" w:val="clear"/>
          </w:tcPr>
          <w:p w:rsidRDefault="005E1D89" w:rsidP="009A71F8" w:rsidR="00B92B86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02411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241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2411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40241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2411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d523ea" w14:paraId="7d523ea" w:rsidRDefault="00B92B86" w:rsidP="009A71F8" w:rsidR="00B92B86" w:rsidRPr="00402411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402411">
        <w:trPr>
          <w:jc w:val="right"/>
        </w:trPr>
        <w:tc>
          <w:tcPr>
            <w:tcW w:type="dxa" w:w="4320"/>
          </w:tcPr>
          <w:p w:rsidRDefault="002F61DE" w:rsidP="00D11A00" w:rsidR="00340399" w:rsidRPr="00402411">
            <w:pPr>
              <w:pStyle w:val="VSVerzija"/>
              <w:jc w:val="right"/>
            </w:pPr>
            <w:r w:rsidRPr="00402411">
              <w:t>Poslovni b</w:t>
            </w:r>
            <w:r w:rsidR="0092437B" w:rsidRPr="00402411">
              <w:t xml:space="preserve">roj: </w:t>
            </w:r>
            <w:r w:rsidR="000419E1" w:rsidRPr="00402411">
              <w:t>1</w:t>
            </w:r>
            <w:r w:rsidR="000E2A02" w:rsidRPr="00402411">
              <w:t>0</w:t>
            </w:r>
            <w:r w:rsidR="000419E1" w:rsidRPr="00402411">
              <w:t xml:space="preserve"> St</w:t>
            </w:r>
            <w:r w:rsidR="0092437B" w:rsidRPr="00402411">
              <w:t>-</w:t>
            </w:r>
            <w:r w:rsidR="00D11A00">
              <w:t>26</w:t>
            </w:r>
            <w:r w:rsidR="000419E1" w:rsidRPr="00402411">
              <w:t>/201</w:t>
            </w:r>
            <w:r w:rsidR="00837FD7" w:rsidRPr="00402411">
              <w:t>9</w:t>
            </w:r>
            <w:r w:rsidR="000419E1" w:rsidRPr="00402411">
              <w:t>-3</w:t>
            </w:r>
          </w:p>
        </w:tc>
      </w:tr>
    </w:tbl>
    <w:p w:rsidRDefault="00340399" w:rsidP="009A71F8" w:rsidR="00340399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</w:rPr>
        <w:tab/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Denisu Krnjaku, u predmetu u povodu zahtjeva Financijske agencije Regionalni centar Zagreb, Podružnica Varaždin, Augusta Cesarca 2, Varaždin, za pokretanje skraćenog stečajnog postupka protiv dužnika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ECO-TECH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</w:t>
      </w:r>
      <w:r w:rsidR="006258F2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Belica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Kralja Tomislava 81</w:t>
      </w:r>
      <w:r w:rsidR="006258F2" w:rsidRPr="00402411"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837FD7" w:rsidRPr="00402411">
        <w:t xml:space="preserve"> </w:t>
      </w:r>
      <w:r w:rsidR="00D11A00" w:rsidRPr="00D11A00">
        <w:rPr>
          <w:rFonts w:eastAsia="Times New Roman" w:hAnsi="Times New Roman" w:ascii="Times New Roman"/>
          <w:sz w:val="24"/>
          <w:szCs w:val="24"/>
          <w:lang w:eastAsia="hr-HR"/>
        </w:rPr>
        <w:t>13284290964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9A71F8" w:rsidRPr="00402411">
        <w:rPr>
          <w:rFonts w:eastAsia="Times New Roman" w:hAnsi="Times New Roman" w:ascii="Times New Roman"/>
          <w:sz w:val="24"/>
          <w:szCs w:val="24"/>
          <w:lang w:eastAsia="hr-HR"/>
        </w:rPr>
        <w:t>. godine temeljem čl. 430. Stečajnog zakona ("Narodne novine" 71/15 i 104/17, u daljnjem tekstu SZ) objavljuje slijedeći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40241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ECO-TECH</w:t>
      </w:r>
      <w:r w:rsidR="00D11A00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Belica</w:t>
      </w:r>
      <w:r w:rsidR="00D11A00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Kralja Tomislava 81</w:t>
      </w:r>
      <w:r w:rsidR="00D11A00" w:rsidRPr="00402411"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D11A00" w:rsidRPr="00402411">
        <w:t xml:space="preserve"> </w:t>
      </w:r>
      <w:r w:rsidR="00D11A00" w:rsidRPr="00D11A00">
        <w:rPr>
          <w:rFonts w:eastAsia="Times New Roman" w:hAnsi="Times New Roman" w:ascii="Times New Roman"/>
          <w:sz w:val="24"/>
          <w:szCs w:val="24"/>
          <w:lang w:eastAsia="hr-HR"/>
        </w:rPr>
        <w:t>13284290964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21.747,25</w:t>
      </w:r>
      <w:r w:rsidR="00CE0D76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</w:t>
      </w:r>
      <w:r w:rsidR="00FD5CB8" w:rsidRPr="00402411"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Danijel Kranjčec, Belica, Kralja Tomislava 81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E0D76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89685888615</w:t>
      </w:r>
      <w:r w:rsidR="008C326C" w:rsidRPr="0040241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 w:rsidRPr="00402411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e-Oglasnoj ploči suda podnese ovome sudu, pozivom na gornji broj spisa, javnobilježnički ovjerovljeni popis imovine i obveza dužnika na propisanom obrascu.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 w:rsidRPr="00402411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40241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. godine, predlagatelj Financijska agencija, Regionalni centar Zagreb, Podružnica Varaždin podnio je prijedlog  za otvaranje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ECO-TECH</w:t>
      </w:r>
      <w:r w:rsidR="00D11A00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Belica</w:t>
      </w:r>
      <w:r w:rsidR="00D11A00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Kralja Tomislava 81</w:t>
      </w:r>
      <w:r w:rsidR="00D11A00" w:rsidRPr="00402411"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D11A00" w:rsidRPr="00402411">
        <w:t xml:space="preserve"> </w:t>
      </w:r>
      <w:r w:rsidR="00D11A00" w:rsidRPr="00D11A00">
        <w:rPr>
          <w:rFonts w:eastAsia="Times New Roman" w:hAnsi="Times New Roman" w:ascii="Times New Roman"/>
          <w:sz w:val="24"/>
          <w:szCs w:val="24"/>
          <w:lang w:eastAsia="hr-HR"/>
        </w:rPr>
        <w:t>13284290964</w:t>
      </w:r>
      <w:r w:rsidR="00CE0D76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. u Očevidniku redoslijeda osnova za plaćanje ima evidentirane neizvršene osnove za plaćanje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120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dana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21.747,25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40241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D11A00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37FD7" w:rsidRPr="00402411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402411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 w:rsidRPr="00402411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402411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40241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2411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4024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37FD7" w:rsidR="00DC70E5" w:rsidRPr="00402411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62DAA">
      <w:rPr>
        <w:rFonts w:hAnsi="Times New Roman" w:ascii="Times New Roman"/>
        <w:noProof/>
        <w:sz w:val="24"/>
        <w:szCs w:val="24"/>
      </w:rPr>
      <w:t>Poslovni broj: 10 St-26/2019-3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62DA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65E7E"/>
    <w:rsid w:val="000761AA"/>
    <w:rsid w:val="00087C43"/>
    <w:rsid w:val="0009593D"/>
    <w:rsid w:val="000B4E56"/>
    <w:rsid w:val="000E2A02"/>
    <w:rsid w:val="0010305D"/>
    <w:rsid w:val="001172C6"/>
    <w:rsid w:val="00140D39"/>
    <w:rsid w:val="00194888"/>
    <w:rsid w:val="00194BBA"/>
    <w:rsid w:val="001D356B"/>
    <w:rsid w:val="001E45D5"/>
    <w:rsid w:val="001F437E"/>
    <w:rsid w:val="001F6DF0"/>
    <w:rsid w:val="00237FCE"/>
    <w:rsid w:val="0028588D"/>
    <w:rsid w:val="002971D6"/>
    <w:rsid w:val="002D2FC4"/>
    <w:rsid w:val="002E3DDB"/>
    <w:rsid w:val="002F61DE"/>
    <w:rsid w:val="002F6E17"/>
    <w:rsid w:val="00326B15"/>
    <w:rsid w:val="00332461"/>
    <w:rsid w:val="00340399"/>
    <w:rsid w:val="00341823"/>
    <w:rsid w:val="00342CFC"/>
    <w:rsid w:val="0034392C"/>
    <w:rsid w:val="00345212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02411"/>
    <w:rsid w:val="00416543"/>
    <w:rsid w:val="004475F6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167E"/>
    <w:rsid w:val="005731A9"/>
    <w:rsid w:val="0059780E"/>
    <w:rsid w:val="005E1D89"/>
    <w:rsid w:val="005F633B"/>
    <w:rsid w:val="00623A98"/>
    <w:rsid w:val="006258F2"/>
    <w:rsid w:val="00641B38"/>
    <w:rsid w:val="00681398"/>
    <w:rsid w:val="00685195"/>
    <w:rsid w:val="00686D85"/>
    <w:rsid w:val="00691D86"/>
    <w:rsid w:val="00741600"/>
    <w:rsid w:val="00747DB2"/>
    <w:rsid w:val="00756086"/>
    <w:rsid w:val="00757A30"/>
    <w:rsid w:val="007802E2"/>
    <w:rsid w:val="0078776D"/>
    <w:rsid w:val="007A409A"/>
    <w:rsid w:val="007B5CCC"/>
    <w:rsid w:val="008202D6"/>
    <w:rsid w:val="00837FD7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00914"/>
    <w:rsid w:val="00A31425"/>
    <w:rsid w:val="00A31587"/>
    <w:rsid w:val="00A62DAA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0D76"/>
    <w:rsid w:val="00CE3864"/>
    <w:rsid w:val="00CF3915"/>
    <w:rsid w:val="00D11A00"/>
    <w:rsid w:val="00D228AD"/>
    <w:rsid w:val="00D24F8C"/>
    <w:rsid w:val="00D37123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D5CB8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D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D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D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D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D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D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D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D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ECO-TECH jednostavno društvo s ograničenom odgovornošću za usluge i trgovinu zastupanog po punomoćniku Danijel Kranjčec</izvorni_sadrzaj>
    <derivirana_varijabla naziv="DomainObject.Predmet.ProtustrankaFormated_1">  ECO-TECH jednostavno društvo s ograničenom odgovornošću za usluge i trgovinu zastupanog po punomoćniku Danijel Kranjčec</derivirana_varijabla>
  </DomainObject.Predmet.ProtustrankaFormated>
  <DomainObject.Predmet.ProtustrankaFormatedOIB>
    <izvorni_sadrzaj>  ECO-TECH jednostavno društvo s ograničenom odgovornošću za usluge i trgovinu, OIB 13284290964 zastupanog po punomoćniku Danijel Kranjčec</izvorni_sadrzaj>
    <derivirana_varijabla naziv="DomainObject.Predmet.ProtustrankaFormatedOIB_1">  ECO-TECH jednostavno društvo s ograničenom odgovornošću za usluge i trgovinu, OIB 13284290964 zastupanog po punomoćniku Danijel Kranjčec</derivirana_varijabla>
  </DomainObject.Predmet.ProtustrankaFormatedOIB>
  <DomainObject.Predmet.ProtustrankaFormatedWithAdress>
    <izvorni_sadrzaj> ECO-TECH jednostavno društvo s ograničenom odgovornošću za usluge i trgovinu, Kralja Tomislava 81, 40000 Belica zastupanog po punomoćniku Danijel Kranjčec</izvorni_sadrzaj>
    <derivirana_varijabla naziv="DomainObject.Predmet.ProtustrankaFormatedWithAdress_1"> ECO-TECH jednostavno društvo s ograničenom odgovornošću za usluge i trgovinu, Kralja Tomislava 81, 40000 Belica zastupanog po punomoćniku Danijel Kranjčec</derivirana_varijabla>
  </DomainObject.Predmet.ProtustrankaFormatedWithAdress>
  <DomainObject.Predmet.ProtustrankaFormatedWithAdressOIB>
    <izvorni_sadrzaj> ECO-TECH jednostavno društvo s ograničenom odgovornošću za usluge i trgovinu, OIB 13284290964, Kralja Tomislava 81, 40000 Belica zastupanog po punomoćniku Danijel Kranjčec</izvorni_sadrzaj>
    <derivirana_varijabla naziv="DomainObject.Predmet.ProtustrankaFormatedWithAdressOIB_1"> ECO-TECH jednostavno društvo s ograničenom odgovornošću za usluge i trgovinu, OIB 13284290964, Kralja Tomislava 81, 40000 Belica zastupanog po punomoćniku Danijel Kranjčec</derivirana_varijabla>
  </DomainObject.Predmet.ProtustrankaFormatedWithAdressOIB>
  <DomainObject.Predmet.ProtustrankaWithAdress>
    <izvorni_sadrzaj>ECO-TECH jednostavno društvo s ograničenom odgovornošću za usluge i trgovinu Kralja Tomislava 81, 40000 Belica</izvorni_sadrzaj>
    <derivirana_varijabla naziv="DomainObject.Predmet.ProtustrankaWithAdress_1">ECO-TECH jednostavno društvo s ograničenom odgovornošću za usluge i trgovinu Kralja Tomislava 81, 40000 Belica</derivirana_varijabla>
  </DomainObject.Predmet.ProtustrankaWithAdress>
  <DomainObject.Predmet.ProtustrankaWithAdressOIB>
    <izvorni_sadrzaj>ECO-TECH jednostavno društvo s ograničenom odgovornošću za usluge i trgovinu, OIB 13284290964, Kralja Tomislava 81, 40000 Belica</izvorni_sadrzaj>
    <derivirana_varijabla naziv="DomainObject.Predmet.ProtustrankaWithAdressOIB_1">ECO-TECH jednostavno društvo s ograničenom odgovornošću za usluge i trgovinu, OIB 13284290964, Kralja Tomislava 81, 40000 Belica</derivirana_varijabla>
  </DomainObject.Predmet.ProtustrankaWithAdressOIB>
  <DomainObject.Predmet.ProtustrankaNazivFormated>
    <izvorni_sadrzaj>ECO-TECH jednostavno društvo s ograničenom odgovornošću za usluge i trgovinu</izvorni_sadrzaj>
    <derivirana_varijabla naziv="DomainObject.Predmet.ProtustrankaNazivFormated_1">ECO-TECH jednostavno društvo s ograničenom odgovornošću za usluge i trgovinu</derivirana_varijabla>
  </DomainObject.Predmet.ProtustrankaNazivFormated>
  <DomainObject.Predmet.ProtustrankaNazivFormatedOIB>
    <izvorni_sadrzaj>ECO-TECH jednostavno društvo s ograničenom odgovornošću za usluge i trgovinu, OIB 13284290964</izvorni_sadrzaj>
    <derivirana_varijabla naziv="DomainObject.Predmet.ProtustrankaNazivFormatedOIB_1">ECO-TECH jednostavno društvo s ograničenom odgovornošću za usluge i trgovinu, OIB 13284290964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21747.25</izvorni_sadrzaj>
    <derivirana_varijabla naziv="DomainObject.Predmet.TrenutnaVrijednost_1">21747.25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ECO-TECH jednostavno društvo s ograničenom odgovornošću za usluge i trgovinu zastupanog po punomoćniku Danijel Kranjčec</item>
    </izvorni_sadrzaj>
    <derivirana_varijabla naziv="DomainObject.Predmet.ProtuStrankaListFormated_1">
      <item>ECO-TECH jednostavno društvo s ograničenom odgovornošću za usluge i trgovinu zastupanog po punomoćniku Danijel Kranjčec</item>
    </derivirana_varijabla>
  </DomainObject.Predmet.ProtuStrankaListFormated>
  <DomainObject.Predmet.ProtuStrankaListFormatedOIB>
    <izvorni_sadrzaj>
      <item>ECO-TECH jednostavno društvo s ograničenom odgovornošću za usluge i trgovinu, OIB 13284290964 zastupanog po punomoćniku Danijel Kranjčec</item>
    </izvorni_sadrzaj>
    <derivirana_varijabla naziv="DomainObject.Predmet.ProtuStrankaListFormatedOIB_1">
      <item>ECO-TECH jednostavno društvo s ograničenom odgovornošću za usluge i trgovinu, OIB 13284290964 zastupanog po punomoćniku Danijel Kranjčec</item>
    </derivirana_varijabla>
  </DomainObject.Predmet.ProtuStrankaListFormatedOIB>
  <DomainObject.Predmet.ProtuStrankaListFormatedWithAdress>
    <izvorni_sadrzaj>
      <item>ECO-TECH jednostavno društvo s ograničenom odgovornošću za usluge i trgovinu, Kralja Tomislava 81, 40000 Belica zastupanog po punomoćniku Danijel Kranjčec</item>
    </izvorni_sadrzaj>
    <derivirana_varijabla naziv="DomainObject.Predmet.ProtuStrankaListFormatedWithAdress_1">
      <item>ECO-TECH jednostavno društvo s ograničenom odgovornošću za usluge i trgovinu, Kralja Tomislava 81, 40000 Belica zastupanog po punomoćniku Danijel Kranjčec</item>
    </derivirana_varijabla>
  </DomainObject.Predmet.ProtuStrankaListFormatedWithAdress>
  <DomainObject.Predmet.ProtuStrankaListFormatedWithAdressOIB>
    <izvorni_sadrzaj>
      <item>ECO-TECH jednostavno društvo s ograničenom odgovornošću za usluge i trgovinu, OIB 13284290964, Kralja Tomislava 81, 40000 Belica zastupanog po punomoćniku Danijel Kranjčec</item>
    </izvorni_sadrzaj>
    <derivirana_varijabla naziv="DomainObject.Predmet.ProtuStrankaListFormatedWithAdressOIB_1">
      <item>ECO-TECH jednostavno društvo s ograničenom odgovornošću za usluge i trgovinu, OIB 13284290964, Kralja Tomislava 81, 40000 Belica zastupanog po punomoćniku Danijel Kranjčec</item>
    </derivirana_varijabla>
  </DomainObject.Predmet.ProtuStrankaListFormatedWithAdressOIB>
  <DomainObject.Predmet.ProtuStrankaListNazivFormated>
    <izvorni_sadrzaj>
      <item>ECO-TECH jednostavno društvo s ograničenom odgovornošću za usluge i trgovinu</item>
    </izvorni_sadrzaj>
    <derivirana_varijabla naziv="DomainObject.Predmet.ProtuStrankaListNazivFormated_1">
      <item>ECO-TECH jednostavno društvo s ograničenom odgovornošću za usluge i trgovinu</item>
    </derivirana_varijabla>
  </DomainObject.Predmet.ProtuStrankaListNazivFormated>
  <DomainObject.Predmet.ProtuStrankaListNazivFormatedOIB>
    <izvorni_sadrzaj>
      <item>ECO-TECH jednostavno društvo s ograničenom odgovornošću za usluge i trgovinu, OIB 13284290964</item>
    </izvorni_sadrzaj>
    <derivirana_varijabla naziv="DomainObject.Predmet.ProtuStrankaListNazivFormatedOIB_1">
      <item>ECO-TECH jednostavno društvo s ograničenom odgovornošću za usluge i trgovinu, OIB 13284290964</item>
    </derivirana_varijabla>
  </DomainObject.Predmet.ProtuStrankaListNazivFormatedOIB>
  <DomainObject.Predmet.OstaliListFormated>
    <izvorni_sadrzaj>
      <item>Danijel Kranjčec punomoćnik sudionika u postupku ECO-TECH jednostavno društvo s ograničenom odgovornošću za usluge i trgovinu</item>
      <item>Sudski registar</item>
    </izvorni_sadrzaj>
    <derivirana_varijabla naziv="DomainObject.Predmet.OstaliListFormated_1">
      <item>Danijel Kranjčec punomoćnik sudionika u postupku ECO-TECH jednostavno društvo s ograničenom odgovornošću za usluge i trgovinu</item>
      <item>Sudski registar</item>
    </derivirana_varijabla>
  </DomainObject.Predmet.OstaliListFormated>
  <DomainObject.Predmet.OstaliListFormatedOIB>
    <izvorni_sadrzaj>
      <item>Danijel Kranjčec, OIB 89685888615 punomoćnik sudionika u postupku ECO-TECH jednostavno društvo s ograničenom odgovornošću za usluge i trgovinu</item>
      <item>Sudski registar</item>
    </izvorni_sadrzaj>
    <derivirana_varijabla naziv="DomainObject.Predmet.OstaliListFormatedOIB_1">
      <item>Danijel Kranjčec, OIB 89685888615 punomoćnik sudionika u postupku ECO-TECH jednostavno društvo s ograničenom odgovornošću za usluge i trgovinu</item>
      <item>Sudski registar</item>
    </derivirana_varijabla>
  </DomainObject.Predmet.OstaliListFormatedOIB>
  <DomainObject.Predmet.OstaliListFormatedWithAdress>
    <izvorni_sadrzaj>
      <item>Danijel Kranjčec, Ulica Kralja Tomislava 81, 40000 Belica punomoćnik sudionika u postupku ECO-TECH jednostavno društvo s ograničenom odgovornošću za usluge i trgovinu</item>
      <item>Sudski registar</item>
    </izvorni_sadrzaj>
    <derivirana_varijabla naziv="DomainObject.Predmet.OstaliListFormatedWithAdress_1">
      <item>Danijel Kranjčec, Ulica Kralja Tomislava 81, 40000 Belica punomoćnik sudionika u postupku ECO-TECH jednostavno društvo s ograničenom odgovornošću za usluge i trgovinu</item>
      <item>Sudski registar</item>
    </derivirana_varijabla>
  </DomainObject.Predmet.OstaliListFormatedWithAdress>
  <DomainObject.Predmet.OstaliListFormatedWithAdressOIB>
    <izvorni_sadrzaj>
      <item>Danijel Kranjčec, OIB 89685888615, Ulica Kralja Tomislava 81, 40000 Belica punomoćnik sudionika u postupku ECO-TECH jednostavno društvo s ograničenom odgovornošću za usluge i trgovinu</item>
      <item>Sudski registar</item>
    </izvorni_sadrzaj>
    <derivirana_varijabla naziv="DomainObject.Predmet.OstaliListFormatedWithAdressOIB_1">
      <item>Danijel Kranjčec, OIB 89685888615, Ulica Kralja Tomislava 81, 40000 Belica punomoćnik sudionika u postupku ECO-TECH jednostavno društvo s ograničenom odgovornošću za usluge i trgovinu</item>
      <item>Sudski registar</item>
    </derivirana_varijabla>
  </DomainObject.Predmet.OstaliListFormatedWithAdressOIB>
  <DomainObject.Predmet.OstaliListNazivFormated>
    <izvorni_sadrzaj>
      <item>Danijel Kranjčec</item>
      <item>Sudski registar</item>
    </izvorni_sadrzaj>
    <derivirana_varijabla naziv="DomainObject.Predmet.OstaliListNazivFormated_1">
      <item>Danijel Kranjčec</item>
      <item>Sudski registar</item>
    </derivirana_varijabla>
  </DomainObject.Predmet.OstaliListNazivFormated>
  <DomainObject.Predmet.OstaliListNazivFormatedOIB>
    <izvorni_sadrzaj>
      <item>Danijel Kranjčec, OIB 89685888615</item>
      <item>Sudski registar</item>
    </izvorni_sadrzaj>
    <derivirana_varijabla naziv="DomainObject.Predmet.OstaliListNazivFormatedOIB_1">
      <item>Danijel Kranjčec, OIB 89685888615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ECO-TECH jednostavno društvo s ograničenom odgovornošću za usluge i trgovinu</izvorni_sadrzaj>
    <derivirana_varijabla naziv="DomainObject.Predmet.ProtustrankaIDrugi_1">ECO-TECH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ECO-TECH jednostavno društvo s ograničenom odgovornošću za usluge i trgovinu, OIB 13284290964, Kralja Tomislava 81, 40000 Belica</izvorni_sadrzaj>
    <derivirana_varijabla naziv="DomainObject.Predmet.ProtustrankaIDrugiAdressOIB_1">ECO-TECH jednostavno društvo s ograničenom odgovornošću za usluge i trgovinu, OIB 13284290964, Kralja Tomislava 81,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ECO-TECH jednostavno društvo s ograničenom odgovornošću za usluge i trgovinu</item>
      <item>Danijel Kranjčec</item>
      <item>Sudski registar</item>
    </izvorni_sadrzaj>
    <derivirana_varijabla naziv="DomainObject.Predmet.SudioniciListNaziv_1">
      <item>Financijska agencija</item>
      <item>ECO-TECH jednostavno društvo s ograničenom odgovornošću za usluge i trgovinu</item>
      <item>Danijel Kranjčec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ECO-TECH jednostavno društvo s ograničenom odgovornošću za usluge i trgovinu, OIB 13284290964, Kralja Tomislava 81,40000 Belica</item>
      <item>Danijel Kranjčec, OIB 89685888615, Ulica Kralja Tomislava 81,40000 Belica</item>
      <item>Sudski registar</item>
    </izvorni_sadrzaj>
    <derivirana_varijabla naziv="DomainObject.Predmet.SudioniciListAdressOIB_1">
      <item>Financijska agencija, OIB 85821130368, Ulica grada Vukovara 70,10000 Zagreb</item>
      <item>ECO-TECH jednostavno društvo s ograničenom odgovornošću za usluge i trgovinu, OIB 13284290964, Kralja Tomislava 81,40000 Belica</item>
      <item>Danijel Kranjčec, OIB 89685888615, Ulica Kralja Tomislava 81,40000 Belica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13284290964</item>
      <item>, OIB 89685888615</item>
      <item>, OIB null</item>
    </izvorni_sadrzaj>
    <derivirana_varijabla naziv="DomainObject.Predmet.SudioniciListNazivOIB_1">
      <item>, OIB 85821130368</item>
      <item>, OIB 13284290964</item>
      <item>, OIB 89685888615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41AD0-5217-4BAE-A588-1D50D99BE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2362</properties:Characters>
  <properties:Lines>73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2019-01-31T10:54:00Z</dcterms:created>
  <dc:creator>Mirjana Mlinarić</dc:creator>
  <cp:lastModifiedBy>Nevenka Vuković</cp:lastModifiedBy>
  <cp:lastPrinted>2019-01-31T11:00:00Z</cp:lastPrinted>
  <dcterms:modified xmlns:xsi="http://www.w3.org/2001/XMLSchema-instance" xsi:type="dcterms:W3CDTF">2019-01-31T11:00:00Z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(St-26-19-3 oglas od 31.1.19.docx)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