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f1024" w14:paraId="0bf1024" w:rsidRDefault="00AE649C" w:rsidP="00FA5B5E" w:rsidR="00AE649C" w:rsidRPr="00B76F3C">
      <w:pPr>
        <w:pStyle w:val="Naslov3"/>
        <w15:collapsed w:val="false"/>
      </w:pPr>
    </w:p>
    <w:p w:rsidRDefault="00477FE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77FE2" w:rsidP="00477FE2" w:rsidR="00477FE2">
      <w:pPr>
        <w:pStyle w:val="Bezproreda"/>
        <w:rPr>
          <w:noProof/>
        </w:rPr>
      </w:pPr>
      <w:r>
        <w:rPr>
          <w:noProof/>
        </w:rPr>
        <w:t>1 St-154/2016-6</w:t>
      </w: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  <w:r>
        <w:rPr>
          <w:noProof/>
        </w:rPr>
        <w:t>R J E Š E N J E</w:t>
      </w: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  <w:r>
        <w:rPr>
          <w:noProof/>
        </w:rPr>
        <w:t>TRGOVAČKI SUD U BJELOVARU, po  sucu Branki Pleskalt, u  stečajnom predmetu  radi otvaranja stečajnog postupka  nad trgovačkim društvom VRISJE d.o.o. za trgovinu VIROVITICA, Svačićev trg 13, OIB: 85530392099,   dana   16.  ožujka  2016. godine</w:t>
      </w: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  <w:r>
        <w:rPr>
          <w:noProof/>
        </w:rPr>
        <w:t>r i j e š i o     j e</w:t>
      </w: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  <w:r>
        <w:rPr>
          <w:noProof/>
        </w:rPr>
        <w:t xml:space="preserve">I Pokreće se prethodni postupak radi utvrđenja uvjeta za otvaranje stečajnog postupka nad  dužnikom VRISJE d.o.o. za trgovinu VIROVITICA, Svačićev trg 13, OIB: 85530392099. </w:t>
      </w: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  <w:r>
        <w:rPr>
          <w:noProof/>
        </w:rPr>
        <w:t>II Zakazuje se ročište radi izjašnjenja o prijedlogu za dan</w:t>
      </w: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  <w:r>
        <w:rPr>
          <w:noProof/>
        </w:rPr>
        <w:t>4. travnja  2016. godine u 9,00 sati</w:t>
      </w: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  <w:r>
        <w:rPr>
          <w:noProof/>
        </w:rPr>
        <w:t>u zgradi Trgovačkog suda u Bjelovaru, Dr. I. Lebovića 42, u sobi broj 4 na koje se pozivaju dostavom ovog rješenja i to:</w:t>
      </w: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  <w:r>
        <w:rPr>
          <w:noProof/>
        </w:rPr>
        <w:t xml:space="preserve">1.  predlagatelja </w:t>
      </w:r>
    </w:p>
    <w:p w:rsidRDefault="00477FE2" w:rsidP="00477FE2" w:rsidR="00477FE2">
      <w:pPr>
        <w:pStyle w:val="Bezproreda"/>
        <w:rPr>
          <w:noProof/>
        </w:rPr>
      </w:pPr>
      <w:r>
        <w:rPr>
          <w:noProof/>
        </w:rPr>
        <w:t>2. z.z. stečajnog dužnika Dinko Bijuk iz Virovitice, Svačićev trg 13.</w:t>
      </w: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  <w:r>
        <w:rPr>
          <w:noProof/>
        </w:rPr>
        <w:t>III Poziva se zastupnik po Zakonu dužnika Dinko Bijuk iz Virovitice da u roku od 8 dana dostavi na spis ovjerovljeni popis imovine i obveza stečajnog dužnika.</w:t>
      </w: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  <w:r>
        <w:rPr>
          <w:noProof/>
        </w:rPr>
        <w:t>Obrazloženje</w:t>
      </w: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  <w:r>
        <w:rPr>
          <w:noProof/>
        </w:rPr>
        <w:t>Predlagatelj je ovomu suda   dana  30.  listopada  2016. godine  podnio  prijedlog za otvaranje stečajnog postupka nad  dužnikom VRISJE d.o.o. za trgovinu VIROVITICA, Svačićev trg 13, OIB: 85530392099.</w:t>
      </w: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  <w:r>
        <w:rPr>
          <w:noProof/>
        </w:rPr>
        <w:lastRenderedPageBreak/>
        <w:t xml:space="preserve">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novčane dospjele obveze.    </w:t>
      </w: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  <w:r>
        <w:rPr>
          <w:noProof/>
        </w:rPr>
        <w:t xml:space="preserve">Kako je  predlagatelj  učinio  vjerojatnim postojanje svoje tražbine u skladu s odredbom članka  članka 39. stavak 2. Stečajnog zakona, te postojanje stečajnog razloga predviđenog odredbom članka 4. stavak 2. i 3. Stečajnog zakona, valjalo donijeti rješenje o pokretanju prethodnog postupka   radi utvrđivanja uvjeta za otvaranje stečajnog postupka nad dužnikom  VRISJE d.o.o. za trgovinu VIROVITICA, Svačićev trg 13, OIB: 85530392099,  u skladu s  odredbom članka 42. Stečajnog zakona. </w:t>
      </w: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  <w:r>
        <w:rPr>
          <w:noProof/>
        </w:rPr>
        <w:t>Temeljem iznijetog riješeno je kao u izreci.</w:t>
      </w: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  <w:r>
        <w:rPr>
          <w:noProof/>
        </w:rPr>
        <w:t xml:space="preserve">Bjelovar,   16.  ožujka  2016.   </w:t>
      </w: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S U D A C</w:t>
      </w: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BRANKA PLESKALT   </w:t>
      </w: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  <w:r>
        <w:rPr>
          <w:noProof/>
        </w:rPr>
        <w:t xml:space="preserve">POUKA O PRAVNOM LIJEKU: protiv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rPr>
            <w:noProof/>
          </w:rPr>
          <w:t>42. st</w:t>
        </w:r>
      </w:smartTag>
      <w:r>
        <w:rPr>
          <w:noProof/>
        </w:rPr>
        <w:t>. l. Stečajnog zakona.</w:t>
      </w: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</w:p>
    <w:p w:rsidRDefault="00477FE2" w:rsidP="00477FE2" w:rsidR="00477FE2">
      <w:pPr>
        <w:pStyle w:val="Bezproreda"/>
        <w:rPr>
          <w:noProof/>
        </w:rPr>
      </w:pPr>
      <w:r>
        <w:rPr>
          <w:noProof/>
        </w:rPr>
        <w:t>Rj.</w:t>
      </w:r>
    </w:p>
    <w:p w:rsidRDefault="00477FE2" w:rsidP="00477FE2" w:rsidR="00477FE2">
      <w:pPr>
        <w:pStyle w:val="Bezproreda"/>
        <w:rPr>
          <w:noProof/>
        </w:rPr>
      </w:pPr>
      <w:r>
        <w:rPr>
          <w:noProof/>
        </w:rPr>
        <w:t>Dna: predlagatelja</w:t>
      </w:r>
    </w:p>
    <w:p w:rsidRDefault="00477FE2" w:rsidP="00477FE2" w:rsidR="00477FE2">
      <w:pPr>
        <w:pStyle w:val="Bezproreda"/>
        <w:rPr>
          <w:noProof/>
        </w:rPr>
      </w:pPr>
      <w:r>
        <w:rPr>
          <w:noProof/>
        </w:rPr>
        <w:t xml:space="preserve">        z.z. stečajnog dužnika</w:t>
      </w:r>
    </w:p>
    <w:p w:rsidRDefault="00477FE2" w:rsidP="00477FE2" w:rsidR="00477FE2">
      <w:pPr>
        <w:pStyle w:val="Bezproreda"/>
        <w:rPr>
          <w:noProof/>
        </w:rPr>
      </w:pPr>
      <w:r>
        <w:rPr>
          <w:noProof/>
        </w:rPr>
        <w:t xml:space="preserve">        ROČ. 4. 04. 2016. u 9,00</w:t>
      </w:r>
    </w:p>
    <w:p w:rsidRDefault="00477FE2" w:rsidP="00477FE2" w:rsidR="00CB0EA4">
      <w:pPr>
        <w:pStyle w:val="Bezproreda"/>
        <w:rPr>
          <w:noProof/>
        </w:rPr>
      </w:pPr>
      <w:r>
        <w:rPr>
          <w:noProof/>
        </w:rPr>
        <w:t xml:space="preserve">Bjelovar, 16. 03. 2016.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77FE2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283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St-154/2016-2</izvorni_sadrzaj>
    <derivirana_varijabla naziv="DomainObject.Oznaka_1">St-154/2016-2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St-154/2016</izvorni_sadrzaj>
    <derivirana_varijabla naziv="DomainObject.Predmet.OznakaBroj_1">St-154/2016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VRISJE d.o.o. za trgovinu, Virovitica</izvorni_sadrzaj>
    <derivirana_varijabla naziv="DomainObject.Predmet.ProtustrankaFormated_1">  VRISJE d.o.o. za trgovinu, Virovitica</derivirana_varijabla>
  </DomainObject.Predmet.ProtustrankaFormated>
  <DomainObject.Predmet.ProtustrankaFormatedOIB>
    <izvorni_sadrzaj>  VRISJE d.o.o. za trgovinu, Virovitica, OIB 85530392099</izvorni_sadrzaj>
    <derivirana_varijabla naziv="DomainObject.Predmet.ProtustrankaFormatedOIB_1">  VRISJE d.o.o. za trgovinu, Virovitica, OIB 85530392099</derivirana_varijabla>
  </DomainObject.Predmet.ProtustrankaFormatedOIB>
  <DomainObject.Predmet.ProtustrankaFormatedWithAdress>
    <izvorni_sadrzaj> VRISJE d.o.o. za trgovinu, Virovitica, Svačićev trg 13, 33000 Virovitica</izvorni_sadrzaj>
    <derivirana_varijabla naziv="DomainObject.Predmet.ProtustrankaFormatedWithAdress_1"> VRISJE d.o.o. za trgovinu, Virovitica, Svačićev trg 13, 33000 Virovitica</derivirana_varijabla>
  </DomainObject.Predmet.ProtustrankaFormatedWithAdress>
  <DomainObject.Predmet.ProtustrankaFormatedWithAdressOIB>
    <izvorni_sadrzaj> VRISJE d.o.o. za trgovinu, Virovitica, OIB 85530392099, Svačićev trg 13, 33000 Virovitica</izvorni_sadrzaj>
    <derivirana_varijabla naziv="DomainObject.Predmet.ProtustrankaFormatedWithAdressOIB_1"> VRISJE d.o.o. za trgovinu, Virovitica, OIB 85530392099, Svačićev trg 13, 33000 Virovitica</derivirana_varijabla>
  </DomainObject.Predmet.ProtustrankaFormatedWithAdressOIB>
  <DomainObject.Predmet.ProtustrankaWithAdress>
    <izvorni_sadrzaj>VRISJE d.o.o. za trgovinu, Virovitica Svačićev trg 13, 33000 Virovitica</izvorni_sadrzaj>
    <derivirana_varijabla naziv="DomainObject.Predmet.ProtustrankaWithAdress_1">VRISJE d.o.o. za trgovinu, Virovitica Svačićev trg 13, 33000 Virovitica</derivirana_varijabla>
  </DomainObject.Predmet.ProtustrankaWithAdress>
  <DomainObject.Predmet.ProtustrankaWithAdressOIB>
    <izvorni_sadrzaj>VRISJE d.o.o. za trgovinu, Virovitica, OIB 85530392099, Svačićev trg 13, 33000 Virovitica</izvorni_sadrzaj>
    <derivirana_varijabla naziv="DomainObject.Predmet.ProtustrankaWithAdressOIB_1">VRISJE d.o.o. za trgovinu, Virovitica, OIB 85530392099, Svačićev trg 13, 33000 Virovitica</derivirana_varijabla>
  </DomainObject.Predmet.ProtustrankaWithAdressOIB>
  <DomainObject.Predmet.ProtustrankaNazivFormated>
    <izvorni_sadrzaj>VRISJE d.o.o. za trgovinu, Virovitica</izvorni_sadrzaj>
    <derivirana_varijabla naziv="DomainObject.Predmet.ProtustrankaNazivFormated_1">VRISJE d.o.o. za trgovinu, Virovitica</derivirana_varijabla>
  </DomainObject.Predmet.ProtustrankaNazivFormated>
  <DomainObject.Predmet.ProtustrankaNazivFormatedOIB>
    <izvorni_sadrzaj>VRISJE d.o.o. za trgovinu, Virovitica, OIB 85530392099</izvorni_sadrzaj>
    <derivirana_varijabla naziv="DomainObject.Predmet.ProtustrankaNazivFormatedOIB_1">VRISJE d.o.o. za trgovinu, Virovitica, OIB 85530392099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VRISJE d.o.o. za trgovinu, Virovitica</item>
    </izvorni_sadrzaj>
    <derivirana_varijabla naziv="DomainObject.Predmet.ProtuStrankaListFormated_1">
      <item>VRISJE d.o.o. za trgovinu, Virovitica</item>
    </derivirana_varijabla>
  </DomainObject.Predmet.ProtuStrankaListFormated>
  <DomainObject.Predmet.ProtuStrankaListFormatedOIB>
    <izvorni_sadrzaj>
      <item>VRISJE d.o.o. za trgovinu, Virovitica, OIB 85530392099</item>
    </izvorni_sadrzaj>
    <derivirana_varijabla naziv="DomainObject.Predmet.ProtuStrankaListFormatedOIB_1">
      <item>VRISJE d.o.o. za trgovinu, Virovitica, OIB 85530392099</item>
    </derivirana_varijabla>
  </DomainObject.Predmet.ProtuStrankaListFormatedOIB>
  <DomainObject.Predmet.ProtuStrankaListFormatedWithAdress>
    <izvorni_sadrzaj>
      <item>VRISJE d.o.o. za trgovinu, Virovitica, Svačićev trg 13, 33000 Virovitica</item>
    </izvorni_sadrzaj>
    <derivirana_varijabla naziv="DomainObject.Predmet.ProtuStrankaListFormatedWithAdress_1">
      <item>VRISJE d.o.o. za trgovinu, Virovitica, Svačićev trg 13, 33000 Virovitica</item>
    </derivirana_varijabla>
  </DomainObject.Predmet.ProtuStrankaListFormatedWithAdress>
  <DomainObject.Predmet.ProtuStrankaListFormatedWithAdressOIB>
    <izvorni_sadrzaj>
      <item>VRISJE d.o.o. za trgovinu, Virovitica, OIB 85530392099, Svačićev trg 13, 33000 Virovitica</item>
    </izvorni_sadrzaj>
    <derivirana_varijabla naziv="DomainObject.Predmet.ProtuStrankaListFormatedWithAdressOIB_1">
      <item>VRISJE d.o.o. za trgovinu, Virovitica, OIB 85530392099, Svačićev trg 13, 33000 Virovitica</item>
    </derivirana_varijabla>
  </DomainObject.Predmet.ProtuStrankaListFormatedWithAdressOIB>
  <DomainObject.Predmet.ProtuStrankaListNazivFormated>
    <izvorni_sadrzaj>
      <item>VRISJE d.o.o. za trgovinu, Virovitica</item>
    </izvorni_sadrzaj>
    <derivirana_varijabla naziv="DomainObject.Predmet.ProtuStrankaListNazivFormated_1">
      <item>VRISJE d.o.o. za trgovinu, Virovitica</item>
    </derivirana_varijabla>
  </DomainObject.Predmet.ProtuStrankaListNazivFormated>
  <DomainObject.Predmet.ProtuStrankaListNazivFormatedOIB>
    <izvorni_sadrzaj>
      <item>VRISJE d.o.o. za trgovinu, Virovitica, OIB 85530392099</item>
    </izvorni_sadrzaj>
    <derivirana_varijabla naziv="DomainObject.Predmet.ProtuStrankaListNazivFormatedOIB_1">
      <item>VRISJE d.o.o. za trgovinu, Virovitica, OIB 85530392099</item>
    </derivirana_varijabla>
  </DomainObject.Predmet.ProtuStrankaListNazivFormatedOIB>
  <DomainObject.Predmet.OstaliListFormated>
    <izvorni_sadrzaj>
      <item>Dinko Bijuk</item>
      <item>Hrvoje Bijuk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Dinko Bijuk</item>
      <item>Hrvoje Bijuk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Dinko Bijuk, OIB 28130558554</item>
      <item>Hrvoje Bijuk, OIB 86818675943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OIB_1">
      <item>Dinko Bijuk, OIB 28130558554</item>
      <item>Hrvoje Bijuk, OIB 86818675943</item>
      <item>ŽUPANIJSKO DRŽAVNO ODVJETNIŠTVO U BJELOVARU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Dinko Bijuk</item>
      <item>Hrvoje Bijuk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Dinko Bijuk</item>
      <item>Hrvoje Bijuk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Dinko Bijuk, OIB 28130558554</item>
      <item>Hrvoje Bijuk, OIB 86818675943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OIB_1">
      <item>Dinko Bijuk, OIB 28130558554</item>
      <item>Hrvoje Bijuk, OIB 86818675943</item>
      <item>ŽUPANIJSKO DRŽAVNO ODVJETNIŠTVO U BJELOVARU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Dinko Bijuk</item>
      <item>Hrvoje Bijuk</item>
      <item>ŽUPANIJSKO DRŽAVNO ODVJETNIŠTVO U BJELOVARU</item>
    </izvorni_sadrzaj>
    <derivirana_varijabla naziv="DomainObject.Predmet.OstaliListNazivFormated_1">
      <item>Dinko Bijuk</item>
      <item>Hrvoje Bijuk</item>
      <item>ŽUPANIJSKO DRŽAVNO ODVJETNIŠTVO U BJELOVARU</item>
    </derivirana_varijabla>
  </DomainObject.Predmet.OstaliListNazivFormated>
  <DomainObject.Predmet.OstaliListNazivFormatedOIB>
    <izvorni_sadrzaj>
      <item>Dinko Bijuk, OIB 28130558554</item>
      <item>Hrvoje Bijuk, OIB 86818675943</item>
      <item>ŽUPANIJSKO DRŽAVNO ODVJETNIŠTVO U BJELOVARU</item>
    </izvorni_sadrzaj>
    <derivirana_varijabla naziv="DomainObject.Predmet.OstaliListNazivFormatedOIB_1">
      <item>Dinko Bijuk, OIB 28130558554</item>
      <item>Hrvoje Bijuk, OIB 86818675943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St-154/2016-2</izvorni_sadrzaj>
    <derivirana_varijabla naziv="DomainObject.PoslovniBrojDokumenta_1">St-154/2016-2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VRISJE d.o.o. za trgovinu, Virovitica</izvorni_sadrzaj>
    <derivirana_varijabla naziv="DomainObject.Predmet.ProtustrankaIDrugi_1">VRISJE d.o.o. za trgovinu, Virovitica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VRISJE d.o.o. za trgovinu, Virovitica, OIB 85530392099, Svačićev trg 13, 33000 Virovitica</izvorni_sadrzaj>
    <derivirana_varijabla naziv="DomainObject.Predmet.ProtustrankaIDrugiAdressOIB_1">VRISJE d.o.o. za trgovinu, Virovitica, OIB 85530392099, Svačićev trg 13,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VRISJE d.o.o. za trgovinu, Virovitica</item>
      <item>Dinko Bijuk</item>
      <item>Hrvoje Bijuk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VRISJE d.o.o. za trgovinu, Virovitica</item>
      <item>Dinko Bijuk</item>
      <item>Hrvoje Bijuk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VRISJE d.o.o. za trgovinu, Virovitica, OIB 85530392099, Svačićev trg 13,33000 Virovitica</item>
      <item>Dinko Bijuk, OIB 28130558554</item>
      <item>Hrvoje Bijuk, OIB 86818675943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VRISJE d.o.o. za trgovinu, Virovitica, OIB 85530392099, Svačićev trg 13,33000 Virovitica</item>
      <item>Dinko Bijuk, OIB 28130558554</item>
      <item>Hrvoje Bijuk, OIB 86818675943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1EC1FF-62C0-4756-AC2C-212252CC5B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1873</properties:Characters>
  <properties:Lines>83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2016-03-16T09:55:00Z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St-154/2016-2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