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d325" w14:paraId="6cfd325" w:rsidRDefault="00101F25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>
        <w:rPr>
          <w:rFonts w:cs="Times New Roman"/>
          <w:noProof/>
          <w:szCs w:val="24"/>
          <w:lang w:eastAsia="hr-HR"/>
        </w:rPr>
        <w:t xml:space="preserve">       </w:t>
      </w:r>
      <w:r w:rsidR="00B64F31" w:rsidRPr="00B64F31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133B"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766F2B">
        <w:rPr>
          <w:rFonts w:cs="Times New Roman"/>
          <w:szCs w:val="24"/>
        </w:rPr>
        <w:t>90. St-4766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941BEB">
        <w:rPr>
          <w:rFonts w:cs="Times New Roman"/>
          <w:szCs w:val="24"/>
        </w:rPr>
        <w:t xml:space="preserve">08. veljače 2016. </w:t>
      </w:r>
      <w:r w:rsidRPr="00D7239E">
        <w:rPr>
          <w:rFonts w:cs="Times New Roman"/>
          <w:szCs w:val="24"/>
        </w:rPr>
        <w:t>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766F2B" w:rsidR="00766F2B" w:rsidRPr="00766F2B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           Za dužnika </w:t>
      </w:r>
      <w:r w:rsidR="00941BEB">
        <w:rPr>
          <w:rFonts w:cs="Times New Roman"/>
          <w:szCs w:val="24"/>
        </w:rPr>
        <w:t xml:space="preserve"> </w:t>
      </w:r>
      <w:r w:rsidR="00766F2B">
        <w:t xml:space="preserve">ŠPORTSKO-REKREACIJSKO DRUŠTVO RADNIKA SIEMENS d.d. Zagreb, </w:t>
      </w:r>
      <w:proofErr w:type="spellStart"/>
      <w:r w:rsidR="00766F2B">
        <w:t>Heinzelova</w:t>
      </w:r>
      <w:proofErr w:type="spellEnd"/>
      <w:r w:rsidR="00766F2B">
        <w:t xml:space="preserve"> 70 a, OIB: 54620008044. 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         Iznos duga evidentiran na temelju neizvršenih</w:t>
      </w:r>
      <w:r w:rsidR="00766F2B">
        <w:rPr>
          <w:rFonts w:cs="Times New Roman"/>
          <w:szCs w:val="24"/>
        </w:rPr>
        <w:t xml:space="preserve"> osnova za plaćanje je  8.453,38 </w:t>
      </w:r>
      <w:r w:rsidRPr="00D7239E">
        <w:rPr>
          <w:rFonts w:cs="Times New Roman"/>
          <w:szCs w:val="24"/>
        </w:rPr>
        <w:t>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941BEB" w:rsidP="008F133B" w:rsidR="008F133B" w:rsidRPr="00D7239E">
      <w:pP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Zagreb, 08. veljače </w:t>
      </w:r>
      <w:r w:rsidR="008F133B"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941BEB" w:rsidP="00941BEB" w:rsidR="00941BEB">
      <w:pPr>
        <w:spacing w:after="0"/>
        <w:rPr>
          <w:rFonts w:cs="Times New Roman"/>
          <w:szCs w:val="24"/>
        </w:rPr>
      </w:pPr>
    </w:p>
    <w:p w:rsidRDefault="008F133B" w:rsidP="00941BE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4F0CF9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01F25"/>
    <w:rsid w:val="001F77C0"/>
    <w:rsid w:val="002910D1"/>
    <w:rsid w:val="003331AD"/>
    <w:rsid w:val="0039584E"/>
    <w:rsid w:val="00442FFA"/>
    <w:rsid w:val="004F0CF9"/>
    <w:rsid w:val="00766F2B"/>
    <w:rsid w:val="00856A9B"/>
    <w:rsid w:val="008F133B"/>
    <w:rsid w:val="00941BEB"/>
    <w:rsid w:val="00960515"/>
    <w:rsid w:val="00AD2B42"/>
    <w:rsid w:val="00B64F31"/>
    <w:rsid w:val="00B85470"/>
    <w:rsid w:val="00C07395"/>
    <w:rsid w:val="00CE38A9"/>
    <w:rsid w:val="00D1720C"/>
    <w:rsid w:val="00D7239E"/>
    <w:rsid w:val="00E7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7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39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7395"/>
    <w:rPr>
      <w:rFonts w:cs="Times New Roman"/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739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739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7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3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7395"/>
    <w:rPr>
      <w:rFonts w:cs="Times New Roman"/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73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739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4766</izvorni_sadrzaj>
    <derivirana_varijabla naziv="DomainObject.Predmet.Broj_1">4766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St-4766/2015</izvorni_sadrzaj>
    <derivirana_varijabla naziv="DomainObject.Predmet.OznakaBroj_1">St-4766/2015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Športsko-rekreacijsko društvo radnika Siemens d.d.-Zagreb zastupanog po punomoćniku DARIO OŠTARČEVIĆ; VLADIMIR MIKAC</izvorni_sadrzaj>
    <derivirana_varijabla naziv="DomainObject.Predmet.ProtustrankaFormated_1">  Športsko-rekreacijsko društvo radnika Siemens d.d.-Zagreb zastupanog po punomoćniku DARIO OŠTARČEVIĆ; VLADIMIR MIKAC</derivirana_varijabla>
  </DomainObject.Predmet.ProtustrankaFormated>
  <DomainObject.Predmet.ProtustrankaFormatedOIB>
    <izvorni_sadrzaj>  Športsko-rekreacijsko društvo radnika Siemens d.d.-Zagreb, OIB 54620008044 zastupanog po punomoćniku DARIO OŠTARČEVIĆ; VLADIMIR MIKAC</izvorni_sadrzaj>
    <derivirana_varijabla naziv="DomainObject.Predmet.ProtustrankaFormatedOIB_1">  Športsko-rekreacijsko društvo radnika Siemens d.d.-Zagreb, OIB 54620008044 zastupanog po punomoćniku DARIO OŠTARČEVIĆ; VLADIMIR MIKAC</derivirana_varijabla>
  </DomainObject.Predmet.ProtustrankaFormatedOIB>
  <DomainObject.Predmet.ProtustrankaFormatedWithAdress>
    <izvorni_sadrzaj> Športsko-rekreacijsko društvo radnika Siemens d.d.-Zagreb, Heinzelova 70a, 10000 Zagreb zastupanog po punomoćniku DARIO OŠTARČEVIĆ; VLADIMIR MIKAC</izvorni_sadrzaj>
    <derivirana_varijabla naziv="DomainObject.Predmet.ProtustrankaFormatedWithAdress_1"> Športsko-rekreacijsko društvo radnika Siemens d.d.-Zagreb, Heinzelova 70a, 10000 Zagreb zastupanog po punomoćniku DARIO OŠTARČEVIĆ; VLADIMIR MIKAC</derivirana_varijabla>
  </DomainObject.Predmet.ProtustrankaFormatedWithAdress>
  <DomainObject.Predmet.ProtustrankaFormatedWithAdressOIB>
    <izvorni_sadrzaj> Športsko-rekreacijsko društvo radnika Siemens d.d.-Zagreb, OIB 54620008044, Heinzelova 70a, 10000 Zagreb zastupanog po punomoćniku DARIO OŠTARČEVIĆ; VLADIMIR MIKAC</izvorni_sadrzaj>
    <derivirana_varijabla naziv="DomainObject.Predmet.ProtustrankaFormatedWithAdressOIB_1"> Športsko-rekreacijsko društvo radnika Siemens d.d.-Zagreb, OIB 54620008044, Heinzelova 70a, 10000 Zagreb zastupanog po punomoćniku DARIO OŠTARČEVIĆ; VLADIMIR MIKAC</derivirana_varijabla>
  </DomainObject.Predmet.ProtustrankaFormatedWithAdressOIB>
  <DomainObject.Predmet.ProtustrankaWithAdress>
    <izvorni_sadrzaj>Športsko-rekreacijsko društvo radnika Siemens d.d.-Zagreb Heinzelova 70a, 10000 Zagreb</izvorni_sadrzaj>
    <derivirana_varijabla naziv="DomainObject.Predmet.ProtustrankaWithAdress_1">Športsko-rekreacijsko društvo radnika Siemens d.d.-Zagreb Heinzelova 70a, 10000 Zagreb</derivirana_varijabla>
  </DomainObject.Predmet.ProtustrankaWithAdress>
  <DomainObject.Predmet.ProtustrankaWithAdressOIB>
    <izvorni_sadrzaj>Športsko-rekreacijsko društvo radnika Siemens d.d.-Zagreb, OIB 54620008044, Heinzelova 70a, 10000 Zagreb</izvorni_sadrzaj>
    <derivirana_varijabla naziv="DomainObject.Predmet.ProtustrankaWithAdressOIB_1">Športsko-rekreacijsko društvo radnika Siemens d.d.-Zagreb, OIB 54620008044, Heinzelova 70a, 10000 Zagreb</derivirana_varijabla>
  </DomainObject.Predmet.ProtustrankaWithAdressOIB>
  <DomainObject.Predmet.ProtustrankaNazivFormated>
    <izvorni_sadrzaj>Športsko-rekreacijsko društvo radnika Siemens d.d.-Zagreb</izvorni_sadrzaj>
    <derivirana_varijabla naziv="DomainObject.Predmet.ProtustrankaNazivFormated_1">Športsko-rekreacijsko društvo radnika Siemens d.d.-Zagreb</derivirana_varijabla>
  </DomainObject.Predmet.ProtustrankaNazivFormated>
  <DomainObject.Predmet.ProtustrankaNazivFormatedOIB>
    <izvorni_sadrzaj>Športsko-rekreacijsko društvo radnika Siemens d.d.-Zagreb, OIB 54620008044</izvorni_sadrzaj>
    <derivirana_varijabla naziv="DomainObject.Predmet.ProtustrankaNazivFormatedOIB_1">Športsko-rekreacijsko društvo radnika Siemens d.d.-Zagreb, OIB 54620008044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Športsko-rekreacijsko društvo radnika Siemens d.d.-Zagreb zastupanog po punomoćniku DARIO OŠTARČEVIĆ; VLADIMIR MIKAC</item>
    </izvorni_sadrzaj>
    <derivirana_varijabla naziv="DomainObject.Predmet.ProtuStrankaListFormated_1">
      <item>Športsko-rekreacijsko društvo radnika Siemens d.d.-Zagreb zastupanog po punomoćniku DARIO OŠTARČEVIĆ; VLADIMIR MIKAC</item>
    </derivirana_varijabla>
  </DomainObject.Predmet.ProtuStrankaListFormated>
  <DomainObject.Predmet.ProtuStrankaListFormatedOIB>
    <izvorni_sadrzaj>
      <item>Športsko-rekreacijsko društvo radnika Siemens d.d.-Zagreb, OIB 54620008044 zastupanog po punomoćniku DARIO OŠTARČEVIĆ; VLADIMIR MIKAC</item>
    </izvorni_sadrzaj>
    <derivirana_varijabla naziv="DomainObject.Predmet.ProtuStrankaListFormatedOIB_1">
      <item>Športsko-rekreacijsko društvo radnika Siemens d.d.-Zagreb, OIB 54620008044 zastupanog po punomoćniku DARIO OŠTARČEVIĆ; VLADIMIR MIKAC</item>
    </derivirana_varijabla>
  </DomainObject.Predmet.ProtuStrankaListFormatedOIB>
  <DomainObject.Predmet.ProtuStrankaListFormatedWithAdress>
    <izvorni_sadrzaj>
      <item>Športsko-rekreacijsko društvo radnika Siemens d.d.-Zagreb, Heinzelova 70a, 10000 Zagreb zastupanog po punomoćniku DARIO OŠTARČEVIĆ; VLADIMIR MIKAC</item>
    </izvorni_sadrzaj>
    <derivirana_varijabla naziv="DomainObject.Predmet.ProtuStrankaListFormatedWithAdress_1">
      <item>Športsko-rekreacijsko društvo radnika Siemens d.d.-Zagreb, Heinzelova 70a, 10000 Zagreb zastupanog po punomoćniku DARIO OŠTARČEVIĆ; VLADIMIR MIKAC</item>
    </derivirana_varijabla>
  </DomainObject.Predmet.ProtuStrankaListFormatedWithAdress>
  <DomainObject.Predmet.ProtuStrankaListFormatedWithAdressOIB>
    <izvorni_sadrzaj>
      <item>Športsko-rekreacijsko društvo radnika Siemens d.d.-Zagreb, OIB 54620008044, Heinzelova 70a, 10000 Zagreb zastupanog po punomoćniku DARIO OŠTARČEVIĆ; VLADIMIR MIKAC</item>
    </izvorni_sadrzaj>
    <derivirana_varijabla naziv="DomainObject.Predmet.ProtuStrankaListFormatedWithAdressOIB_1">
      <item>Športsko-rekreacijsko društvo radnika Siemens d.d.-Zagreb, OIB 54620008044, Heinzelova 70a, 10000 Zagreb zastupanog po punomoćniku DARIO OŠTARČEVIĆ; VLADIMIR MIKAC</item>
    </derivirana_varijabla>
  </DomainObject.Predmet.ProtuStrankaListFormatedWithAdressOIB>
  <DomainObject.Predmet.ProtuStrankaListNazivFormated>
    <izvorni_sadrzaj>
      <item>Športsko-rekreacijsko društvo radnika Siemens d.d.-Zagreb</item>
    </izvorni_sadrzaj>
    <derivirana_varijabla naziv="DomainObject.Predmet.ProtuStrankaListNazivFormated_1">
      <item>Športsko-rekreacijsko društvo radnika Siemens d.d.-Zagreb</item>
    </derivirana_varijabla>
  </DomainObject.Predmet.ProtuStrankaListNazivFormated>
  <DomainObject.Predmet.ProtuStrankaListNazivFormatedOIB>
    <izvorni_sadrzaj>
      <item>Športsko-rekreacijsko društvo radnika Siemens d.d.-Zagreb, OIB 54620008044</item>
    </izvorni_sadrzaj>
    <derivirana_varijabla naziv="DomainObject.Predmet.ProtuStrankaListNazivFormatedOIB_1">
      <item>Športsko-rekreacijsko društvo radnika Siemens d.d.-Zagreb, OIB 54620008044</item>
    </derivirana_varijabla>
  </DomainObject.Predmet.ProtuStrankaListNazivFormatedOIB>
  <DomainObject.Predmet.OstaliListFormated>
    <izvorni_sadrzaj>
      <item>VLADIMIR MIKAC punomoćnik sudionika u postupku Športsko-rekreacijsko društvo radnika Siemens d.d.-Zagreb</item>
      <item>DARIO OŠTARČEVIĆ punomoćnik sudionika u postupku Športsko-rekreacijsko društvo radnika Siemens d.d.-Zagreb</item>
    </izvorni_sadrzaj>
    <derivirana_varijabla naziv="DomainObject.Predmet.OstaliListFormated_1">
      <item>VLADIMIR MIKAC punomoćnik sudionika u postupku Športsko-rekreacijsko društvo radnika Siemens d.d.-Zagreb</item>
      <item>DARIO OŠTARČEVIĆ punomoćnik sudionika u postupku Športsko-rekreacijsko društvo radnika Siemens d.d.-Zagreb</item>
    </derivirana_varijabla>
  </DomainObject.Predmet.OstaliListFormated>
  <DomainObject.Predmet.OstaliListFormatedOIB>
    <izvorni_sadrzaj>
      <item>VLADIMIR MIKAC, OIB 54620008044 punomoćnik sudionika u postupku Športsko-rekreacijsko društvo radnika Siemens d.d.-Zagreb</item>
      <item>DARIO OŠTARČEVIĆ, OIB 54620008044 punomoćnik sudionika u postupku Športsko-rekreacijsko društvo radnika Siemens d.d.-Zagreb</item>
    </izvorni_sadrzaj>
    <derivirana_varijabla naziv="DomainObject.Predmet.OstaliListFormatedOIB_1">
      <item>VLADIMIR MIKAC, OIB 54620008044 punomoćnik sudionika u postupku Športsko-rekreacijsko društvo radnika Siemens d.d.-Zagreb</item>
      <item>DARIO OŠTARČEVIĆ, OIB 54620008044 punomoćnik sudionika u postupku Športsko-rekreacijsko društvo radnika Siemens d.d.-Zagreb</item>
    </derivirana_varijabla>
  </DomainObject.Predmet.OstaliListFormatedOIB>
  <DomainObject.Predmet.OstaliListFormatedWithAdress>
    <izvorni_sadrzaj>
      <item>VLADIMIR MIKAC, Heinzelova 70a, 10000 Zagreb punomoćnik sudionika u postupku Športsko-rekreacijsko društvo radnika Siemens d.d.-Zagreb</item>
      <item>DARIO OŠTARČEVIĆ, Heinzelova 70a, 10000 Zagreb punomoćnik sudionika u postupku Športsko-rekreacijsko društvo radnika Siemens d.d.-Zagreb</item>
    </izvorni_sadrzaj>
    <derivirana_varijabla naziv="DomainObject.Predmet.OstaliListFormatedWithAdress_1">
      <item>VLADIMIR MIKAC, Heinzelova 70a, 10000 Zagreb punomoćnik sudionika u postupku Športsko-rekreacijsko društvo radnika Siemens d.d.-Zagreb</item>
      <item>DARIO OŠTARČEVIĆ, Heinzelova 70a, 10000 Zagreb punomoćnik sudionika u postupku Športsko-rekreacijsko društvo radnika Siemens d.d.-Zagreb</item>
    </derivirana_varijabla>
  </DomainObject.Predmet.OstaliListFormatedWithAdress>
  <DomainObject.Predmet.OstaliListFormatedWithAdressOIB>
    <izvorni_sadrzaj>
      <item>VLADIMIR MIKAC, OIB 54620008044, Heinzelova 70a, 10000 Zagreb punomoćnik sudionika u postupku Športsko-rekreacijsko društvo radnika Siemens d.d.-Zagreb</item>
      <item>DARIO OŠTARČEVIĆ, OIB 54620008044, Heinzelova 70a, 10000 Zagreb punomoćnik sudionika u postupku Športsko-rekreacijsko društvo radnika Siemens d.d.-Zagreb</item>
    </izvorni_sadrzaj>
    <derivirana_varijabla naziv="DomainObject.Predmet.OstaliListFormatedWithAdressOIB_1">
      <item>VLADIMIR MIKAC, OIB 54620008044, Heinzelova 70a, 10000 Zagreb punomoćnik sudionika u postupku Športsko-rekreacijsko društvo radnika Siemens d.d.-Zagreb</item>
      <item>DARIO OŠTARČEVIĆ, OIB 54620008044, Heinzelova 70a, 10000 Zagreb punomoćnik sudionika u postupku Športsko-rekreacijsko društvo radnika Siemens d.d.-Zagreb</item>
    </derivirana_varijabla>
  </DomainObject.Predmet.OstaliListFormatedWithAdressOIB>
  <DomainObject.Predmet.OstaliListNazivFormated>
    <izvorni_sadrzaj>
      <item>VLADIMIR MIKAC</item>
      <item>DARIO OŠTARČEVIĆ</item>
    </izvorni_sadrzaj>
    <derivirana_varijabla naziv="DomainObject.Predmet.OstaliListNazivFormated_1">
      <item>VLADIMIR MIKAC</item>
      <item>DARIO OŠTARČEVIĆ</item>
    </derivirana_varijabla>
  </DomainObject.Predmet.OstaliListNazivFormated>
  <DomainObject.Predmet.OstaliListNazivFormatedOIB>
    <izvorni_sadrzaj>
      <item>VLADIMIR MIKAC, OIB 54620008044</item>
      <item>DARIO OŠTARČEVIĆ, OIB 54620008044</item>
    </izvorni_sadrzaj>
    <derivirana_varijabla naziv="DomainObject.Predmet.OstaliListNazivFormatedOIB_1">
      <item>VLADIMIR MIKAC, OIB 54620008044</item>
      <item>DARIO OŠTARČEVIĆ, OIB 54620008044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Športsko-rekreacijsko društvo radnika Siemens d.d.-Zagreb</izvorni_sadrzaj>
    <derivirana_varijabla naziv="DomainObject.Predmet.ProtustrankaIDrugi_1">Športsko-rekreacijsko društvo radnika Siemens d.d.-Zagreb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Športsko-rekreacijsko društvo radnika Siemens d.d.-Zagreb, OIB 54620008044, Heinzelova 70a, 10000 Zagreb</izvorni_sadrzaj>
    <derivirana_varijabla naziv="DomainObject.Predmet.ProtustrankaIDrugiAdressOIB_1">Športsko-rekreacijsko društvo radnika Siemens d.d.-Zagreb, OIB 54620008044, Heinzelova 70a,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Športsko-rekreacijsko društvo radnika Siemens d.d.-Zagreb</item>
      <item>VLADIMIR MIKAC</item>
      <item>DARIO OŠTARČEVIĆ</item>
    </izvorni_sadrzaj>
    <derivirana_varijabla naziv="DomainObject.Predmet.SudioniciListNaziv_1">
      <item>FINA Regionalni centar Zagreb</item>
      <item>Športsko-rekreacijsko društvo radnika Siemens d.d.-Zagreb</item>
      <item>VLADIMIR MIKAC</item>
      <item>DARIO OŠTARČEVIĆ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Športsko-rekreacijsko društvo radnika Siemens d.d.-Zagreb, OIB 54620008044, Heinzelova 70a,10000 Zagreb</item>
      <item>VLADIMIR MIKAC, OIB 54620008044, Heinzelova 70a,10000 Zagreb</item>
      <item>DARIO OŠTARČEVIĆ, OIB 54620008044, Heinzelova 70a,10000 Zagreb</item>
    </izvorni_sadrzaj>
    <derivirana_varijabla naziv="DomainObject.Predmet.SudioniciListAdressOIB_1">
      <item>FINA Regionalni centar Zagreb, OIB 85821130368, Trg svibanjskih žrtava 1995. 1,10000 Zagreb</item>
      <item>Športsko-rekreacijsko društvo radnika Siemens d.d.-Zagreb, OIB 54620008044, Heinzelova 70a,10000 Zagreb</item>
      <item>VLADIMIR MIKAC, OIB 54620008044, Heinzelova 70a,10000 Zagreb</item>
      <item>DARIO OŠTARČEVIĆ, OIB 54620008044, Heinzelova 70a,10000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54620008044</item>
      <item>, OIB 54620008044</item>
      <item>, OIB 54620008044</item>
    </izvorni_sadrzaj>
    <derivirana_varijabla naziv="DomainObject.Predmet.SudioniciListNazivOIB_1">
      <item>, OIB 85821130368</item>
      <item>, OIB 54620008044</item>
      <item>, OIB 54620008044</item>
      <item>, OIB 54620008044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1330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2016-02-08T12:44:00Z</dcterms:created>
  <dc:creator>Sandra Rotar Vogrin</dc:creator>
  <cp:lastModifiedBy>Zlatka Plivelić</cp:lastModifiedBy>
  <dcterms:modified xmlns:xsi="http://www.w3.org/2001/XMLSchema-instance" xsi:type="dcterms:W3CDTF">2016-02-08T13:19:00Z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