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3c79" w14:paraId="2763c79" w:rsidRDefault="00997022" w:rsidP="00FC1537" w:rsidR="00997022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-430/15-6</w:t>
      </w:r>
    </w:p>
    <w:p w:rsidRDefault="00997022" w:rsidP="00E87D86" w:rsidR="00997022" w:rsidRPr="00FC1537">
      <w:pPr>
        <w:jc w:val="both"/>
      </w:pPr>
    </w:p>
    <w:p w:rsidRDefault="00997022" w:rsidP="00E87D86" w:rsidR="00997022" w:rsidRPr="00FC1537">
      <w:pPr>
        <w:jc w:val="both"/>
      </w:pPr>
    </w:p>
    <w:p w:rsidRDefault="00997022" w:rsidP="00E87D86" w:rsidR="00997022" w:rsidRPr="00FC1537">
      <w:pPr>
        <w:jc w:val="both"/>
      </w:pPr>
    </w:p>
    <w:p w:rsidRDefault="00997022" w:rsidP="00E87D86" w:rsidR="00997022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97022" w:rsidP="00E87D86" w:rsidR="00997022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97022" w:rsidP="00FC1537" w:rsidR="00997022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97022" w:rsidP="00E87D86" w:rsidR="00997022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97022" w:rsidP="00E87D86" w:rsidR="00997022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97022" w:rsidP="00FC1537" w:rsidR="00997022" w:rsidRPr="00FC1537">
      <w:pPr>
        <w:jc w:val="center"/>
      </w:pPr>
      <w:r>
        <w:t>R E P U B L I K A   H R V A T S K A</w:t>
      </w:r>
    </w:p>
    <w:p w:rsidRDefault="00997022" w:rsidP="00E87D86" w:rsidR="00997022"/>
    <w:p w:rsidRDefault="00997022" w:rsidP="001F7D4E" w:rsidR="00997022">
      <w:pPr>
        <w:jc w:val="center"/>
      </w:pPr>
      <w:r>
        <w:t>O G L A S</w:t>
      </w:r>
    </w:p>
    <w:p w:rsidRDefault="00997022" w:rsidP="001F7D4E" w:rsidR="00997022">
      <w:pPr>
        <w:jc w:val="center"/>
      </w:pPr>
    </w:p>
    <w:p w:rsidRDefault="00997022" w:rsidP="001F7D4E" w:rsidR="00997022" w:rsidRPr="00FC1537">
      <w:pPr>
        <w:jc w:val="center"/>
      </w:pPr>
    </w:p>
    <w:p w:rsidRDefault="00997022" w:rsidP="00E87D86" w:rsidR="00997022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>AUTO MOTO d.o.o.</w:t>
      </w:r>
      <w:r w:rsidR="00DB4048">
        <w:t>,</w:t>
      </w:r>
      <w:r>
        <w:t xml:space="preserve"> Sveti Filip i Jakov, Trg Vlaka 11, Sveti Filip i Jakov, OIB: 71445009590,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</w:t>
      </w:r>
      <w:r w:rsidR="00D5300D">
        <w:t>3</w:t>
      </w:r>
      <w:r>
        <w:t>. studenoga 2015</w:t>
      </w:r>
      <w:r w:rsidRPr="00FC1537">
        <w:t xml:space="preserve">., dana </w:t>
      </w:r>
      <w:r w:rsidR="00644373">
        <w:t>22</w:t>
      </w:r>
      <w:r>
        <w:t xml:space="preserve">. prosinca 2015., objavio je </w:t>
      </w:r>
    </w:p>
    <w:p w:rsidRDefault="00997022" w:rsidP="00E87D86" w:rsidR="00997022">
      <w:pPr>
        <w:ind w:firstLine="720"/>
        <w:jc w:val="both"/>
      </w:pPr>
    </w:p>
    <w:p w:rsidRDefault="00997022" w:rsidP="00E87D86" w:rsidR="00997022">
      <w:pPr>
        <w:ind w:firstLine="720"/>
        <w:jc w:val="both"/>
      </w:pPr>
    </w:p>
    <w:p w:rsidRDefault="00997022" w:rsidP="00083422" w:rsidR="00997022" w:rsidRPr="00FC1537">
      <w:pPr>
        <w:jc w:val="center"/>
      </w:pPr>
      <w:r>
        <w:t>o g l a s</w:t>
      </w:r>
    </w:p>
    <w:p w:rsidRDefault="00997022" w:rsidP="005C42A8" w:rsidR="00997022">
      <w:pPr>
        <w:ind w:firstLine="315"/>
        <w:jc w:val="both"/>
      </w:pPr>
    </w:p>
    <w:p w:rsidRDefault="00997022" w:rsidP="005C42A8" w:rsidR="00997022">
      <w:pPr>
        <w:ind w:firstLine="315"/>
        <w:jc w:val="both"/>
      </w:pPr>
    </w:p>
    <w:p w:rsidRDefault="00997022" w:rsidP="00DE074C" w:rsidR="00997022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AUTO MOTO d.o.o.</w:t>
      </w:r>
      <w:r w:rsidR="00DB4048">
        <w:t>,</w:t>
      </w:r>
      <w:r>
        <w:t xml:space="preserve"> Sveti Filip i Jakov, Trg Vlaka 11, Sveti Filip i Jakov, OIB: 71445009590, </w:t>
      </w:r>
      <w:r w:rsidRPr="00FC1537">
        <w:t xml:space="preserve">iznosi </w:t>
      </w:r>
      <w:r w:rsidRPr="0011713A">
        <w:rPr>
          <w:b/>
        </w:rPr>
        <w:t>1.</w:t>
      </w:r>
      <w:r>
        <w:rPr>
          <w:b/>
        </w:rPr>
        <w:t>838,5</w:t>
      </w:r>
      <w:r w:rsidRPr="0011713A">
        <w:rPr>
          <w:b/>
        </w:rPr>
        <w:t>0</w:t>
      </w:r>
      <w:r>
        <w:rPr>
          <w:b/>
        </w:rPr>
        <w:t xml:space="preserve"> </w:t>
      </w:r>
      <w:r>
        <w:t>kuna.</w:t>
      </w:r>
    </w:p>
    <w:p w:rsidRDefault="00997022" w:rsidP="00E87D86" w:rsidR="00997022" w:rsidRPr="00FC1537">
      <w:pPr>
        <w:jc w:val="both"/>
      </w:pPr>
    </w:p>
    <w:p w:rsidRDefault="00997022" w:rsidP="00CD5142" w:rsidR="00997022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dužnika Ruždin Morina iz Biograda na Moru, Oštarijska 6, OIB: 57705379738 i Mario Eškinja iz Svetog Filipa i Jakova, Vlaka 12, OIB: 20495122091 </w:t>
      </w:r>
      <w:r w:rsidRPr="00FC1537">
        <w:t>dužnika</w:t>
      </w:r>
      <w:r>
        <w:t xml:space="preserve"> AUTO MOTO d.o.o.</w:t>
      </w:r>
      <w:r w:rsidR="00DB4048">
        <w:t>,</w:t>
      </w:r>
      <w:r>
        <w:t xml:space="preserve"> Sveti Filip i Jakov,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997022" w:rsidP="00CD5142" w:rsidR="00997022">
      <w:pPr>
        <w:jc w:val="both"/>
      </w:pPr>
    </w:p>
    <w:p w:rsidRDefault="00997022" w:rsidP="00CD5142" w:rsidR="00997022">
      <w:pPr>
        <w:jc w:val="both"/>
      </w:pPr>
      <w:r>
        <w:tab/>
        <w:t>3</w:t>
      </w:r>
      <w:r w:rsidRPr="00FC1537">
        <w:t xml:space="preserve">. </w:t>
      </w:r>
      <w:r w:rsidR="00644373" w:rsidRPr="00644373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</w:t>
      </w:r>
      <w:r w:rsidR="00644373">
        <w:t>a</w:t>
      </w:r>
      <w:r>
        <w:t xml:space="preserve">. </w:t>
      </w:r>
    </w:p>
    <w:p w:rsidRDefault="00997022" w:rsidP="00CD5142" w:rsidR="00997022">
      <w:pPr>
        <w:jc w:val="both"/>
      </w:pPr>
    </w:p>
    <w:p w:rsidRDefault="00997022" w:rsidP="00CD5142" w:rsidR="00997022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AUTO MOTO d.o.o.</w:t>
      </w:r>
      <w:r w:rsidR="00DB4048">
        <w:t>,</w:t>
      </w:r>
      <w:r>
        <w:t xml:space="preserve"> Sveti Filip i Jakov, Trg Vlaka 11, Sveti Filip i Jakov, OIB: 71445009590,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AUTO MOTO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211-430-2015.</w:t>
      </w:r>
    </w:p>
    <w:p w:rsidRDefault="00997022" w:rsidP="00CD5142" w:rsidR="00997022">
      <w:pPr>
        <w:jc w:val="both"/>
      </w:pPr>
    </w:p>
    <w:p w:rsidRDefault="00997022" w:rsidP="005C42A8" w:rsidR="00997022">
      <w:pPr>
        <w:ind w:hanging="142"/>
        <w:jc w:val="both"/>
      </w:pPr>
      <w:r>
        <w:lastRenderedPageBreak/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1. i 2. SZ-a smatrat će se da je dužnik nesposoban za plaćanje ako vjerovnici u roku od 45 dana od objave ovog poziva ne predlože otvaranje stečajnog postupka, te ne plate predujam iz toč. 4. ovog oglasa. U tom slučaju sud će po službenoj dužnosti donijeti rj</w:t>
      </w:r>
      <w:r w:rsidR="00644373">
        <w:t>e</w:t>
      </w:r>
      <w:r>
        <w:t>šenje o otvaranju i zaključenju stečajnog postupka uz primjenu odredbi čl. 132. i 133. te čl. 286. do 299. S</w:t>
      </w:r>
      <w:r w:rsidR="00644373">
        <w:t>Z</w:t>
      </w:r>
      <w:r>
        <w:t xml:space="preserve">-a na odgovarajući način. </w:t>
      </w:r>
    </w:p>
    <w:p w:rsidRDefault="00997022" w:rsidP="00E523B5" w:rsidR="00997022">
      <w:pPr>
        <w:ind w:firstLine="315"/>
        <w:jc w:val="both"/>
      </w:pPr>
    </w:p>
    <w:p w:rsidRDefault="00997022" w:rsidP="00E87D86" w:rsidR="00997022" w:rsidRPr="00FC1537">
      <w:pPr>
        <w:jc w:val="center"/>
      </w:pPr>
      <w:r w:rsidRPr="00FC1537">
        <w:t xml:space="preserve">U Zadru, </w:t>
      </w:r>
      <w:r w:rsidR="00644373">
        <w:t>22</w:t>
      </w:r>
      <w:r>
        <w:t>. prosinca 2015</w:t>
      </w:r>
      <w:r w:rsidRPr="00FC1537">
        <w:t xml:space="preserve">. </w:t>
      </w:r>
    </w:p>
    <w:p w:rsidRDefault="00997022" w:rsidP="00E87D86" w:rsidR="00997022" w:rsidRPr="00FC1537">
      <w:pPr>
        <w:jc w:val="center"/>
      </w:pPr>
    </w:p>
    <w:p w:rsidRDefault="00997022" w:rsidP="00E87D86" w:rsidR="00997022" w:rsidRPr="00FC1537">
      <w:pPr>
        <w:jc w:val="right"/>
      </w:pPr>
    </w:p>
    <w:p w:rsidRDefault="00997022" w:rsidP="001945B8" w:rsidR="00997022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B4048">
        <w:t>Stečajni  s</w:t>
      </w:r>
      <w:r w:rsidR="00DB4048" w:rsidRPr="00FC1537">
        <w:t>udac</w:t>
      </w:r>
    </w:p>
    <w:p w:rsidRDefault="00997022" w:rsidP="001945B8" w:rsidR="00997022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997022" w:rsidP="00B84EF6" w:rsidR="00997022" w:rsidRPr="00FC1537">
      <w:pPr>
        <w:jc w:val="right"/>
      </w:pPr>
    </w:p>
    <w:p w:rsidRDefault="00997022" w:rsidP="00B84EF6" w:rsidR="00997022" w:rsidRPr="00FC1537">
      <w:pPr>
        <w:jc w:val="right"/>
      </w:pPr>
    </w:p>
    <w:p w:rsidRDefault="00997022" w:rsidP="00B84EF6" w:rsidR="00997022" w:rsidRPr="00FC1537"/>
    <w:p w:rsidRDefault="00997022" w:rsidP="004A5359" w:rsidR="00997022">
      <w:pPr>
        <w:jc w:val="both"/>
      </w:pPr>
    </w:p>
    <w:p w:rsidRDefault="00997022" w:rsidP="00FC1537" w:rsidR="00997022" w:rsidRPr="00DB4048">
      <w:pPr>
        <w:ind w:firstLine="708" w:left="12"/>
        <w:jc w:val="both"/>
      </w:pPr>
      <w:r w:rsidRPr="00DB4048">
        <w:t>DNA:</w:t>
      </w:r>
    </w:p>
    <w:p w:rsidRDefault="00997022" w:rsidP="00E87D86" w:rsidR="00997022" w:rsidRPr="00DB4048">
      <w:pPr>
        <w:numPr>
          <w:ilvl w:val="0"/>
          <w:numId w:val="2"/>
        </w:numPr>
        <w:jc w:val="both"/>
      </w:pPr>
      <w:r w:rsidRPr="00DB4048">
        <w:t>e-oglasna ploča suda</w:t>
      </w:r>
    </w:p>
    <w:p w:rsidRDefault="00997022" w:rsidP="00E87D86" w:rsidR="00997022" w:rsidRPr="00DB4048">
      <w:pPr>
        <w:tabs>
          <w:tab w:pos="1890" w:val="left"/>
        </w:tabs>
        <w:ind w:firstLine="720"/>
        <w:jc w:val="both"/>
      </w:pPr>
    </w:p>
    <w:p w:rsidRDefault="00997022" w:rsidP="00E87D86" w:rsidR="00997022" w:rsidRPr="00083422">
      <w:pPr>
        <w:ind w:firstLine="720"/>
        <w:jc w:val="both"/>
        <w:rPr>
          <w:b/>
        </w:rPr>
      </w:pPr>
    </w:p>
    <w:p w:rsidRDefault="00997022" w:rsidP="00E87D86" w:rsidR="00997022" w:rsidRPr="00FC1537">
      <w:pPr>
        <w:ind w:firstLine="720"/>
        <w:jc w:val="both"/>
      </w:pPr>
    </w:p>
    <w:p w:rsidRDefault="00997022" w:rsidP="00E87D86" w:rsidR="00997022" w:rsidRPr="00FC1537"/>
    <w:p w:rsidRDefault="00997022" w:rsidP="00E87D86" w:rsidR="00997022" w:rsidRPr="00FC1537"/>
    <w:p w:rsidRDefault="00997022" w:rsidR="00997022" w:rsidRPr="00FC1537"/>
    <w:sectPr w:rsidSect="00381900" w:rsidR="00997022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022" w:rsidP="00381900" w:rsidR="00997022">
      <w:r>
        <w:separator/>
      </w:r>
    </w:p>
  </w:endnote>
  <w:endnote w:id="0" w:type="continuationSeparator">
    <w:p w:rsidRDefault="00997022" w:rsidP="00381900" w:rsidR="00997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00D" w:rsidR="0099702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5404D">
      <w:rPr>
        <w:noProof/>
      </w:rPr>
      <w:t>2</w:t>
    </w:r>
    <w:r>
      <w:rPr>
        <w:noProof/>
      </w:rPr>
      <w:fldChar w:fldCharType="end"/>
    </w:r>
  </w:p>
  <w:p w:rsidRDefault="00997022" w:rsidR="009970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022" w:rsidP="00381900" w:rsidR="00997022">
      <w:r>
        <w:separator/>
      </w:r>
    </w:p>
  </w:footnote>
  <w:footnote w:id="0" w:type="continuationSeparator">
    <w:p w:rsidRDefault="00997022" w:rsidP="00381900" w:rsidR="00997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00D" w:rsidP="00FC1537" w:rsidR="0099702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5404D">
      <w:rPr>
        <w:noProof/>
      </w:rPr>
      <w:t>2</w:t>
    </w:r>
    <w:r>
      <w:rPr>
        <w:noProof/>
      </w:rPr>
      <w:fldChar w:fldCharType="end"/>
    </w:r>
    <w:r w:rsidR="00997022">
      <w:tab/>
    </w:r>
    <w:r w:rsidR="00997022">
      <w:tab/>
      <w:t xml:space="preserve">Poslovni broj: </w:t>
    </w:r>
    <w:r w:rsidR="00997022" w:rsidRPr="00FC1537">
      <w:t>1 St</w:t>
    </w:r>
    <w:r w:rsidR="00997022">
      <w:t>-430/15-6</w:t>
    </w:r>
  </w:p>
  <w:p w:rsidRDefault="00997022" w:rsidR="00997022">
    <w:pPr>
      <w:pStyle w:val="Zaglavlje"/>
      <w:jc w:val="center"/>
    </w:pPr>
  </w:p>
  <w:p w:rsidRDefault="00997022" w:rsidP="00FC1537" w:rsidR="0099702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E4C6F"/>
    <w:rsid w:val="001F0CCC"/>
    <w:rsid w:val="001F7D4E"/>
    <w:rsid w:val="00260229"/>
    <w:rsid w:val="00260D65"/>
    <w:rsid w:val="00287F03"/>
    <w:rsid w:val="002941CD"/>
    <w:rsid w:val="002A5B53"/>
    <w:rsid w:val="002D745C"/>
    <w:rsid w:val="0033241E"/>
    <w:rsid w:val="00381900"/>
    <w:rsid w:val="003927C8"/>
    <w:rsid w:val="003E4669"/>
    <w:rsid w:val="004212FB"/>
    <w:rsid w:val="00445AD6"/>
    <w:rsid w:val="0045404D"/>
    <w:rsid w:val="00477976"/>
    <w:rsid w:val="004928EC"/>
    <w:rsid w:val="004A5359"/>
    <w:rsid w:val="004D697C"/>
    <w:rsid w:val="004F1927"/>
    <w:rsid w:val="005350DA"/>
    <w:rsid w:val="005B1954"/>
    <w:rsid w:val="005C42A8"/>
    <w:rsid w:val="005F2D85"/>
    <w:rsid w:val="005F2FE7"/>
    <w:rsid w:val="00631196"/>
    <w:rsid w:val="00644373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B74B6"/>
    <w:rsid w:val="008C32C4"/>
    <w:rsid w:val="008D0D9C"/>
    <w:rsid w:val="009422F5"/>
    <w:rsid w:val="00997022"/>
    <w:rsid w:val="009B035C"/>
    <w:rsid w:val="009B5862"/>
    <w:rsid w:val="009C3129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24CDB"/>
    <w:rsid w:val="00C95A52"/>
    <w:rsid w:val="00C96EEB"/>
    <w:rsid w:val="00CC6FF6"/>
    <w:rsid w:val="00CD5142"/>
    <w:rsid w:val="00D22ABD"/>
    <w:rsid w:val="00D300E7"/>
    <w:rsid w:val="00D5300D"/>
    <w:rsid w:val="00D75C4C"/>
    <w:rsid w:val="00D7779A"/>
    <w:rsid w:val="00D872FF"/>
    <w:rsid w:val="00D96BD8"/>
    <w:rsid w:val="00DA096F"/>
    <w:rsid w:val="00DB4048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941FD"/>
    <w:rsid w:val="00FC1537"/>
    <w:rsid w:val="00FC2C4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454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d.o.o. za trgovinu, djelatnost turističke agencije i poslovne usluge.</izvorni_sadrzaj>
    <derivirana_varijabla naziv="DomainObject.Predmet.ProtustrankaFormated_1">  AUTO MOTO d.o.o. za trgovinu, djelatnost turističke agencije i poslovne usluge.</derivirana_varijabla>
  </DomainObject.Predmet.ProtustrankaFormated>
  <DomainObject.Predmet.ProtustrankaFormatedOIB>
    <izvorni_sadrzaj>  AUTO MOTO d.o.o. za trgovinu, djelatnost turističke agencije i poslovne usluge., OIB 71445009590</izvorni_sadrzaj>
    <derivirana_varijabla naziv="DomainObject.Predmet.ProtustrankaFormatedOIB_1">  AUTO MOTO d.o.o. za trgovinu, djelatnost turističke agencije i poslovne usluge., OIB 71445009590</derivirana_varijabla>
  </DomainObject.Predmet.ProtustrankaFormatedOIB>
  <DomainObject.Predmet.ProtustrankaFormatedWithAdress>
    <izvorni_sadrzaj> AUTO MOTO d.o.o. za trgovinu, djelatnost turističke agencije i poslovne usluge., Trg Vlaka 11, 23210 Sveti Filip I Jakov</izvorni_sadrzaj>
    <derivirana_varijabla naziv="DomainObject.Predmet.ProtustrankaFormatedWithAdress_1"> AUTO MOTO d.o.o. za trgovinu, djelatnost turističke agencije i poslovne usluge., Trg Vlaka 11, 23210 Sveti Filip I Jakov</derivirana_varijabla>
  </DomainObject.Predmet.ProtustrankaFormatedWithAdress>
  <DomainObject.Predmet.ProtustrankaFormatedWithAdressOIB>
    <izvorni_sadrzaj> AUTO MOTO d.o.o. za trgovinu, djelatnost turističke agencije i poslovne usluge., OIB 71445009590, Trg Vlaka 11, 23210 Sveti Filip I Jakov</izvorni_sadrzaj>
    <derivirana_varijabla naziv="DomainObject.Predmet.ProtustrankaFormatedWithAdressOIB_1"> AUTO MOTO d.o.o. za trgovinu, djelatnost turističke agencije i poslovne usluge., OIB 71445009590, Trg Vlaka 11, 23210 Sveti Filip I Jakov</derivirana_varijabla>
  </DomainObject.Predmet.ProtustrankaFormatedWithAdressOIB>
  <DomainObject.Predmet.ProtustrankaWithAdress>
    <izvorni_sadrzaj>AUTO MOTO d.o.o. za trgovinu, djelatnost turističke agencije i poslovne usluge. Trg Vlaka 11, 23210 Sveti Filip I Jakov</izvorni_sadrzaj>
    <derivirana_varijabla naziv="DomainObject.Predmet.ProtustrankaWithAdress_1">AUTO MOTO d.o.o. za trgovinu, djelatnost turističke agencije i poslovne usluge. Trg Vlaka 11, 23210 Sveti Filip I Jakov</derivirana_varijabla>
  </DomainObject.Predmet.ProtustrankaWithAdress>
  <DomainObject.Predmet.ProtustrankaWithAdressOIB>
    <izvorni_sadrzaj>AUTO MOTO d.o.o. za trgovinu, djelatnost turističke agencije i poslovne usluge., OIB 71445009590, Trg Vlaka 11, 23210 Sveti Filip I Jakov</izvorni_sadrzaj>
    <derivirana_varijabla naziv="DomainObject.Predmet.ProtustrankaWithAdressOIB_1">AUTO MOTO d.o.o. za trgovinu, djelatnost turističke agencije i poslovne usluge., OIB 71445009590, Trg Vlaka 11, 23210 Sveti Filip I Jakov</derivirana_varijabla>
  </DomainObject.Predmet.ProtustrankaWithAdressOIB>
  <DomainObject.Predmet.ProtustrankaNazivFormated>
    <izvorni_sadrzaj>AUTO MOTO d.o.o. za trgovinu, djelatnost turističke agencije i poslovne usluge.</izvorni_sadrzaj>
    <derivirana_varijabla naziv="DomainObject.Predmet.ProtustrankaNazivFormated_1">AUTO MOTO d.o.o. za trgovinu, djelatnost turističke agencije i poslovne usluge.</derivirana_varijabla>
  </DomainObject.Predmet.ProtustrankaNazivFormated>
  <DomainObject.Predmet.ProtustrankaNazivFormatedOIB>
    <izvorni_sadrzaj>AUTO MOTO d.o.o. za trgovinu, djelatnost turističke agencije i poslovne usluge., OIB 71445009590</izvorni_sadrzaj>
    <derivirana_varijabla naziv="DomainObject.Predmet.ProtustrankaNazivFormatedOIB_1">AUTO MOTO d.o.o. za trgovinu, djelatnost turističke agencije i poslovne usluge., OIB 71445009590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1838.50</izvorni_sadrzaj>
    <derivirana_varijabla naziv="DomainObject.Predmet.TrenutnaVrijednost_1">1838.50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MOTO d.o.o. za trgovinu, djelatnost turističke agencije i poslovne usluge.</item>
    </izvorni_sadrzaj>
    <derivirana_varijabla naziv="DomainObject.Predmet.ProtuStrankaListFormated_1">
      <item>AUTO MOTO d.o.o. za trgovinu, djelatnost turističke agencije i poslovne usluge.</item>
    </derivirana_varijabla>
  </DomainObject.Predmet.ProtuStrankaListFormated>
  <DomainObject.Predmet.ProtuStrankaListFormatedOIB>
    <izvorni_sadrzaj>
      <item>AUTO MOTO d.o.o. za trgovinu, djelatnost turističke agencije i poslovne usluge., OIB 71445009590</item>
    </izvorni_sadrzaj>
    <derivirana_varijabla naziv="DomainObject.Predmet.ProtuStrankaListFormatedOIB_1">
      <item>AUTO MOTO d.o.o. za trgovinu, djelatnost turističke agencije i poslovne usluge., OIB 71445009590</item>
    </derivirana_varijabla>
  </DomainObject.Predmet.ProtuStrankaListFormatedOIB>
  <DomainObject.Predmet.ProtuStrankaListFormatedWithAdress>
    <izvorni_sadrzaj>
      <item>AUTO MOTO d.o.o. za trgovinu, djelatnost turističke agencije i poslovne usluge., Trg Vlaka 11, 23210 Sveti Filip I Jakov</item>
    </izvorni_sadrzaj>
    <derivirana_varijabla naziv="DomainObject.Predmet.ProtuStrankaListFormatedWithAdress_1">
      <item>AUTO MOTO d.o.o. za trgovinu, djelatnost turističke agencije i poslovne usluge., Trg Vlaka 11, 23210 Sveti Filip I Jakov</item>
    </derivirana_varijabla>
  </DomainObject.Predmet.ProtuStrankaListFormatedWithAdress>
  <DomainObject.Predmet.ProtuStrankaListFormatedWithAdressOIB>
    <izvorni_sadrzaj>
      <item>AUTO MOTO d.o.o. za trgovinu, djelatnost turističke agencije i poslovne usluge., OIB 71445009590, Trg Vlaka 11, 23210 Sveti Filip I Jakov</item>
    </izvorni_sadrzaj>
    <derivirana_varijabla naziv="DomainObject.Predmet.ProtuStrankaListFormatedWithAdressOIB_1">
      <item>AUTO MOTO d.o.o. za trgovinu, djelatnost turističke agencije i poslovne usluge., OIB 71445009590, Trg Vlaka 11, 23210 Sveti Filip I Jakov</item>
    </derivirana_varijabla>
  </DomainObject.Predmet.ProtuStrankaListFormatedWithAdressOIB>
  <DomainObject.Predmet.ProtuStrankaListNazivFormated>
    <izvorni_sadrzaj>
      <item>AUTO MOTO d.o.o. za trgovinu, djelatnost turističke agencije i poslovne usluge.</item>
    </izvorni_sadrzaj>
    <derivirana_varijabla naziv="DomainObject.Predmet.ProtuStrankaListNazivFormated_1">
      <item>AUTO MOTO d.o.o. za trgovinu, djelatnost turističke agencije i poslovne usluge.</item>
    </derivirana_varijabla>
  </DomainObject.Predmet.ProtuStrankaListNazivFormated>
  <DomainObject.Predmet.ProtuStrankaListNazivFormatedOIB>
    <izvorni_sadrzaj>
      <item>AUTO MOTO d.o.o. za trgovinu, djelatnost turističke agencije i poslovne usluge., OIB 71445009590</item>
    </izvorni_sadrzaj>
    <derivirana_varijabla naziv="DomainObject.Predmet.ProtuStrankaListNazivFormatedOIB_1">
      <item>AUTO MOTO d.o.o. za trgovinu, djelatnost turističke agencije i poslovne usluge., OIB 71445009590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MOTO d.o.o. za trgovinu, djelatnost turističke agencije i poslovne usluge.</izvorni_sadrzaj>
    <derivirana_varijabla naziv="DomainObject.Predmet.ProtustrankaIDrugi_1">AUTO MOTO d.o.o. za trgovinu, djelatnost turističke agencije i poslovne usluge.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MOTO d.o.o. za trgovinu, djelatnost turističke agencije i poslovne usluge., OIB 71445009590, Trg Vlaka 11, 23210 Sveti Filip I Jakov</izvorni_sadrzaj>
    <derivirana_varijabla naziv="DomainObject.Predmet.ProtustrankaIDrugiAdressOIB_1">AUTO MOTO d.o.o. za trgovinu, djelatnost turističke agencije i poslovne usluge., OIB 71445009590, Trg Vlaka 11,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MOTO d.o.o. za trgovinu, djelatnost turističke agencije i poslovne usluge.</item>
    </izvorni_sadrzaj>
    <derivirana_varijabla naziv="DomainObject.Predmet.SudioniciListNaziv_1">
      <item>FINA</item>
      <item>AUTO MOTO d.o.o. za trgovinu, djelatnost turističke agencije i poslovne usluge.</item>
    </derivirana_varijabla>
  </DomainObject.Predmet.SudioniciListNaziv>
  <DomainObject.Predmet.SudioniciListAdressOIB>
    <izvorni_sadrzaj>
      <item>FINA, OIB 85821130368</item>
      <item>AUTO MOTO d.o.o. za trgovinu, djelatnost turističke agencije i poslovne usluge., OIB 71445009590, Trg Vlaka 11,23210 Sveti Filip I Jakov</item>
    </izvorni_sadrzaj>
    <derivirana_varijabla naziv="DomainObject.Predmet.SudioniciListAdressOIB_1">
      <item>FINA, OIB 85821130368</item>
      <item>AUTO MOTO d.o.o. za trgovinu, djelatnost turističke agencije i poslovne usluge., OIB 71445009590, Trg Vlaka 11,23210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71445009590</item>
    </izvorni_sadrzaj>
    <derivirana_varijabla naziv="DomainObject.Predmet.SudioniciListNazivOIB_1">
      <item>, OIB 85821130368</item>
      <item>, OIB 71445009590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465</properties:Words>
  <properties:Characters>2290</properties:Characters>
  <properties:Lines>71</properties:Lines>
  <properties:Paragraphs>18</properties:Paragraphs>
  <properties:TotalTime>28</properties:TotalTime>
  <properties:ScaleCrop>false</properties:ScaleCrop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2015-12-21T07:11:00Z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2015-12-24T08:34:00Z</dcterms:modified>
  <cp:revision>9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