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5e5d" w14:paraId="fe75e5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37E86">
        <w:rPr>
          <w:b/>
        </w:rPr>
        <w:t>851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737E86">
        <w:t>DOMAR SERVIS</w:t>
      </w:r>
      <w:r w:rsidR="00270878">
        <w:t xml:space="preserve"> </w:t>
      </w:r>
      <w:r w:rsidR="00023585" w:rsidRPr="007303A9">
        <w:t>d.o.o.</w:t>
      </w:r>
      <w:r w:rsidR="005B5513">
        <w:t xml:space="preserve"> za </w:t>
      </w:r>
      <w:r w:rsidR="00737E86">
        <w:t>upravljanje i održavanje zgrada</w:t>
      </w:r>
      <w:r w:rsidR="0043746D">
        <w:t>,</w:t>
      </w:r>
      <w:r w:rsidR="00023585" w:rsidRPr="007303A9">
        <w:t xml:space="preserve"> </w:t>
      </w:r>
      <w:r w:rsidR="00737E86">
        <w:t>Hrvace, Hrvace 116</w:t>
      </w:r>
      <w:r w:rsidR="00A70E44">
        <w:t>,</w:t>
      </w:r>
      <w:r w:rsidR="0043746D">
        <w:t xml:space="preserve"> </w:t>
      </w:r>
      <w:r w:rsidR="00023585" w:rsidRPr="007303A9">
        <w:t xml:space="preserve">MBS: </w:t>
      </w:r>
      <w:r w:rsidR="00737E86">
        <w:t>060270632</w:t>
      </w:r>
      <w:r w:rsidR="00023585" w:rsidRPr="007303A9">
        <w:t xml:space="preserve">, OIB: </w:t>
      </w:r>
      <w:r w:rsidR="00737E86">
        <w:t>35450793841</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37E86" w:rsidRPr="00737E86">
        <w:t>DOMAR SERVIS d.o.o. za upravljanje i održavanje zgrada, Hrvace, Hrvace 116, MBS: 060270632, OIB: 35450793841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37E86">
        <w:rPr>
          <w:b/>
          <w:u w:val="single"/>
        </w:rPr>
        <w:t>11</w:t>
      </w:r>
      <w:r w:rsidR="004A11A6" w:rsidRPr="007303A9">
        <w:rPr>
          <w:b/>
          <w:u w:val="single"/>
        </w:rPr>
        <w:t>,</w:t>
      </w:r>
      <w:r w:rsidR="00737E86">
        <w:rPr>
          <w:b/>
          <w:u w:val="single"/>
        </w:rPr>
        <w:t>4</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737E86">
        <w:t>Vesna Pletikosić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737E86" w:rsidRPr="00737E86">
        <w:t xml:space="preserve">Vesna Pletikosić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37E86">
        <w:t>23</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737E86" w:rsidRPr="00737E86">
        <w:t>DOMAR SERVIS d.o.o. za upravljanje i održavanje zgrada, Hrvace, Hrvace 116, MBS: 060270632, OIB: 35450793841</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737E86">
        <w:t>133</w:t>
      </w:r>
      <w:r w:rsidR="00AC3607" w:rsidRPr="00AC3607">
        <w:t xml:space="preserve"> dana u ukupnom iznosu od </w:t>
      </w:r>
      <w:r w:rsidR="00737E86">
        <w:t>2.546,91</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w:t>
      </w:r>
      <w:r w:rsidR="00737E86">
        <w:t xml:space="preserve"> kod Erste &amp; Steiermarkische bank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737E86" w:rsidRPr="00737E86">
        <w:t>Vesna Pletikosić</w:t>
      </w:r>
      <w:r w:rsidR="00737E86">
        <w:t>,</w:t>
      </w:r>
    </w:p>
    <w:p w:rsidRDefault="00737E86" w:rsidP="008C679E" w:rsidR="00737E86">
      <w:r>
        <w:t>-</w:t>
      </w:r>
      <w:r w:rsidRPr="00737E86">
        <w:t xml:space="preserve"> Er</w:t>
      </w:r>
      <w:r>
        <w:t>ste &amp; Steiermarkische bank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27D7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7E86">
      <w:rPr>
        <w:rFonts w:hAnsi="Book Antiqua" w:ascii="Book Antiqua"/>
        <w:b/>
        <w:sz w:val="20"/>
        <w:szCs w:val="20"/>
      </w:rPr>
      <w:t>851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3AE0"/>
    <w:rsid w:val="006A6514"/>
    <w:rsid w:val="006A7112"/>
    <w:rsid w:val="006C6DD3"/>
    <w:rsid w:val="006D27E3"/>
    <w:rsid w:val="006D281F"/>
    <w:rsid w:val="006D5CE5"/>
    <w:rsid w:val="006E40C5"/>
    <w:rsid w:val="0070376D"/>
    <w:rsid w:val="00717971"/>
    <w:rsid w:val="007209C8"/>
    <w:rsid w:val="0072407F"/>
    <w:rsid w:val="007303A9"/>
    <w:rsid w:val="00737E86"/>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27D7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27D73"/>
    <w:rPr>
      <w:color w:val="808080"/>
      <w:bdr w:space="0" w:sz="0" w:color="auto" w:val="none"/>
      <w:shd w:fill="auto" w:color="auto" w:val="clear"/>
    </w:rPr>
  </w:style>
  <w:style w:customStyle="true" w:styleId="eSPISCCParagraphDefaultFont" w:type="character">
    <w:name w:val="eSPIS_CC_Paragraph Default Font"/>
    <w:basedOn w:val="Zadanifontodlomka"/>
    <w:rsid w:val="00E27D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7D73"/>
    <w:rPr>
      <w:b/>
      <w:bdr w:space="0" w:sz="0" w:color="auto" w:val="none"/>
      <w:shd w:fill="FFFFCC" w:color="auto" w:val="clear"/>
      <w:lang w:val="hr-HR"/>
    </w:rPr>
  </w:style>
  <w:style w:customStyle="true" w:styleId="PozadinaSvijetloCrvena" w:type="character">
    <w:name w:val="Pozadina_SvijetloCrvena"/>
    <w:basedOn w:val="eSPISCCParagraphDefaultFont"/>
    <w:rsid w:val="00E27D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7D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27D73"/>
    <w:rPr>
      <w:color w:val="808080"/>
      <w:bdr w:color="auto" w:space="0" w:sz="0" w:val="none"/>
      <w:shd w:color="auto" w:fill="auto" w:val="clear"/>
    </w:rPr>
  </w:style>
  <w:style w:customStyle="1" w:styleId="eSPISCCParagraphDefaultFont" w:type="character">
    <w:name w:val="eSPIS_CC_Paragraph Default Font"/>
    <w:basedOn w:val="Zadanifontodlomka"/>
    <w:rsid w:val="00E27D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7D73"/>
    <w:rPr>
      <w:b/>
      <w:bdr w:color="auto" w:space="0" w:sz="0" w:val="none"/>
      <w:shd w:color="auto" w:fill="FFFFCC" w:val="clear"/>
      <w:lang w:val="hr-HR"/>
    </w:rPr>
  </w:style>
  <w:style w:customStyle="1" w:styleId="PozadinaSvijetloCrvena" w:type="character">
    <w:name w:val="Pozadina_SvijetloCrvena"/>
    <w:basedOn w:val="eSPISCCParagraphDefaultFont"/>
    <w:rsid w:val="00E27D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7D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DOMAR SERVIS d.o.o. za upravljanje i održavanje zgrada</izvorni_sadrzaj>
    <derivirana_varijabla naziv="DomainObject.Predmet.ProtustrankaFormated_1">  DOMAR SERVIS d.o.o. za upravljanje i održavanje zgrada</derivirana_varijabla>
  </DomainObject.Predmet.ProtustrankaFormated>
  <DomainObject.Predmet.ProtustrankaFormatedOIB>
    <izvorni_sadrzaj>  DOMAR SERVIS d.o.o. za upravljanje i održavanje zgrada, OIB 35450793841</izvorni_sadrzaj>
    <derivirana_varijabla naziv="DomainObject.Predmet.ProtustrankaFormatedOIB_1">  DOMAR SERVIS d.o.o. za upravljanje i održavanje zgrada, OIB 35450793841</derivirana_varijabla>
  </DomainObject.Predmet.ProtustrankaFormatedOIB>
  <DomainObject.Predmet.ProtustrankaFormatedWithAdress>
    <izvorni_sadrzaj> DOMAR SERVIS d.o.o. za upravljanje i održavanje zgrada, Hrvace 116, 21233 Hrvace</izvorni_sadrzaj>
    <derivirana_varijabla naziv="DomainObject.Predmet.ProtustrankaFormatedWithAdress_1"> DOMAR SERVIS d.o.o. za upravljanje i održavanje zgrada, Hrvace 116, 21233 Hrvace</derivirana_varijabla>
  </DomainObject.Predmet.ProtustrankaFormatedWithAdress>
  <DomainObject.Predmet.ProtustrankaFormatedWithAdressOIB>
    <izvorni_sadrzaj> DOMAR SERVIS d.o.o. za upravljanje i održavanje zgrada, OIB 35450793841, Hrvace 116, 21233 Hrvace</izvorni_sadrzaj>
    <derivirana_varijabla naziv="DomainObject.Predmet.ProtustrankaFormatedWithAdressOIB_1"> DOMAR SERVIS d.o.o. za upravljanje i održavanje zgrada, OIB 35450793841, Hrvace 116, 21233 Hrvace</derivirana_varijabla>
  </DomainObject.Predmet.ProtustrankaFormatedWithAdressOIB>
  <DomainObject.Predmet.ProtustrankaWithAdress>
    <izvorni_sadrzaj>DOMAR SERVIS d.o.o. za upravljanje i održavanje zgrada Hrvace 116, 21233 Hrvace</izvorni_sadrzaj>
    <derivirana_varijabla naziv="DomainObject.Predmet.ProtustrankaWithAdress_1">DOMAR SERVIS d.o.o. za upravljanje i održavanje zgrada Hrvace 116, 21233 Hrvace</derivirana_varijabla>
  </DomainObject.Predmet.ProtustrankaWithAdress>
  <DomainObject.Predmet.ProtustrankaWithAdressOIB>
    <izvorni_sadrzaj>DOMAR SERVIS d.o.o. za upravljanje i održavanje zgrada, OIB 35450793841, Hrvace 116, 21233 Hrvace</izvorni_sadrzaj>
    <derivirana_varijabla naziv="DomainObject.Predmet.ProtustrankaWithAdressOIB_1">DOMAR SERVIS d.o.o. za upravljanje i održavanje zgrada, OIB 35450793841, Hrvace 116, 21233 Hrvace</derivirana_varijabla>
  </DomainObject.Predmet.ProtustrankaWithAdressOIB>
  <DomainObject.Predmet.ProtustrankaNazivFormated>
    <izvorni_sadrzaj>DOMAR SERVIS d.o.o. za upravljanje i održavanje zgrada</izvorni_sadrzaj>
    <derivirana_varijabla naziv="DomainObject.Predmet.ProtustrankaNazivFormated_1">DOMAR SERVIS d.o.o. za upravljanje i održavanje zgrada</derivirana_varijabla>
  </DomainObject.Predmet.ProtustrankaNazivFormated>
  <DomainObject.Predmet.ProtustrankaNazivFormatedOIB>
    <izvorni_sadrzaj>DOMAR SERVIS d.o.o. za upravljanje i održavanje zgrada, OIB 35450793841</izvorni_sadrzaj>
    <derivirana_varijabla naziv="DomainObject.Predmet.ProtustrankaNazivFormatedOIB_1">DOMAR SERVIS d.o.o. za upravljanje i održavanje zgrada, OIB 35450793841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2546.91</izvorni_sadrzaj>
    <derivirana_varijabla naziv="DomainObject.Predmet.TrenutnaVrijednost_1">2546.91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DOMAR SERVIS d.o.o. za upravljanje i održavanje zgrada</item>
    </izvorni_sadrzaj>
    <derivirana_varijabla naziv="DomainObject.Predmet.ProtuStrankaListFormated_1">
      <item>DOMAR SERVIS d.o.o. za upravljanje i održavanje zgrada</item>
    </derivirana_varijabla>
  </DomainObject.Predmet.ProtuStrankaListFormated>
  <DomainObject.Predmet.ProtuStrankaListFormatedOIB>
    <izvorni_sadrzaj>
      <item>DOMAR SERVIS d.o.o. za upravljanje i održavanje zgrada, OIB 35450793841</item>
    </izvorni_sadrzaj>
    <derivirana_varijabla naziv="DomainObject.Predmet.ProtuStrankaListFormatedOIB_1">
      <item>DOMAR SERVIS d.o.o. za upravljanje i održavanje zgrada, OIB 35450793841</item>
    </derivirana_varijabla>
  </DomainObject.Predmet.ProtuStrankaListFormatedOIB>
  <DomainObject.Predmet.ProtuStrankaListFormatedWithAdress>
    <izvorni_sadrzaj>
      <item>DOMAR SERVIS d.o.o. za upravljanje i održavanje zgrada, Hrvace 116, 21233 Hrvace</item>
    </izvorni_sadrzaj>
    <derivirana_varijabla naziv="DomainObject.Predmet.ProtuStrankaListFormatedWithAdress_1">
      <item>DOMAR SERVIS d.o.o. za upravljanje i održavanje zgrada, Hrvace 116, 21233 Hrvace</item>
    </derivirana_varijabla>
  </DomainObject.Predmet.ProtuStrankaListFormatedWithAdress>
  <DomainObject.Predmet.ProtuStrankaListFormatedWithAdressOIB>
    <izvorni_sadrzaj>
      <item>DOMAR SERVIS d.o.o. za upravljanje i održavanje zgrada, OIB 35450793841, Hrvace 116, 21233 Hrvace</item>
    </izvorni_sadrzaj>
    <derivirana_varijabla naziv="DomainObject.Predmet.ProtuStrankaListFormatedWithAdressOIB_1">
      <item>DOMAR SERVIS d.o.o. za upravljanje i održavanje zgrada, OIB 35450793841, Hrvace 116, 21233 Hrvace</item>
    </derivirana_varijabla>
  </DomainObject.Predmet.ProtuStrankaListFormatedWithAdressOIB>
  <DomainObject.Predmet.ProtuStrankaListNazivFormated>
    <izvorni_sadrzaj>
      <item>DOMAR SERVIS d.o.o. za upravljanje i održavanje zgrada</item>
    </izvorni_sadrzaj>
    <derivirana_varijabla naziv="DomainObject.Predmet.ProtuStrankaListNazivFormated_1">
      <item>DOMAR SERVIS d.o.o. za upravljanje i održavanje zgrada</item>
    </derivirana_varijabla>
  </DomainObject.Predmet.ProtuStrankaListNazivFormated>
  <DomainObject.Predmet.ProtuStrankaListNazivFormatedOIB>
    <izvorni_sadrzaj>
      <item>DOMAR SERVIS d.o.o. za upravljanje i održavanje zgrada, OIB 35450793841</item>
    </izvorni_sadrzaj>
    <derivirana_varijabla naziv="DomainObject.Predmet.ProtuStrankaListNazivFormatedOIB_1">
      <item>DOMAR SERVIS d.o.o. za upravljanje i održavanje zgrada, OIB 35450793841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DOMAR SERVIS d.o.o. za upravljanje i održavanje zgrada</izvorni_sadrzaj>
    <derivirana_varijabla naziv="DomainObject.Predmet.ProtustrankaIDrugi_1">DOMAR SERVIS d.o.o. za upravljanje i održavanje zgrada</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DOMAR SERVIS d.o.o. za upravljanje i održavanje zgrada, OIB 35450793841, Hrvace 116, 21233 Hrvace</izvorni_sadrzaj>
    <derivirana_varijabla naziv="DomainObject.Predmet.ProtustrankaIDrugiAdressOIB_1">DOMAR SERVIS d.o.o. za upravljanje i održavanje zgrada, OIB 35450793841, Hrvace 116,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DOMAR SERVIS d.o.o. za upravljanje i održavanje zgrada</item>
      <item>FINANCIJSKA AGENCIJA, PODRUŽNICA SPLIT</item>
    </izvorni_sadrzaj>
    <derivirana_varijabla naziv="DomainObject.Predmet.SudioniciListNaziv_1">
      <item>DOMAR SERVIS d.o.o. za upravljanje i održavanje zgrada</item>
      <item>FINANCIJSKA AGENCIJA, PODRUŽNICA SPLIT</item>
    </derivirana_varijabla>
  </DomainObject.Predmet.SudioniciListNaziv>
  <DomainObject.Predmet.SudioniciListAdressOIB>
    <izvorni_sadrzaj>
      <item>DOMAR SERVIS d.o.o. za upravljanje i održavanje zgrada, OIB 35450793841, Hrvace 116,21233 Hrvace</item>
      <item>FINANCIJSKA AGENCIJA, PODRUŽNICA SPLIT, OIB 85821130368, Mažuranićevo šetalište 24b,21000 Split</item>
    </izvorni_sadrzaj>
    <derivirana_varijabla naziv="DomainObject.Predmet.SudioniciListAdressOIB_1">
      <item>DOMAR SERVIS d.o.o. za upravljanje i održavanje zgrada, OIB 35450793841, Hrvace 116,21233 Hrvace</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35450793841</item>
      <item>, OIB 85821130368</item>
    </izvorni_sadrzaj>
    <derivirana_varijabla naziv="DomainObject.Predmet.SudioniciListNazivOIB_1">
      <item>, OIB 35450793841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6123</properties:Characters>
  <properties:Lines>143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2016-05-06T12:22:00Z</dcterms:created>
  <dc:creator>Katarina Franković</dc:creator>
  <cp:lastModifiedBy>Katarina Franković</cp:lastModifiedBy>
  <cp:lastPrinted>2016-05-06T12:16:00Z</cp:lastPrinted>
  <dcterms:modified xmlns:xsi="http://www.w3.org/2001/XMLSchema-instance" xsi:type="dcterms:W3CDTF">2016-05-06T12:23:00Z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