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872f" w14:paraId="52b872f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94CAC">
        <w:t>1</w:t>
      </w:r>
      <w:r w:rsidR="006A4863">
        <w:t>4</w:t>
      </w:r>
      <w:r w:rsidR="00194CAC">
        <w:t>7</w:t>
      </w:r>
      <w:r w:rsidR="00BE14DE">
        <w:t>/</w:t>
      </w:r>
      <w:r w:rsidR="006A4863">
        <w:t>17</w:t>
      </w:r>
      <w:r w:rsidR="00245588">
        <w:t>-</w:t>
      </w:r>
      <w:r w:rsidR="006A486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>dužnikom</w:t>
      </w:r>
      <w:r w:rsidR="00D74CF9">
        <w:t xml:space="preserve"> </w:t>
      </w:r>
      <w:r w:rsidR="00194CAC">
        <w:t>VENI TOURS d.o.o., Starigrad, Alojzija Stepinca 14, OIB: 53363160241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D323E3">
        <w:t>19.</w:t>
      </w:r>
      <w:r w:rsidR="00194CAC">
        <w:t xml:space="preserve"> travnja</w:t>
      </w:r>
      <w:r w:rsidR="006A4863">
        <w:t xml:space="preserve"> 2017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194CAC">
        <w:t>VENI TOURS d.o.o., Starigrad, Alojzija Stepinca 14, OIB: 53363160241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D323E3" w:rsidP="00194CAC" w:rsidR="000A6B55">
      <w:pPr>
        <w:pStyle w:val="Odlomakpopisa"/>
      </w:pPr>
      <w:r>
        <w:t>8. lipnja</w:t>
      </w:r>
      <w:r w:rsidR="006A4863">
        <w:t xml:space="preserve"> 2017</w:t>
      </w:r>
      <w:r w:rsidR="00A70A5D">
        <w:t>. u</w:t>
      </w:r>
      <w:r w:rsidR="00A70A5D" w:rsidRPr="00F60CD9">
        <w:t xml:space="preserve"> </w:t>
      </w:r>
      <w:r>
        <w:t>11,45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323E3" w:rsidP="000A6B55" w:rsidR="000A6B55">
      <w:pPr>
        <w:jc w:val="center"/>
      </w:pPr>
      <w:r>
        <w:t>8. lipnja</w:t>
      </w:r>
      <w:r w:rsidR="006A4863">
        <w:t xml:space="preserve"> 2017. u </w:t>
      </w:r>
      <w:r>
        <w:t>11,47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D74CF9" w:rsidR="00D74CF9" w:rsidRPr="006A6907">
      <w:pPr>
        <w:jc w:val="both"/>
      </w:pPr>
      <w:r w:rsidRPr="00F60CD9">
        <w:tab/>
      </w:r>
      <w:r w:rsidR="00D74CF9" w:rsidRPr="00F60CD9">
        <w:tab/>
      </w:r>
      <w:r w:rsidR="00D74CF9">
        <w:t>Financijska agencija je</w:t>
      </w:r>
      <w:r w:rsidR="00D74CF9" w:rsidRPr="004E0D54">
        <w:t xml:space="preserve"> dostavi</w:t>
      </w:r>
      <w:r w:rsidR="00D74CF9">
        <w:t>la</w:t>
      </w:r>
      <w:r w:rsidR="00D74CF9" w:rsidRPr="004E0D54">
        <w:t xml:space="preserve"> ovom sudu prijedlog za </w:t>
      </w:r>
      <w:r w:rsidR="00D74CF9">
        <w:t>otvaranje</w:t>
      </w:r>
      <w:r w:rsidR="00D74CF9" w:rsidRPr="004E0D54">
        <w:t xml:space="preserve"> stečajnog postupka nad stečajnim dužnikom </w:t>
      </w:r>
      <w:r w:rsidR="00194CAC">
        <w:t>VENI TOURS d.o.o., Starigrad</w:t>
      </w:r>
      <w:r w:rsidR="00FF4978">
        <w:t xml:space="preserve">, </w:t>
      </w:r>
      <w:r w:rsidR="00D74CF9" w:rsidRPr="004E0D54">
        <w:t>navodeći da</w:t>
      </w:r>
      <w:r w:rsidR="00D74CF9">
        <w:t xml:space="preserve"> dužnik na </w:t>
      </w:r>
      <w:r w:rsidR="00D74CF9" w:rsidRPr="006A6907">
        <w:t xml:space="preserve">dan </w:t>
      </w:r>
      <w:r w:rsidR="00194CAC">
        <w:t>31. ožujka</w:t>
      </w:r>
      <w:r w:rsidR="006A4863">
        <w:t xml:space="preserve"> 2017</w:t>
      </w:r>
      <w:r w:rsidR="00D74CF9">
        <w:t>.</w:t>
      </w:r>
      <w:r w:rsidR="00D74CF9" w:rsidRPr="006A6907">
        <w:t xml:space="preserve"> u Očevidniku redoslijeda osnova za plaćanje ima evidentirane neizvršene </w:t>
      </w:r>
      <w:r w:rsidR="00D74CF9" w:rsidRPr="006A6907">
        <w:lastRenderedPageBreak/>
        <w:t xml:space="preserve">osnove za plaćanje u neprekinutom razdoblju od </w:t>
      </w:r>
      <w:r w:rsidR="00D74CF9">
        <w:t>120</w:t>
      </w:r>
      <w:r w:rsidR="00D74CF9" w:rsidRPr="006A6907">
        <w:t xml:space="preserve"> dana u iznosu od </w:t>
      </w:r>
      <w:r w:rsidR="00194CAC">
        <w:t>8.516,77</w:t>
      </w:r>
      <w:r w:rsidR="00D74CF9">
        <w:t xml:space="preserve"> </w:t>
      </w:r>
      <w:r w:rsidR="00D74CF9" w:rsidRPr="006A6907">
        <w:t>kun</w:t>
      </w:r>
      <w:r w:rsidR="00D74CF9">
        <w:t>a</w:t>
      </w:r>
      <w:r w:rsidR="00D74CF9" w:rsidRPr="006A6907">
        <w:t xml:space="preserve">, te da ima </w:t>
      </w:r>
      <w:r w:rsidR="00FF4978">
        <w:t>jednog</w:t>
      </w:r>
      <w:r w:rsidR="00FF4978" w:rsidRPr="006A6907">
        <w:t xml:space="preserve"> </w:t>
      </w:r>
      <w:r w:rsidR="00D74CF9" w:rsidRPr="006A6907">
        <w:t xml:space="preserve">zaposlenika. </w:t>
      </w:r>
      <w:r w:rsidR="00D74CF9">
        <w:t xml:space="preserve">  </w:t>
      </w:r>
    </w:p>
    <w:p w:rsidRDefault="00D74CF9" w:rsidP="00D74CF9" w:rsidR="00D74CF9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 xml:space="preserve">, to je valjalo odrediti ročište radi utvrđivanja uvjeta za otvaranje i vođenje stečajnog postupka.  </w:t>
      </w:r>
      <w:r w:rsidRPr="00577846">
        <w:t xml:space="preserve"> </w:t>
      </w:r>
    </w:p>
    <w:p w:rsidRDefault="00D74CF9" w:rsidP="00D74CF9" w:rsidR="00D74CF9" w:rsidRPr="00F60CD9"/>
    <w:p w:rsidRDefault="005A3991" w:rsidP="00D74CF9" w:rsidR="005A3991" w:rsidRPr="00F60CD9">
      <w:pPr>
        <w:jc w:val="both"/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D323E3">
        <w:t>19.</w:t>
      </w:r>
      <w:r w:rsidR="00194CAC">
        <w:t xml:space="preserve"> travnja</w:t>
      </w:r>
      <w:r w:rsidR="006A4863">
        <w:t xml:space="preserve"> 2017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5758BA" w:rsidR="0020610B" w:rsidRPr="00F60CD9">
      <w:pPr>
        <w:numPr>
          <w:ilvl w:val="0"/>
          <w:numId w:val="3"/>
        </w:numPr>
      </w:pPr>
      <w:r>
        <w:t xml:space="preserve">dužniku </w:t>
      </w:r>
      <w:r w:rsidR="00194CAC">
        <w:t xml:space="preserve">VENI TOURS d.o.o., Starigrad, Alojzija Stepinca 14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194CAC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Ivan Bušljeta, Starigrad, Alojzija Stepinca 14</w:t>
      </w:r>
      <w:r w:rsidR="00927A30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</w:t>
      </w:r>
      <w:r w:rsidR="006A4863">
        <w:t>e-oglasna ploča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C76A6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194CAC">
      <w:t>147</w:t>
    </w:r>
    <w:r w:rsidR="006A4863">
      <w:t>/17-4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C76A6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C7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6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6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6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6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C7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6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6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6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6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St-147/2017</izvorni_sadrzaj>
    <derivirana_varijabla naziv="DomainObject.Predmet.OznakaBroj_1">St-147/2017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VENI TOURS putnička agencija d.o.o.</izvorni_sadrzaj>
    <derivirana_varijabla naziv="DomainObject.Predmet.ProtustrankaFormated_1">  VENI TOURS putnička agencija d.o.o.</derivirana_varijabla>
  </DomainObject.Predmet.ProtustrankaFormated>
  <DomainObject.Predmet.ProtustrankaFormatedOIB>
    <izvorni_sadrzaj>  VENI TOURS putnička agencija d.o.o., OIB 53363160241</izvorni_sadrzaj>
    <derivirana_varijabla naziv="DomainObject.Predmet.ProtustrankaFormatedOIB_1">  VENI TOURS putnička agencija d.o.o., OIB 53363160241</derivirana_varijabla>
  </DomainObject.Predmet.ProtustrankaFormatedOIB>
  <DomainObject.Predmet.ProtustrankaFormatedWithAdress>
    <izvorni_sadrzaj> VENI TOURS putnička agencija d.o.o., Alojzija Stepinca 14, 23244 Starigrad</izvorni_sadrzaj>
    <derivirana_varijabla naziv="DomainObject.Predmet.ProtustrankaFormatedWithAdress_1"> VENI TOURS putnička agencija d.o.o., Alojzija Stepinca 14, 23244 Starigrad</derivirana_varijabla>
  </DomainObject.Predmet.ProtustrankaFormatedWithAdress>
  <DomainObject.Predmet.ProtustrankaFormatedWithAdressOIB>
    <izvorni_sadrzaj> VENI TOURS putnička agencija d.o.o., OIB 53363160241, Alojzija Stepinca 14, 23244 Starigrad</izvorni_sadrzaj>
    <derivirana_varijabla naziv="DomainObject.Predmet.ProtustrankaFormatedWithAdressOIB_1"> VENI TOURS putnička agencija d.o.o., OIB 53363160241, Alojzija Stepinca 14, 23244 Starigrad</derivirana_varijabla>
  </DomainObject.Predmet.ProtustrankaFormatedWithAdressOIB>
  <DomainObject.Predmet.ProtustrankaWithAdress>
    <izvorni_sadrzaj>VENI TOURS putnička agencija d.o.o. Alojzija Stepinca 14, 23244 Starigrad</izvorni_sadrzaj>
    <derivirana_varijabla naziv="DomainObject.Predmet.ProtustrankaWithAdress_1">VENI TOURS putnička agencija d.o.o. Alojzija Stepinca 14, 23244 Starigrad</derivirana_varijabla>
  </DomainObject.Predmet.ProtustrankaWithAdress>
  <DomainObject.Predmet.ProtustrankaWithAdressOIB>
    <izvorni_sadrzaj>VENI TOURS putnička agencija d.o.o., OIB 53363160241, Alojzija Stepinca 14, 23244 Starigrad</izvorni_sadrzaj>
    <derivirana_varijabla naziv="DomainObject.Predmet.ProtustrankaWithAdressOIB_1">VENI TOURS putnička agencija d.o.o., OIB 53363160241, Alojzija Stepinca 14, 23244 Starigrad</derivirana_varijabla>
  </DomainObject.Predmet.ProtustrankaWithAdressOIB>
  <DomainObject.Predmet.ProtustrankaNazivFormated>
    <izvorni_sadrzaj>VENI TOURS putnička agencija d.o.o.</izvorni_sadrzaj>
    <derivirana_varijabla naziv="DomainObject.Predmet.ProtustrankaNazivFormated_1">VENI TOURS putnička agencija d.o.o.</derivirana_varijabla>
  </DomainObject.Predmet.ProtustrankaNazivFormated>
  <DomainObject.Predmet.ProtustrankaNazivFormatedOIB>
    <izvorni_sadrzaj>VENI TOURS putnička agencija d.o.o., OIB 53363160241</izvorni_sadrzaj>
    <derivirana_varijabla naziv="DomainObject.Predmet.ProtustrankaNazivFormatedOIB_1">VENI TOURS putnička agencija d.o.o., OIB 53363160241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VENI TOURS putnička agencija d.o.o.</item>
    </izvorni_sadrzaj>
    <derivirana_varijabla naziv="DomainObject.Predmet.ProtuStrankaListFormated_1">
      <item>VENI TOURS putnička agencija d.o.o.</item>
    </derivirana_varijabla>
  </DomainObject.Predmet.ProtuStrankaListFormated>
  <DomainObject.Predmet.ProtuStrankaListFormatedOIB>
    <izvorni_sadrzaj>
      <item>VENI TOURS putnička agencija d.o.o., OIB 53363160241</item>
    </izvorni_sadrzaj>
    <derivirana_varijabla naziv="DomainObject.Predmet.ProtuStrankaListFormatedOIB_1">
      <item>VENI TOURS putnička agencija d.o.o., OIB 53363160241</item>
    </derivirana_varijabla>
  </DomainObject.Predmet.ProtuStrankaListFormatedOIB>
  <DomainObject.Predmet.ProtuStrankaListFormatedWithAdress>
    <izvorni_sadrzaj>
      <item>VENI TOURS putnička agencija d.o.o., Alojzija Stepinca 14, 23244 Starigrad</item>
    </izvorni_sadrzaj>
    <derivirana_varijabla naziv="DomainObject.Predmet.ProtuStrankaListFormatedWithAdress_1">
      <item>VENI TOURS putnička agencija d.o.o., Alojzija Stepinca 14, 23244 Starigrad</item>
    </derivirana_varijabla>
  </DomainObject.Predmet.ProtuStrankaListFormatedWithAdress>
  <DomainObject.Predmet.ProtuStrankaListFormatedWithAdressOIB>
    <izvorni_sadrzaj>
      <item>VENI TOURS putnička agencija d.o.o., OIB 53363160241, Alojzija Stepinca 14, 23244 Starigrad</item>
    </izvorni_sadrzaj>
    <derivirana_varijabla naziv="DomainObject.Predmet.ProtuStrankaListFormatedWithAdressOIB_1">
      <item>VENI TOURS putnička agencija d.o.o., OIB 53363160241, Alojzija Stepinca 14, 23244 Starigrad</item>
    </derivirana_varijabla>
  </DomainObject.Predmet.ProtuStrankaListFormatedWithAdressOIB>
  <DomainObject.Predmet.ProtuStrankaListNazivFormated>
    <izvorni_sadrzaj>
      <item>VENI TOURS putnička agencija d.o.o.</item>
    </izvorni_sadrzaj>
    <derivirana_varijabla naziv="DomainObject.Predmet.ProtuStrankaListNazivFormated_1">
      <item>VENI TOURS putnička agencija d.o.o.</item>
    </derivirana_varijabla>
  </DomainObject.Predmet.ProtuStrankaListNazivFormated>
  <DomainObject.Predmet.ProtuStrankaListNazivFormatedOIB>
    <izvorni_sadrzaj>
      <item>VENI TOURS putnička agencija d.o.o., OIB 53363160241</item>
    </izvorni_sadrzaj>
    <derivirana_varijabla naziv="DomainObject.Predmet.ProtuStrankaListNazivFormatedOIB_1">
      <item>VENI TOURS putnička agencija d.o.o., OIB 53363160241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VENI TOURS putnička agencija d.o.o.</izvorni_sadrzaj>
    <derivirana_varijabla naziv="DomainObject.Predmet.ProtustrankaIDrugi_1">VENI TOURS putnička agencija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VENI TOURS putnička agencija d.o.o., OIB 53363160241, Alojzija Stepinca 14, 23244 Starigrad</izvorni_sadrzaj>
    <derivirana_varijabla naziv="DomainObject.Predmet.ProtustrankaIDrugiAdressOIB_1">VENI TOURS putnička agencija d.o.o., OIB 53363160241, Alojzija Stepinca 14,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VENI TOURS putnička agencija d.o.o.</item>
    </izvorni_sadrzaj>
    <derivirana_varijabla naziv="DomainObject.Predmet.SudioniciListNaziv_1">
      <item>FINA</item>
      <item>VENI TOURS putnička agencija d.o.o.</item>
    </derivirana_varijabla>
  </DomainObject.Predmet.SudioniciListNaziv>
  <DomainObject.Predmet.SudioniciListAdressOIB>
    <izvorni_sadrzaj>
      <item>FINA, OIB 85821130368</item>
      <item>VENI TOURS putnička agencija d.o.o., OIB 53363160241, Alojzija Stepinca 14,23244 Starigrad</item>
    </izvorni_sadrzaj>
    <derivirana_varijabla naziv="DomainObject.Predmet.SudioniciListAdressOIB_1">
      <item>FINA, OIB 85821130368</item>
      <item>VENI TOURS putnička agencija d.o.o., OIB 53363160241, Alojzija Stepinca 14,23244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53363160241</item>
    </izvorni_sadrzaj>
    <derivirana_varijabla naziv="DomainObject.Predmet.SudioniciListNazivOIB_1">
      <item>, OIB 85821130368</item>
      <item>, OIB 53363160241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B9A90C-E736-45F3-8FF6-992A723929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1896</properties:Characters>
  <properties:Lines>81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2017-04-06T12:57:00Z</dcterms:created>
  <dc:creator>Administrator</dc:creator>
  <cp:lastModifiedBy>Nena Mužanović</cp:lastModifiedBy>
  <cp:lastPrinted>2016-09-13T09:06:00Z</cp:lastPrinted>
  <dcterms:modified xmlns:xsi="http://www.w3.org/2001/XMLSchema-instance" xsi:type="dcterms:W3CDTF">2017-04-20T06:05:00Z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