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4aec" w14:paraId="a5a4ae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CD09EC">
        <w:t>2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CD09EC">
        <w:t>PRVA HRVATSKA UDRUGA ZA PROMICANJE KORIŠTENJA HHO – „HHO TANDEM“, Zagreb, Kašina, Prekvršje 34, Registarski broj: 21008540, OIB: 20719815307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D09EC">
        <w:t>PRVA HRVATSKA UDRUGA ZA PROMICANJE KORIŠTENJA HHO – „HHO TANDEM“, Zagreb, Kašina, Prekvršje 34, Registarski broj: 21008540, OIB: 20719815307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810F29">
        <w:t>Nikola Bojanić, Osijek, Bračka 179</w:t>
      </w:r>
      <w:r w:rsidRPr="00B03FBD">
        <w:t>, OIB</w:t>
      </w:r>
      <w:r w:rsidR="00465D0C">
        <w:t>:</w:t>
      </w:r>
      <w:r w:rsidRPr="00B03FBD">
        <w:t xml:space="preserve"> </w:t>
      </w:r>
      <w:r w:rsidR="00810F29">
        <w:t>32886956915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D09EC">
        <w:t>PRVA HRVATSKA UDRUGA ZA PROMICANJE KORIŠTENJA HHO – „HHO TANDEM“, Zagreb, Kašina, Prekvršje 34, Registarski broj: 21008540, OIB: 20719815307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CD09EC">
        <w:t>PRVA HRVATSKA UDRUGA ZA PROMICANJE KORIŠTENJA HHO – „HHO TANDEM“, Zagreb, Kašina, Prekvršje 34, Registarski broj: 21008540, OIB: 20719815307</w:t>
      </w:r>
      <w:r>
        <w:t>.</w:t>
      </w:r>
    </w:p>
    <w:p w:rsidRDefault="00EF3E77" w:rsidP="00EF3E77" w:rsidR="00EF3E77">
      <w:pPr>
        <w:jc w:val="both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2A5389">
        <w:t>1</w:t>
      </w:r>
      <w:r w:rsidR="00CD09EC">
        <w:t>2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CD09EC">
        <w:t>2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4E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F3914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59FA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5754A"/>
    <w:rsid w:val="00B514E4"/>
    <w:rsid w:val="00B82754"/>
    <w:rsid w:val="00BB1CF1"/>
    <w:rsid w:val="00C3775B"/>
    <w:rsid w:val="00C76E52"/>
    <w:rsid w:val="00C818C4"/>
    <w:rsid w:val="00CC09E0"/>
    <w:rsid w:val="00CD09EC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70AB7"/>
    <w:rsid w:val="00EF3E77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70A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0A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A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A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70A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0A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A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A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HRVATSKA UDRUGA ZA PROMICANJE KORIŠTENJA HHO - ''HHO TANDEM''</izvorni_sadrzaj>
    <derivirana_varijabla naziv="DomainObject.Predmet.ProtustrankaFormated_1">  PRVA HRVATSKA UDRUGA ZA PROMICANJE KORIŠTENJA HHO - ''HHO TANDEM''</derivirana_varijabla>
  </DomainObject.Predmet.ProtustrankaFormated>
  <DomainObject.Predmet.ProtustrankaFormatedOIB>
    <izvorni_sadrzaj>  PRVA HRVATSKA UDRUGA ZA PROMICANJE KORIŠTENJA HHO - ''HHO TANDEM'', OIB 20719815307</izvorni_sadrzaj>
    <derivirana_varijabla naziv="DomainObject.Predmet.ProtustrankaFormatedOIB_1">  PRVA HRVATSKA UDRUGA ZA PROMICANJE KORIŠTENJA HHO - ''HHO TANDEM'', OIB 20719815307</derivirana_varijabla>
  </DomainObject.Predmet.ProtustrankaFormatedOIB>
  <DomainObject.Predmet.ProtustrankaFormatedWithAdress>
    <izvorni_sadrzaj> PRVA HRVATSKA UDRUGA ZA PROMICANJE KORIŠTENJA HHO - ''HHO TANDEM'', Prekvršje 34, 10362 Kašina</izvorni_sadrzaj>
    <derivirana_varijabla naziv="DomainObject.Predmet.ProtustrankaFormatedWithAdress_1"> PRVA HRVATSKA UDRUGA ZA PROMICANJE KORIŠTENJA HHO - ''HHO TANDEM'', Prekvršje 34, 10362 Kašina</derivirana_varijabla>
  </DomainObject.Predmet.ProtustrankaFormatedWithAdress>
  <DomainObject.Predmet.ProtustrankaFormatedWithAdressOIB>
    <izvorni_sadrzaj> PRVA HRVATSKA UDRUGA ZA PROMICANJE KORIŠTENJA HHO - ''HHO TANDEM'', OIB 20719815307, Prekvršje 34, 10362 Kašina</izvorni_sadrzaj>
    <derivirana_varijabla naziv="DomainObject.Predmet.ProtustrankaFormatedWithAdressOIB_1"> PRVA HRVATSKA UDRUGA ZA PROMICANJE KORIŠTENJA HHO - ''HHO TANDEM'', OIB 20719815307, Prekvršje 34, 10362 Kašina</derivirana_varijabla>
  </DomainObject.Predmet.ProtustrankaFormatedWithAdressOIB>
  <DomainObject.Predmet.ProtustrankaWithAdress>
    <izvorni_sadrzaj>PRVA HRVATSKA UDRUGA ZA PROMICANJE KORIŠTENJA HHO - ''HHO TANDEM'' Prekvršje 34, 10362 Kašina</izvorni_sadrzaj>
    <derivirana_varijabla naziv="DomainObject.Predmet.ProtustrankaWithAdress_1">PRVA HRVATSKA UDRUGA ZA PROMICANJE KORIŠTENJA HHO - ''HHO TANDEM'' Prekvršje 34, 10362 Kašina</derivirana_varijabla>
  </DomainObject.Predmet.ProtustrankaWithAdress>
  <DomainObject.Predmet.ProtustrankaWithAdressOIB>
    <izvorni_sadrzaj>PRVA HRVATSKA UDRUGA ZA PROMICANJE KORIŠTENJA HHO - ''HHO TANDEM'', OIB 20719815307, Prekvršje 34, 10362 Kašina</izvorni_sadrzaj>
    <derivirana_varijabla naziv="DomainObject.Predmet.ProtustrankaWithAdressOIB_1">PRVA HRVATSKA UDRUGA ZA PROMICANJE KORIŠTENJA HHO - ''HHO TANDEM'', OIB 20719815307, Prekvršje 34, 10362 Kašina</derivirana_varijabla>
  </DomainObject.Predmet.ProtustrankaWithAdressOIB>
  <DomainObject.Predmet.ProtustrankaNazivFormated>
    <izvorni_sadrzaj>PRVA HRVATSKA UDRUGA ZA PROMICANJE KORIŠTENJA HHO - ''HHO TANDEM''</izvorni_sadrzaj>
    <derivirana_varijabla naziv="DomainObject.Predmet.ProtustrankaNazivFormated_1">PRVA HRVATSKA UDRUGA ZA PROMICANJE KORIŠTENJA HHO - ''HHO TANDEM''</derivirana_varijabla>
  </DomainObject.Predmet.ProtustrankaNazivFormated>
  <DomainObject.Predmet.ProtustrankaNazivFormatedOIB>
    <izvorni_sadrzaj>PRVA HRVATSKA UDRUGA ZA PROMICANJE KORIŠTENJA HHO - ''HHO TANDEM'', OIB 20719815307</izvorni_sadrzaj>
    <derivirana_varijabla naziv="DomainObject.Predmet.ProtustrankaNazivFormatedOIB_1">PRVA HRVATSKA UDRUGA ZA PROMICANJE KORIŠTENJA HHO - ''HHO TANDEM'', OIB 20719815307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HRVATSKA UDRUGA ZA PROMICANJE KORIŠTENJA HHO - ''HHO TANDEM''</item>
    </izvorni_sadrzaj>
    <derivirana_varijabla naziv="DomainObject.Predmet.ProtuStrankaListFormated_1">
      <item>PRVA HRVATSKA UDRUGA ZA PROMICANJE KORIŠTENJA HHO - ''HHO TANDEM''</item>
    </derivirana_varijabla>
  </DomainObject.Predmet.ProtuStrankaListFormated>
  <DomainObject.Predmet.ProtuStrankaListFormatedOIB>
    <izvorni_sadrzaj>
      <item>PRVA HRVATSKA UDRUGA ZA PROMICANJE KORIŠTENJA HHO - ''HHO TANDEM'', OIB 20719815307</item>
    </izvorni_sadrzaj>
    <derivirana_varijabla naziv="DomainObject.Predmet.ProtuStrankaListFormatedOIB_1">
      <item>PRVA HRVATSKA UDRUGA ZA PROMICANJE KORIŠTENJA HHO - ''HHO TANDEM'', OIB 20719815307</item>
    </derivirana_varijabla>
  </DomainObject.Predmet.ProtuStrankaListFormatedOIB>
  <DomainObject.Predmet.ProtuStrankaListFormatedWithAdress>
    <izvorni_sadrzaj>
      <item>PRVA HRVATSKA UDRUGA ZA PROMICANJE KORIŠTENJA HHO - ''HHO TANDEM'', Prekvršje 34, 10362 Kašina</item>
    </izvorni_sadrzaj>
    <derivirana_varijabla naziv="DomainObject.Predmet.ProtuStrankaListFormatedWithAdress_1">
      <item>PRVA HRVATSKA UDRUGA ZA PROMICANJE KORIŠTENJA HHO - ''HHO TANDEM'', Prekvršje 34, 10362 Kašina</item>
    </derivirana_varijabla>
  </DomainObject.Predmet.ProtuStrankaListFormatedWithAdress>
  <DomainObject.Predmet.ProtuStrankaListFormatedWithAdressOIB>
    <izvorni_sadrzaj>
      <item>PRVA HRVATSKA UDRUGA ZA PROMICANJE KORIŠTENJA HHO - ''HHO TANDEM'', OIB 20719815307, Prekvršje 34, 10362 Kašina</item>
    </izvorni_sadrzaj>
    <derivirana_varijabla naziv="DomainObject.Predmet.ProtuStrankaListFormatedWithAdressOIB_1">
      <item>PRVA HRVATSKA UDRUGA ZA PROMICANJE KORIŠTENJA HHO - ''HHO TANDEM'', OIB 20719815307, Prekvršje 34, 10362 Kašina</item>
    </derivirana_varijabla>
  </DomainObject.Predmet.ProtuStrankaListFormatedWithAdressOIB>
  <DomainObject.Predmet.ProtuStrankaListNazivFormated>
    <izvorni_sadrzaj>
      <item>PRVA HRVATSKA UDRUGA ZA PROMICANJE KORIŠTENJA HHO - ''HHO TANDEM''</item>
    </izvorni_sadrzaj>
    <derivirana_varijabla naziv="DomainObject.Predmet.ProtuStrankaListNazivFormated_1">
      <item>PRVA HRVATSKA UDRUGA ZA PROMICANJE KORIŠTENJA HHO - ''HHO TANDEM''</item>
    </derivirana_varijabla>
  </DomainObject.Predmet.ProtuStrankaListNazivFormated>
  <DomainObject.Predmet.ProtuStrankaListNazivFormatedOIB>
    <izvorni_sadrzaj>
      <item>PRVA HRVATSKA UDRUGA ZA PROMICANJE KORIŠTENJA HHO - ''HHO TANDEM'', OIB 20719815307</item>
    </izvorni_sadrzaj>
    <derivirana_varijabla naziv="DomainObject.Predmet.ProtuStrankaListNazivFormatedOIB_1">
      <item>PRVA HRVATSKA UDRUGA ZA PROMICANJE KORIŠTENJA HHO - ''HHO TANDEM'', OIB 20719815307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HRVATSKA UDRUGA ZA PROMICANJE KORIŠTENJA HHO - ''HHO TANDEM''</izvorni_sadrzaj>
    <derivirana_varijabla naziv="DomainObject.Predmet.ProtustrankaIDrugi_1">PRVA HRVATSKA UDRUGA ZA PROMICANJE KORIŠTENJA HHO - ''HHO TANDEM''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PRVA HRVATSKA UDRUGA ZA PROMICANJE KORIŠTENJA HHO - ''HHO TANDEM'', OIB 20719815307, Prekvršje 34, 10362 Kašina</izvorni_sadrzaj>
    <derivirana_varijabla naziv="DomainObject.Predmet.ProtustrankaIDrugiAdressOIB_1">PRVA HRVATSKA UDRUGA ZA PROMICANJE KORIŠTENJA HHO - ''HHO TANDEM'', OIB 20719815307, Prekvršje 34,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HRVATSKA UDRUGA ZA PROMICANJE KORIŠTENJA HHO - ''HHO TANDEM''</item>
      <item>FINA Regionalni centar Zagreb</item>
    </izvorni_sadrzaj>
    <derivirana_varijabla naziv="DomainObject.Predmet.SudioniciListNaziv_1">
      <item>PRVA HRVATSKA UDRUGA ZA PROMICANJE KORIŠTENJA HHO - ''HHO TANDEM''</item>
      <item>FINA Regionalni centar Zagreb</item>
    </derivirana_varijabla>
  </DomainObject.Predmet.SudioniciListNaziv>
  <DomainObject.Predmet.SudioniciListAdressOIB>
    <izvorni_sadrzaj>
      <item>PRVA HRVATSKA UDRUGA ZA PROMICANJE KORIŠTENJA HHO - ''HHO TANDEM'', OIB 20719815307, Prekvršje 34,10362 Kašina</item>
      <item>FINA Regionalni centar Zagreb, OIB 85821130368, Trg svibanjskih žrtava 1995. br. 1,10000 Zagreb</item>
    </izvorni_sadrzaj>
    <derivirana_varijabla naziv="DomainObject.Predmet.SudioniciListAdressOIB_1">
      <item>PRVA HRVATSKA UDRUGA ZA PROMICANJE KORIŠTENJA HHO - ''HHO TANDEM'', OIB 20719815307, Prekvršje 34,10362 Kašina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20719815307</item>
      <item>, OIB 85821130368</item>
    </izvorni_sadrzaj>
    <derivirana_varijabla naziv="DomainObject.Predmet.SudioniciListNazivOIB_1">
      <item>, OIB 20719815307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99528-DA65-4D6C-958A-6719EE1D0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2723</properties:Characters>
  <properties:Lines>96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2016-08-17T05:54:00Z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2016-08-17T06:02:00Z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