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2503" w14:paraId="0ee250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6B625B">
        <w:rPr>
          <w:rFonts w:hAnsi="Times New Roman" w:ascii="Times New Roman"/>
          <w:szCs w:val="24"/>
          <w:lang w:val="hr-HR"/>
        </w:rPr>
        <w:t xml:space="preserve"> </w:t>
      </w:r>
      <w:r w:rsidR="006B625B" w:rsidRPr="008B688C">
        <w:rPr>
          <w:rFonts w:hAnsi="Times New Roman" w:ascii="Times New Roman"/>
        </w:rPr>
        <w:t>NOVI ZAGREB zadruga za multimediju, Zagreb, Stjepana Planića 23, OIB 23480526898</w:t>
      </w:r>
      <w:r w:rsidR="00902A3E" w:rsidRPr="00783C7B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6B625B" w:rsidRPr="008B688C">
        <w:rPr>
          <w:rFonts w:hAnsi="Times New Roman" w:ascii="Times New Roman"/>
        </w:rPr>
        <w:t>NOVI ZAGREB zadruga za multimediju, Zagreb, Stjepana Planića 23, OIB 23480526898</w:t>
      </w:r>
      <w:r w:rsidR="006B625B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6B625B">
        <w:rPr>
          <w:rFonts w:hAnsi="Times New Roman" w:ascii="Times New Roman"/>
          <w:szCs w:val="24"/>
          <w:lang w:val="hr-HR"/>
        </w:rPr>
        <w:t>10.191,16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6B625B">
        <w:rPr>
          <w:rFonts w:hAnsi="Times New Roman" w:ascii="Times New Roman"/>
          <w:lang w:val="hr-HR"/>
        </w:rPr>
        <w:t>6351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CD6D1D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D6D1D" w:rsidP="00492E13" w:rsidR="00CD6D1D">
      <w:pPr>
        <w:jc w:val="center"/>
      </w:pPr>
    </w:p>
    <w:p w:rsidRDefault="00CD6D1D" w:rsidP="002152A3" w:rsidR="00CD6D1D" w:rsidRPr="00CD6D1D">
      <w:pPr>
        <w:jc w:val="right"/>
        <w:rPr>
          <w:rFonts w:hAnsi="Times New Roman" w:ascii="Times New Roman"/>
        </w:rPr>
      </w:pPr>
      <w:r w:rsidRPr="00CD6D1D">
        <w:rPr>
          <w:rFonts w:hAnsi="Times New Roman" w:ascii="Times New Roman"/>
        </w:rPr>
        <w:t>za točnost otpravka</w:t>
      </w:r>
    </w:p>
    <w:p w:rsidRDefault="00CD6D1D" w:rsidP="002152A3" w:rsidR="00CD6D1D" w:rsidRPr="00CD6D1D">
      <w:pPr>
        <w:jc w:val="right"/>
        <w:rPr>
          <w:rFonts w:hAnsi="Times New Roman" w:ascii="Times New Roman"/>
        </w:rPr>
      </w:pPr>
      <w:r w:rsidRPr="00CD6D1D">
        <w:rPr>
          <w:rFonts w:hAnsi="Times New Roman" w:ascii="Times New Roman"/>
        </w:rPr>
        <w:t>ovlašteni službenik</w:t>
      </w:r>
    </w:p>
    <w:p w:rsidRDefault="00CD6D1D" w:rsidP="002152A3" w:rsidR="00CD6D1D" w:rsidRPr="00CD6D1D">
      <w:pPr>
        <w:jc w:val="right"/>
        <w:rPr>
          <w:rFonts w:hAnsi="Times New Roman" w:ascii="Times New Roman"/>
        </w:rPr>
      </w:pPr>
      <w:r w:rsidRPr="00CD6D1D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6D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6B625B">
      <w:rPr>
        <w:rFonts w:hAnsi="Times New Roman" w:ascii="Times New Roman"/>
        <w:lang w:val="hr-HR"/>
      </w:rPr>
      <w:t>351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6B625B">
      <w:rPr>
        <w:rFonts w:hAnsi="Times New Roman" w:ascii="Times New Roman"/>
        <w:lang w:val="hr-HR"/>
      </w:rPr>
      <w:t>351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A29F9"/>
    <w:rsid w:val="007B03DE"/>
    <w:rsid w:val="007B4643"/>
    <w:rsid w:val="00801E91"/>
    <w:rsid w:val="00810871"/>
    <w:rsid w:val="008301F7"/>
    <w:rsid w:val="00835BDC"/>
    <w:rsid w:val="00840E3D"/>
    <w:rsid w:val="008433D2"/>
    <w:rsid w:val="00843A4E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D6D1D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D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D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6351</izvorni_sadrzaj>
    <derivirana_varijabla naziv="DomainObject.Predmet.Broj_1">6351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St-6351/2015</izvorni_sadrzaj>
    <derivirana_varijabla naziv="DomainObject.Predmet.OznakaBroj_1">St-6351/2015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ZAGREB zadruga za multimediju zastupanog po punomoćniku JOSIP KAPRALJEVIĆ</izvorni_sadrzaj>
    <derivirana_varijabla naziv="DomainObject.Predmet.ProtustrankaFormated_1">  NOVI ZAGREB zadruga za multimediju zastupanog po punomoćniku JOSIP KAPRALJEVIĆ</derivirana_varijabla>
  </DomainObject.Predmet.ProtustrankaFormated>
  <DomainObject.Predmet.ProtustrankaFormatedOIB>
    <izvorni_sadrzaj>  NOVI ZAGREB zadruga za multimediju, OIB 23480526898 zastupanog po punomoćniku JOSIP KAPRALJEVIĆ</izvorni_sadrzaj>
    <derivirana_varijabla naziv="DomainObject.Predmet.ProtustrankaFormatedOIB_1">  NOVI ZAGREB zadruga za multimediju, OIB 23480526898 zastupanog po punomoćniku JOSIP KAPRALJEVIĆ</derivirana_varijabla>
  </DomainObject.Predmet.ProtustrankaFormatedOIB>
  <DomainObject.Predmet.ProtustrankaFormatedWithAdress>
    <izvorni_sadrzaj> NOVI ZAGREB zadruga za multimediju, Stjepana Planića 23, 10000 Zagreb zastupanog po punomoćniku JOSIP KAPRALJEVIĆ</izvorni_sadrzaj>
    <derivirana_varijabla naziv="DomainObject.Predmet.ProtustrankaFormatedWithAdress_1"> NOVI ZAGREB zadruga za multimediju, Stjepana Planića 23, 10000 Zagreb zastupanog po punomoćniku JOSIP KAPRALJEVIĆ</derivirana_varijabla>
  </DomainObject.Predmet.ProtustrankaFormatedWithAdress>
  <DomainObject.Predmet.ProtustrankaFormatedWithAdressOIB>
    <izvorni_sadrzaj> NOVI ZAGREB zadruga za multimediju, OIB 23480526898, Stjepana Planića 23, 10000 Zagreb zastupanog po punomoćniku JOSIP KAPRALJEVIĆ</izvorni_sadrzaj>
    <derivirana_varijabla naziv="DomainObject.Predmet.ProtustrankaFormatedWithAdressOIB_1"> NOVI ZAGREB zadruga za multimediju, OIB 23480526898, Stjepana Planića 23, 10000 Zagreb zastupanog po punomoćniku JOSIP KAPRALJEVIĆ</derivirana_varijabla>
  </DomainObject.Predmet.ProtustrankaFormatedWithAdressOIB>
  <DomainObject.Predmet.ProtustrankaWithAdress>
    <izvorni_sadrzaj>NOVI ZAGREB zadruga za multimediju Stjepana Planića 23, 10000 Zagreb</izvorni_sadrzaj>
    <derivirana_varijabla naziv="DomainObject.Predmet.ProtustrankaWithAdress_1">NOVI ZAGREB zadruga za multimediju Stjepana Planića 23, 10000 Zagreb</derivirana_varijabla>
  </DomainObject.Predmet.ProtustrankaWithAdress>
  <DomainObject.Predmet.ProtustrankaWithAdressOIB>
    <izvorni_sadrzaj>NOVI ZAGREB zadruga za multimediju, OIB 23480526898, Stjepana Planića 23, 10000 Zagreb</izvorni_sadrzaj>
    <derivirana_varijabla naziv="DomainObject.Predmet.ProtustrankaWithAdressOIB_1">NOVI ZAGREB zadruga za multimediju, OIB 23480526898, Stjepana Planića 23, 10000 Zagreb</derivirana_varijabla>
  </DomainObject.Predmet.ProtustrankaWithAdressOIB>
  <DomainObject.Predmet.ProtustrankaNazivFormated>
    <izvorni_sadrzaj>NOVI ZAGREB zadruga za multimediju</izvorni_sadrzaj>
    <derivirana_varijabla naziv="DomainObject.Predmet.ProtustrankaNazivFormated_1">NOVI ZAGREB zadruga za multimediju</derivirana_varijabla>
  </DomainObject.Predmet.ProtustrankaNazivFormated>
  <DomainObject.Predmet.ProtustrankaNazivFormatedOIB>
    <izvorni_sadrzaj>NOVI ZAGREB zadruga za multimediju, OIB 23480526898</izvorni_sadrzaj>
    <derivirana_varijabla naziv="DomainObject.Predmet.ProtustrankaNazivFormatedOIB_1">NOVI ZAGREB zadruga za multimediju, OIB 23480526898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ZAGREB zadruga za multimediju zastupanog po punomoćniku JOSIP KAPRALJEVIĆ</item>
    </izvorni_sadrzaj>
    <derivirana_varijabla naziv="DomainObject.Predmet.ProtuStrankaListFormated_1">
      <item>NOVI ZAGREB zadruga za multimediju zastupanog po punomoćniku JOSIP KAPRALJEVIĆ</item>
    </derivirana_varijabla>
  </DomainObject.Predmet.ProtuStrankaListFormated>
  <DomainObject.Predmet.ProtuStrankaListFormatedOIB>
    <izvorni_sadrzaj>
      <item>NOVI ZAGREB zadruga za multimediju, OIB 23480526898 zastupanog po punomoćniku JOSIP KAPRALJEVIĆ</item>
    </izvorni_sadrzaj>
    <derivirana_varijabla naziv="DomainObject.Predmet.ProtuStrankaListFormatedOIB_1">
      <item>NOVI ZAGREB zadruga za multimediju, OIB 23480526898 zastupanog po punomoćniku JOSIP KAPRALJEVIĆ</item>
    </derivirana_varijabla>
  </DomainObject.Predmet.ProtuStrankaListFormatedOIB>
  <DomainObject.Predmet.ProtuStrankaListFormatedWithAdress>
    <izvorni_sadrzaj>
      <item>NOVI ZAGREB zadruga za multimediju, Stjepana Planića 23, 10000 Zagreb zastupanog po punomoćniku JOSIP KAPRALJEVIĆ</item>
    </izvorni_sadrzaj>
    <derivirana_varijabla naziv="DomainObject.Predmet.ProtuStrankaListFormatedWithAdress_1">
      <item>NOVI ZAGREB zadruga za multimediju, Stjepana Planića 23, 10000 Zagreb zastupanog po punomoćniku JOSIP KAPRALJEVIĆ</item>
    </derivirana_varijabla>
  </DomainObject.Predmet.ProtuStrankaListFormatedWithAdress>
  <DomainObject.Predmet.ProtuStrankaListFormatedWithAdressOIB>
    <izvorni_sadrzaj>
      <item>NOVI ZAGREB zadruga za multimediju, OIB 23480526898, Stjepana Planića 23, 10000 Zagreb zastupanog po punomoćniku JOSIP KAPRALJEVIĆ</item>
    </izvorni_sadrzaj>
    <derivirana_varijabla naziv="DomainObject.Predmet.ProtuStrankaListFormatedWithAdressOIB_1">
      <item>NOVI ZAGREB zadruga za multimediju, OIB 23480526898, Stjepana Planića 23, 10000 Zagreb zastupanog po punomoćniku JOSIP KAPRALJEVIĆ</item>
    </derivirana_varijabla>
  </DomainObject.Predmet.ProtuStrankaListFormatedWithAdressOIB>
  <DomainObject.Predmet.ProtuStrankaListNazivFormated>
    <izvorni_sadrzaj>
      <item>NOVI ZAGREB zadruga za multimediju</item>
    </izvorni_sadrzaj>
    <derivirana_varijabla naziv="DomainObject.Predmet.ProtuStrankaListNazivFormated_1">
      <item>NOVI ZAGREB zadruga za multimediju</item>
    </derivirana_varijabla>
  </DomainObject.Predmet.ProtuStrankaListNazivFormated>
  <DomainObject.Predmet.ProtuStrankaListNazivFormatedOIB>
    <izvorni_sadrzaj>
      <item>NOVI ZAGREB zadruga za multimediju, OIB 23480526898</item>
    </izvorni_sadrzaj>
    <derivirana_varijabla naziv="DomainObject.Predmet.ProtuStrankaListNazivFormatedOIB_1">
      <item>NOVI ZAGREB zadruga za multimediju, OIB 23480526898</item>
    </derivirana_varijabla>
  </DomainObject.Predmet.ProtuStrankaListNazivFormatedOIB>
  <DomainObject.Predmet.OstaliListFormated>
    <izvorni_sadrzaj>
      <item>JOSIP KAPRALJEVIĆ punomoćnik sudionika u postupku NOVI ZAGREB zadruga za multimediju</item>
    </izvorni_sadrzaj>
    <derivirana_varijabla naziv="DomainObject.Predmet.OstaliListFormated_1">
      <item>JOSIP KAPRALJEVIĆ punomoćnik sudionika u postupku NOVI ZAGREB zadruga za multimediju</item>
    </derivirana_varijabla>
  </DomainObject.Predmet.OstaliListFormated>
  <DomainObject.Predmet.OstaliListFormatedOIB>
    <izvorni_sadrzaj>
      <item>JOSIP KAPRALJEVIĆ, OIB 55679057154 punomoćnik sudionika u postupku NOVI ZAGREB zadruga za multimediju</item>
    </izvorni_sadrzaj>
    <derivirana_varijabla naziv="DomainObject.Predmet.OstaliListFormatedOIB_1">
      <item>JOSIP KAPRALJEVIĆ, OIB 55679057154 punomoćnik sudionika u postupku NOVI ZAGREB zadruga za multimediju</item>
    </derivirana_varijabla>
  </DomainObject.Predmet.OstaliListFormatedOIB>
  <DomainObject.Predmet.OstaliListFormatedWithAdress>
    <izvorni_sadrzaj>
      <item>JOSIP KAPRALJEVIĆ, IVANA TRNSKOGA 13, 10000 Zagreb punomoćnik sudionika u postupku NOVI ZAGREB zadruga za multimediju</item>
    </izvorni_sadrzaj>
    <derivirana_varijabla naziv="DomainObject.Predmet.OstaliListFormatedWithAdress_1">
      <item>JOSIP KAPRALJEVIĆ, IVANA TRNSKOGA 13, 10000 Zagreb punomoćnik sudionika u postupku NOVI ZAGREB zadruga za multimediju</item>
    </derivirana_varijabla>
  </DomainObject.Predmet.OstaliListFormatedWithAdress>
  <DomainObject.Predmet.OstaliListFormatedWithAdressOIB>
    <izvorni_sadrzaj>
      <item>JOSIP KAPRALJEVIĆ, OIB 55679057154, IVANA TRNSKOGA 13, 10000 Zagreb punomoćnik sudionika u postupku NOVI ZAGREB zadruga za multimediju</item>
    </izvorni_sadrzaj>
    <derivirana_varijabla naziv="DomainObject.Predmet.OstaliListFormatedWithAdressOIB_1">
      <item>JOSIP KAPRALJEVIĆ, OIB 55679057154, IVANA TRNSKOGA 13, 10000 Zagreb punomoćnik sudionika u postupku NOVI ZAGREB zadruga za multimediju</item>
    </derivirana_varijabla>
  </DomainObject.Predmet.OstaliListFormatedWithAdressOIB>
  <DomainObject.Predmet.OstaliListNazivFormated>
    <izvorni_sadrzaj>
      <item>JOSIP KAPRALJEVIĆ</item>
    </izvorni_sadrzaj>
    <derivirana_varijabla naziv="DomainObject.Predmet.OstaliListNazivFormated_1">
      <item>JOSIP KAPRALJEVIĆ</item>
    </derivirana_varijabla>
  </DomainObject.Predmet.OstaliListNazivFormated>
  <DomainObject.Predmet.OstaliListNazivFormatedOIB>
    <izvorni_sadrzaj>
      <item>JOSIP KAPRALJEVIĆ, OIB 55679057154</item>
    </izvorni_sadrzaj>
    <derivirana_varijabla naziv="DomainObject.Predmet.OstaliListNazivFormatedOIB_1">
      <item>JOSIP KAPRALJEVIĆ, OIB 55679057154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ZAGREB zadruga za multimediju</izvorni_sadrzaj>
    <derivirana_varijabla naziv="DomainObject.Predmet.ProtustrankaIDrugi_1">NOVI ZAGREB zadruga za multimediju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ZAGREB zadruga za multimediju, OIB 23480526898, Stjepana Planića 23, 10000 Zagreb</izvorni_sadrzaj>
    <derivirana_varijabla naziv="DomainObject.Predmet.ProtustrankaIDrugiAdressOIB_1">NOVI ZAGREB zadruga za multimediju, OIB 23480526898, Stjepana Planića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ZAGREB zadruga za multimediju</item>
      <item>JOSIP KAPRALJEVIĆ</item>
    </izvorni_sadrzaj>
    <derivirana_varijabla naziv="DomainObject.Predmet.SudioniciListNaziv_1">
      <item>FINA Regionalni centar Zagreb</item>
      <item>NOVI ZAGREB zadruga za multimediju</item>
      <item>JOSIP KAPRALJEVIĆ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ZAGREB zadruga za multimediju, OIB 23480526898, Stjepana Planića 23,10000 Zagreb</item>
      <item>JOSIP KAPRALJEVIĆ, OIB 55679057154, IVANA TRNSKOGA 13,10000 Zagreb</item>
    </izvorni_sadrzaj>
    <derivirana_varijabla naziv="DomainObject.Predmet.SudioniciListAdressOIB_1">
      <item>FINA Regionalni centar Zagreb, OIB 85821130368, Trg svibanjskih žrtava 1995. br. 1,10000 Zagreb</item>
      <item>NOVI ZAGREB zadruga za multimediju, OIB 23480526898, Stjepana Planića 23,10000 Zagreb</item>
      <item>JOSIP KAPRALJEVIĆ, OIB 55679057154, IVANA TRNSKOGA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23480526898</item>
      <item>, OIB 55679057154</item>
    </izvorni_sadrzaj>
    <derivirana_varijabla naziv="DomainObject.Predmet.SudioniciListNazivOIB_1">
      <item>, OIB 85821130368</item>
      <item>, OIB 23480526898</item>
      <item>, OIB 55679057154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2406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2016-06-20T08:56:00Z</dcterms:created>
  <dc:creator>Sudsko vijeæe</dc:creator>
  <cp:lastModifiedBy>Višnja Svečak</cp:lastModifiedBy>
  <cp:lastPrinted>2016-06-20T08:56:00Z</cp:lastPrinted>
  <dcterms:modified xmlns:xsi="http://www.w3.org/2001/XMLSchema-instance" xsi:type="dcterms:W3CDTF">2016-06-20T08:59:00Z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