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4c09" w14:paraId="3884c09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 xml:space="preserve">Zagreb, </w:t>
      </w:r>
      <w:proofErr w:type="spellStart"/>
      <w:r w:rsidRPr="00514469">
        <w:t>Amruševa</w:t>
      </w:r>
      <w:proofErr w:type="spellEnd"/>
      <w:r w:rsidRPr="00514469">
        <w:t xml:space="preserve">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84B71" w:rsidP="004F0340" w:rsidR="00484B71">
      <w:pPr>
        <w:jc w:val="center"/>
        <w:rPr>
          <w:lang w:val="pt-BR"/>
        </w:rPr>
      </w:pP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E5504B" w:rsidP="00B23738" w:rsidR="001B4324">
      <w:pPr>
        <w:jc w:val="both"/>
        <w:rPr>
          <w:lang w:val="pl-PL"/>
        </w:rPr>
      </w:pPr>
      <w:r>
        <w:rPr>
          <w:lang w:val="pl-PL"/>
        </w:rPr>
        <w:t xml:space="preserve">               </w:t>
      </w:r>
      <w:r w:rsidR="0017174D" w:rsidRPr="0017174D">
        <w:rPr>
          <w:lang w:val="pl-PL"/>
        </w:rPr>
        <w:t>Trgovački sud u Zagrebu po sucu pojedincu Vesni Sremac Šoštar</w:t>
      </w:r>
      <w:r>
        <w:rPr>
          <w:lang w:val="pl-PL"/>
        </w:rPr>
        <w:t>,</w:t>
      </w:r>
      <w:r w:rsidR="0017174D" w:rsidRPr="0017174D">
        <w:rPr>
          <w:lang w:val="pl-PL"/>
        </w:rPr>
        <w:t xml:space="preserve"> kao stečajnom sucu u stečajnom postupku nad dužnikom GRADITELJSTVO RADMAN d.o.o. za građenje, proizvodnju, trgovinu i usluge, Sisak, Blinjski kut, Bestrma, Bestrma 6/A, MBS: 120005972, OIB:65978576980, dana </w:t>
      </w:r>
      <w:r w:rsidR="003536F1">
        <w:rPr>
          <w:lang w:val="pl-PL"/>
        </w:rPr>
        <w:t>12. lipnja</w:t>
      </w:r>
      <w:r w:rsidR="006A5EE0">
        <w:rPr>
          <w:lang w:val="pl-PL"/>
        </w:rPr>
        <w:t xml:space="preserve"> 2018</w:t>
      </w:r>
      <w:r w:rsidR="0017174D">
        <w:rPr>
          <w:lang w:val="pl-PL"/>
        </w:rPr>
        <w:t>.</w:t>
      </w:r>
    </w:p>
    <w:p w:rsidRDefault="0017174D" w:rsidP="00B23738" w:rsidR="0017174D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17174D" w:rsidRPr="0017174D">
        <w:t xml:space="preserve">GRADITELJSTVO RADMAN d.o.o. za građenje, proizvodnju, trgovinu i usluge, Sisak, </w:t>
      </w:r>
      <w:proofErr w:type="spellStart"/>
      <w:r w:rsidR="0017174D" w:rsidRPr="0017174D">
        <w:t>Blinjski</w:t>
      </w:r>
      <w:proofErr w:type="spellEnd"/>
      <w:r w:rsidR="0017174D" w:rsidRPr="0017174D">
        <w:t xml:space="preserve"> kut, </w:t>
      </w:r>
      <w:proofErr w:type="spellStart"/>
      <w:r w:rsidR="0017174D" w:rsidRPr="0017174D">
        <w:t>Bestrma</w:t>
      </w:r>
      <w:proofErr w:type="spellEnd"/>
      <w:r w:rsidR="0017174D" w:rsidRPr="0017174D">
        <w:t xml:space="preserve">, </w:t>
      </w:r>
      <w:proofErr w:type="spellStart"/>
      <w:r w:rsidR="0017174D" w:rsidRPr="0017174D">
        <w:t>Bestrma</w:t>
      </w:r>
      <w:proofErr w:type="spellEnd"/>
      <w:r w:rsidR="0017174D" w:rsidRPr="0017174D">
        <w:t xml:space="preserve"> 6/A, MBS: 120005972, OIB:65978576980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</w:t>
      </w:r>
      <w:r w:rsidR="00511B0F" w:rsidRPr="00511B0F">
        <w:t xml:space="preserve"> </w:t>
      </w:r>
      <w:r w:rsidR="00511B0F">
        <w:t>(</w:t>
      </w:r>
      <w:r w:rsidR="00511B0F" w:rsidRPr="00511B0F">
        <w:t>NN 44/96, 29/99, 129/00, 123/03, 82/06, 116/10, 25/12, 133/12, 45/13</w:t>
      </w:r>
      <w:r w:rsidR="00511B0F">
        <w:t>)</w:t>
      </w:r>
      <w:r w:rsidR="008D0A8E" w:rsidRPr="00514469">
        <w:t>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  <w:t>Rješenjem stečajnog suca</w:t>
      </w:r>
      <w:r w:rsidR="0017174D">
        <w:t>,</w:t>
      </w:r>
      <w:r>
        <w:t xml:space="preserve"> broj </w:t>
      </w:r>
      <w:r w:rsidR="0017174D">
        <w:t>gornji,</w:t>
      </w:r>
      <w:r>
        <w:t xml:space="preserve"> </w:t>
      </w:r>
      <w:r w:rsidR="0017174D">
        <w:t>od 1. prosinca 2017.</w:t>
      </w:r>
      <w:r w:rsidR="00C571EB">
        <w:t>,</w:t>
      </w:r>
      <w:r w:rsidR="0017174D">
        <w:t xml:space="preserve"> </w:t>
      </w:r>
      <w:r w:rsidR="005F7CF9" w:rsidRPr="00514469">
        <w:t xml:space="preserve">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6A5EE0">
        <w:t>ljanja</w:t>
      </w:r>
      <w:r w:rsidR="003B6F17" w:rsidRPr="00514469">
        <w:t xml:space="preserve"> mišljenja vjerovnika o prijedlogu stečajnog upravitelja za obustavu i zaključenje stečajnog postupka, zbog nedostatnosti stečajne mase za pokri</w:t>
      </w:r>
      <w:r w:rsidR="005F7CF9"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17174D">
        <w:t xml:space="preserve"> </w:t>
      </w:r>
      <w:r w:rsidRPr="00514469">
        <w:t xml:space="preserve">Oglas o održavanju Skupštine objavljen je </w:t>
      </w:r>
      <w:r w:rsidR="0017174D">
        <w:t>na e-Oglasnoj ploči suda istog dana.</w:t>
      </w:r>
    </w:p>
    <w:p w:rsidRDefault="005F7CF9" w:rsidP="007A46A5" w:rsidR="00E5504B">
      <w:pPr>
        <w:jc w:val="both"/>
      </w:pPr>
      <w:r w:rsidRPr="00514469">
        <w:tab/>
      </w:r>
      <w:r w:rsidR="0061654F">
        <w:t xml:space="preserve"> </w:t>
      </w:r>
      <w:r w:rsidR="00A00BCB" w:rsidRPr="00514469">
        <w:t>Na sjedni</w:t>
      </w:r>
      <w:r w:rsidR="0017174D">
        <w:t>ci Skupštine vjerovnika n</w:t>
      </w:r>
      <w:r w:rsidR="00E71D69" w:rsidRPr="00514469">
        <w:t>azočni vjerovnici</w:t>
      </w:r>
      <w:r w:rsidR="00A00BCB" w:rsidRPr="00514469">
        <w:t xml:space="preserve"> </w:t>
      </w:r>
      <w:r w:rsidR="0017174D">
        <w:t>RH, MF, Porezna uprava</w:t>
      </w:r>
      <w:r w:rsidR="0061654F">
        <w:t>,</w:t>
      </w:r>
      <w:r w:rsidR="0061654F" w:rsidRPr="0061654F">
        <w:t xml:space="preserve"> </w:t>
      </w:r>
      <w:r w:rsidR="0061654F">
        <w:t xml:space="preserve">OIB: </w:t>
      </w:r>
      <w:r w:rsidR="0061654F" w:rsidRPr="0061654F">
        <w:t>18683136487</w:t>
      </w:r>
      <w:r w:rsidR="0017174D">
        <w:t>, s tražbinom u iznosu od 3.715.650,91 kn i HRVATSKE ŠUME d.o.o. iz Zagreba</w:t>
      </w:r>
      <w:r w:rsidR="0061654F">
        <w:t xml:space="preserve">, </w:t>
      </w:r>
      <w:r w:rsidR="0061654F" w:rsidRPr="0061654F">
        <w:t>OIB 69693144506</w:t>
      </w:r>
      <w:r w:rsidR="0017174D">
        <w:t xml:space="preserve">, s tražbinom u iznosu od 35.882,01 kn, </w:t>
      </w:r>
      <w:r w:rsidR="00E71D69" w:rsidRPr="00514469">
        <w:t>nisu se protivili</w:t>
      </w:r>
      <w:r w:rsidR="00A00BCB" w:rsidRPr="00514469">
        <w:t xml:space="preserve"> prijedlogu </w:t>
      </w:r>
      <w:r w:rsidR="00E5504B">
        <w:t xml:space="preserve">stečajnog upravitelja </w:t>
      </w:r>
      <w:r w:rsidR="00A00BCB" w:rsidRPr="00514469">
        <w:t>za obustavu i</w:t>
      </w:r>
      <w:r w:rsidR="0017174D">
        <w:t xml:space="preserve"> zaključenje stečajnog postupka, dok se istome protivio vjerovnik </w:t>
      </w:r>
      <w:proofErr w:type="spellStart"/>
      <w:r w:rsidR="0017174D">
        <w:t>ANTO</w:t>
      </w:r>
      <w:proofErr w:type="spellEnd"/>
      <w:r w:rsidR="0017174D">
        <w:t xml:space="preserve"> </w:t>
      </w:r>
      <w:proofErr w:type="spellStart"/>
      <w:r w:rsidR="0017174D">
        <w:t>RADIĆ</w:t>
      </w:r>
      <w:proofErr w:type="spellEnd"/>
      <w:r w:rsidR="0017174D">
        <w:t xml:space="preserve"> </w:t>
      </w:r>
      <w:r w:rsidR="0061654F" w:rsidRPr="0061654F">
        <w:t xml:space="preserve">iz Zagreba, </w:t>
      </w:r>
      <w:proofErr w:type="spellStart"/>
      <w:r w:rsidR="0061654F" w:rsidRPr="0061654F">
        <w:t>Pleternička</w:t>
      </w:r>
      <w:proofErr w:type="spellEnd"/>
      <w:r w:rsidR="0061654F" w:rsidRPr="0061654F">
        <w:t xml:space="preserve"> </w:t>
      </w:r>
      <w:proofErr w:type="spellStart"/>
      <w:r w:rsidR="0061654F" w:rsidRPr="0061654F">
        <w:t>22</w:t>
      </w:r>
      <w:proofErr w:type="spellEnd"/>
      <w:r w:rsidR="0061654F" w:rsidRPr="0061654F">
        <w:t xml:space="preserve">/I, </w:t>
      </w:r>
      <w:proofErr w:type="spellStart"/>
      <w:r w:rsidR="0061654F" w:rsidRPr="0061654F">
        <w:t>OIB</w:t>
      </w:r>
      <w:proofErr w:type="spellEnd"/>
      <w:r w:rsidR="0061654F" w:rsidRPr="0061654F">
        <w:t xml:space="preserve">: </w:t>
      </w:r>
      <w:proofErr w:type="spellStart"/>
      <w:r w:rsidR="0061654F" w:rsidRPr="0061654F">
        <w:t>82673823869</w:t>
      </w:r>
      <w:proofErr w:type="spellEnd"/>
      <w:r w:rsidR="0061654F">
        <w:t xml:space="preserve"> </w:t>
      </w:r>
      <w:r w:rsidR="0017174D">
        <w:t xml:space="preserve">s tražbinom u iznosu od </w:t>
      </w:r>
      <w:r w:rsidR="00E5504B">
        <w:t>296.445,72 kn.</w:t>
      </w:r>
    </w:p>
    <w:p w:rsidRDefault="00E5504B" w:rsidP="007A46A5" w:rsidR="0061654F">
      <w:pPr>
        <w:jc w:val="both"/>
      </w:pPr>
      <w:r>
        <w:t xml:space="preserve">             Dakle, za navedeni prijedlog stečajnog upravitelja glasovalo je vjerovnika s tražbinama u ukupnom iznosu od </w:t>
      </w:r>
      <w:r w:rsidR="0061654F">
        <w:t xml:space="preserve">3.751.532,92 kn, </w:t>
      </w:r>
      <w:r>
        <w:t xml:space="preserve">što predstavlja </w:t>
      </w:r>
      <w:r w:rsidR="0061654F">
        <w:t xml:space="preserve"> 92,68% vjerovnika, imajući u vidu da je ukupan broj utvrđenih tražbina vjerovnika iznosio 4.047.978,64 kn. </w:t>
      </w:r>
    </w:p>
    <w:p w:rsidRDefault="0061654F" w:rsidP="007A46A5" w:rsidR="005170DF" w:rsidRPr="00514469">
      <w:pPr>
        <w:jc w:val="both"/>
      </w:pPr>
      <w:r>
        <w:t xml:space="preserve">            Radi toga je ovaj sud, temeljem članka 203 stavka</w:t>
      </w:r>
      <w:r w:rsidRPr="0061654F">
        <w:t xml:space="preserve"> 3 SZ-a</w:t>
      </w:r>
      <w:r w:rsidR="006A5EE0" w:rsidRPr="006A5EE0">
        <w:t xml:space="preserve"> </w:t>
      </w:r>
      <w:r w:rsidR="006A5EE0">
        <w:t>(</w:t>
      </w:r>
      <w:r w:rsidR="006A5EE0" w:rsidRPr="006A5EE0">
        <w:t>NN 44/96, 29/99, 129/00, 123/03, 82/06, 116/10, 25/12, 133/12, 45/13</w:t>
      </w:r>
      <w:r w:rsidR="006A5EE0">
        <w:t>)</w:t>
      </w:r>
      <w:r w:rsidR="00E5504B">
        <w:t xml:space="preserve">, </w:t>
      </w:r>
      <w:r w:rsidR="00C571EB">
        <w:t>rješenjem od 18. prosinca 2017.</w:t>
      </w:r>
      <w:r w:rsidR="006A0AC5">
        <w:t>,</w:t>
      </w:r>
      <w:r w:rsidR="00C571EB">
        <w:t xml:space="preserve"> </w:t>
      </w:r>
      <w:r w:rsidR="00E5504B">
        <w:t>najprije</w:t>
      </w:r>
      <w:r>
        <w:t xml:space="preserve"> </w:t>
      </w:r>
      <w:r>
        <w:lastRenderedPageBreak/>
        <w:t>pozvao vjerovnika ANTU RADIĆA, koji se protivio prijedlogu stečajnog upravitelja za obustavu i zaključenje stečajnog postupka</w:t>
      </w:r>
      <w:r w:rsidR="00E5504B">
        <w:t xml:space="preserve">, da </w:t>
      </w:r>
      <w:r>
        <w:t>predujmi iznos na ime pokrića troškova stečajnog postupka</w:t>
      </w:r>
      <w:r w:rsidR="00C571EB">
        <w:t xml:space="preserve"> (listovi 109-110 spisa)</w:t>
      </w:r>
      <w:r>
        <w:t>.</w:t>
      </w:r>
      <w:r w:rsidR="006A0AC5">
        <w:t xml:space="preserve"> Na predmetno rješenje je vjerovnik Anto Radić pravodobno uložio žalbu, ali je VTS RH, dana 02. svibnja 2018., odbio predmetnu žalbu kao neosnovanu i potvrdio citirano rješenje ovog suda pod brojem </w:t>
      </w:r>
      <w:proofErr w:type="spellStart"/>
      <w:r w:rsidR="006A0AC5">
        <w:t>Pž</w:t>
      </w:r>
      <w:proofErr w:type="spellEnd"/>
      <w:r w:rsidR="006A0AC5">
        <w:t>-</w:t>
      </w:r>
      <w:proofErr w:type="spellStart"/>
      <w:r w:rsidR="006A0AC5">
        <w:t>2662</w:t>
      </w:r>
      <w:proofErr w:type="spellEnd"/>
      <w:r w:rsidR="006A0AC5">
        <w:t>/</w:t>
      </w:r>
      <w:proofErr w:type="spellStart"/>
      <w:r w:rsidR="006A0AC5">
        <w:t>18</w:t>
      </w:r>
      <w:proofErr w:type="spellEnd"/>
      <w:r w:rsidR="006A0AC5">
        <w:t xml:space="preserve">-2. Navedeno rješenje vjerovnik Anto Radić primio je 21. svibnja 2018. Time je rješenje ovog suda broj St-1968/17 od 18. prosinca 2017., postalo pravomoćno 02. svibnja 2018., a ovršno </w:t>
      </w:r>
      <w:r w:rsidR="00B0290C">
        <w:t xml:space="preserve">29. svibnja 2018., od kada je i tekao rok od osam dana </w:t>
      </w:r>
      <w:r w:rsidR="002837E1">
        <w:t>za uplatu</w:t>
      </w:r>
      <w:r w:rsidR="00B0290C">
        <w:t xml:space="preserve"> iznos</w:t>
      </w:r>
      <w:r w:rsidR="002837E1">
        <w:t>a</w:t>
      </w:r>
      <w:r w:rsidR="00B0290C">
        <w:t xml:space="preserve"> od 30.000,00 kn na ime pokrića troškova daljnjeg vođenja stečajnog postupka. </w:t>
      </w:r>
      <w:r w:rsidR="003A7633">
        <w:t xml:space="preserve">Provjerom u računovodstvu suda utvrđeno je da navedeni vjerovnik nije uplatio predmetni iznos, a rok za uplatu je istekao 06. lipnja 2018. </w:t>
      </w:r>
      <w:r w:rsidR="00E5504B">
        <w:t>Isto tako, sukladno članku 38 c stavku 2 SZ-a</w:t>
      </w:r>
      <w:r w:rsidR="006A5EE0" w:rsidRPr="006A5EE0">
        <w:t xml:space="preserve"> </w:t>
      </w:r>
      <w:r w:rsidR="006A5EE0">
        <w:t>(</w:t>
      </w:r>
      <w:r w:rsidR="006A5EE0" w:rsidRPr="006A5EE0">
        <w:t>NN 44/96, 29/99, 129/00, 123/03, 82/06, 116/10, 25/12, 133/12, 45/13</w:t>
      </w:r>
      <w:r w:rsidR="006A5EE0">
        <w:t>)</w:t>
      </w:r>
      <w:r w:rsidR="00E5504B">
        <w:t>, s</w:t>
      </w:r>
      <w:r w:rsidR="00E5504B" w:rsidRPr="00E5504B">
        <w:t>matrat će se da je na skupštini vjerovnika odluka donesena ako zbroj iznosa tražbina stečajnih vjerovnika</w:t>
      </w:r>
      <w:r w:rsidR="006A5EE0">
        <w:t>,</w:t>
      </w:r>
      <w:r w:rsidR="00E5504B" w:rsidRPr="00E5504B">
        <w:t xml:space="preserve"> koji su glasovali za neku odluku</w:t>
      </w:r>
      <w:r w:rsidR="006A5EE0">
        <w:t>,</w:t>
      </w:r>
      <w:r w:rsidR="00E5504B" w:rsidRPr="00E5504B">
        <w:t xml:space="preserve"> iznosi više od zbroja iznosa tražbina vjerovnika</w:t>
      </w:r>
      <w:r w:rsidR="006A5EE0">
        <w:t>,</w:t>
      </w:r>
      <w:r w:rsidR="00E5504B" w:rsidRPr="00E5504B">
        <w:t xml:space="preserve"> koji</w:t>
      </w:r>
      <w:r w:rsidR="00E5504B">
        <w:t xml:space="preserve"> su glasovali protiv te odluke, a prema članku 38 d stavku 1 SZ-a,</w:t>
      </w:r>
      <w:r w:rsidR="00E5504B" w:rsidRPr="00E5504B">
        <w:t xml:space="preserve"> </w:t>
      </w:r>
      <w:r w:rsidR="00E5504B">
        <w:t>p</w:t>
      </w:r>
      <w:r w:rsidR="00E5504B" w:rsidRPr="00E5504B">
        <w:t>ravo glasa na skupštini vjerovnika imaju stečajni vjerovnici čije su tražbine utvrđene.</w:t>
      </w:r>
    </w:p>
    <w:p w:rsidRDefault="00E66CEE" w:rsidP="009F1CF4" w:rsidR="009F1CF4">
      <w:pPr>
        <w:jc w:val="both"/>
      </w:pPr>
      <w:r w:rsidRPr="00514469">
        <w:tab/>
      </w:r>
      <w:r w:rsidR="00E5504B">
        <w:t>S obzirom na navedeno, temeljem</w:t>
      </w:r>
      <w:r w:rsidRPr="00514469">
        <w:t xml:space="preserve"> odredbe čl. 203 </w:t>
      </w:r>
      <w:r w:rsidR="00511B0F">
        <w:t>SZ-a</w:t>
      </w:r>
      <w:r w:rsidR="00C571EB" w:rsidRPr="00C571EB">
        <w:t xml:space="preserve"> </w:t>
      </w:r>
      <w:r w:rsidR="00C571EB">
        <w:t>(</w:t>
      </w:r>
      <w:r w:rsidR="00C571EB" w:rsidRPr="00C571EB">
        <w:t>NN 44/96, 29/99, 129/00, 123/03, 82/06, 116/10, 25/12, 133/12, 45/13</w:t>
      </w:r>
      <w:r w:rsidR="00C571EB">
        <w:t>)</w:t>
      </w:r>
      <w:r w:rsidR="00511B0F">
        <w:t>,</w:t>
      </w:r>
      <w:r w:rsidRPr="00514469">
        <w:t xml:space="preserve"> valjalo </w:t>
      </w:r>
      <w:r w:rsidR="00E5504B">
        <w:t xml:space="preserve">je </w:t>
      </w:r>
      <w:r w:rsidRPr="00514469">
        <w:t>riješiti kao u izreci.</w:t>
      </w:r>
    </w:p>
    <w:p w:rsidRDefault="0017174D" w:rsidP="009F1CF4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3536F1">
        <w:rPr>
          <w:rFonts w:hAnsi="Times New Roman" w:ascii="Times New Roman"/>
          <w:sz w:val="24"/>
          <w:szCs w:val="24"/>
        </w:rPr>
        <w:t>12. lipnja 2018</w:t>
      </w:r>
      <w:r w:rsidR="00EA7BCA">
        <w:rPr>
          <w:rFonts w:hAnsi="Times New Roman" w:ascii="Times New Roman"/>
          <w:sz w:val="24"/>
          <w:szCs w:val="24"/>
        </w:rPr>
        <w:t>.</w:t>
      </w:r>
      <w:r w:rsidR="003536F1">
        <w:rPr>
          <w:rFonts w:hAnsi="Times New Roman" w:ascii="Times New Roman"/>
          <w:sz w:val="24"/>
          <w:szCs w:val="24"/>
        </w:rPr>
        <w:t xml:space="preserve"> 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3536F1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  <w:r w:rsidRPr="00514469">
        <w:rPr>
          <w:rFonts w:hAnsi="Times New Roman" w:ascii="Times New Roman"/>
          <w:sz w:val="24"/>
          <w:szCs w:val="24"/>
        </w:rPr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 xml:space="preserve">Vesna </w:t>
      </w:r>
      <w:r w:rsidR="0017174D">
        <w:rPr>
          <w:rFonts w:hAnsi="Times New Roman" w:ascii="Times New Roman"/>
          <w:sz w:val="24"/>
          <w:szCs w:val="24"/>
        </w:rPr>
        <w:t>Sremac Šoštar</w:t>
      </w:r>
      <w:r w:rsidR="00FC2BB5">
        <w:rPr>
          <w:rFonts w:hAnsi="Times New Roman" w:ascii="Times New Roman"/>
          <w:sz w:val="24"/>
          <w:szCs w:val="24"/>
        </w:rPr>
        <w:t>, v.r.</w:t>
      </w:r>
    </w:p>
    <w:p w:rsidRDefault="00FC2BB5" w:rsidP="00FC2BB5" w:rsidR="00FC2BB5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FC2BB5" w:rsidP="00FC2BB5" w:rsidR="00FC2BB5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Greta Jurišić</w:t>
      </w:r>
    </w:p>
    <w:p w:rsidRDefault="00FC2BB5" w:rsidP="00FC2BB5" w:rsidR="00FC2BB5">
      <w:pPr>
        <w:pStyle w:val="Tijeloteksta-uvlaka2"/>
        <w:rPr>
          <w:rFonts w:hAnsi="Times New Roman" w:ascii="Times New Roman"/>
          <w:sz w:val="24"/>
          <w:szCs w:val="24"/>
        </w:rPr>
      </w:pP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FC2BB5" w:rsidR="00C91C62" w:rsidRPr="00514469"/>
    <w:sectPr w:rsidSect="00484B71" w:rsidR="00C91C62" w:rsidRPr="0051446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312" w:rsidR="00A07312">
      <w:r>
        <w:separator/>
      </w:r>
    </w:p>
  </w:endnote>
  <w:endnote w:id="0" w:type="continuationSeparator">
    <w:p w:rsidRDefault="00A07312" w:rsidR="00A07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312" w:rsidR="00A07312">
      <w:r>
        <w:separator/>
      </w:r>
    </w:p>
  </w:footnote>
  <w:footnote w:id="0" w:type="continuationSeparator">
    <w:p w:rsidRDefault="00A07312" w:rsidR="00A07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E5504B" w:rsidRPr="00E5504B">
      <w:t>48</w:t>
    </w:r>
    <w:r w:rsidR="00484B71">
      <w:t>.</w:t>
    </w:r>
    <w:r w:rsidR="00E5504B" w:rsidRPr="00E5504B">
      <w:t xml:space="preserve"> St-</w:t>
    </w:r>
    <w:r w:rsidR="003536F1">
      <w:t>1040/18</w:t>
    </w:r>
    <w:r w:rsidRPr="00E5504B">
      <w:t xml:space="preserve"> 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9410355"/>
      <w:docPartObj>
        <w:docPartGallery w:val="Page Numbers (Top of Page)"/>
        <w:docPartUnique/>
      </w:docPartObj>
    </w:sdtPr>
    <w:sdtEndPr/>
    <w:sdtContent>
      <w:p w:rsidRDefault="00484B71" w:rsidR="00484B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484B71" w:rsidR="00484B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67626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357"/>
    <w:rsid w:val="002338B0"/>
    <w:rsid w:val="0026673E"/>
    <w:rsid w:val="002837E1"/>
    <w:rsid w:val="002842BB"/>
    <w:rsid w:val="002A180D"/>
    <w:rsid w:val="002A19C7"/>
    <w:rsid w:val="002E3EBC"/>
    <w:rsid w:val="0030296F"/>
    <w:rsid w:val="00341301"/>
    <w:rsid w:val="00341385"/>
    <w:rsid w:val="00341707"/>
    <w:rsid w:val="003536F1"/>
    <w:rsid w:val="003870E1"/>
    <w:rsid w:val="003A7633"/>
    <w:rsid w:val="003B1330"/>
    <w:rsid w:val="003B6F17"/>
    <w:rsid w:val="00446082"/>
    <w:rsid w:val="00447000"/>
    <w:rsid w:val="00451ECF"/>
    <w:rsid w:val="00454FC7"/>
    <w:rsid w:val="00461DB8"/>
    <w:rsid w:val="0046606F"/>
    <w:rsid w:val="00470576"/>
    <w:rsid w:val="00484B71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948C5"/>
    <w:rsid w:val="005A5B45"/>
    <w:rsid w:val="005F7CF9"/>
    <w:rsid w:val="0061654F"/>
    <w:rsid w:val="00621BFC"/>
    <w:rsid w:val="0064012B"/>
    <w:rsid w:val="00665DE7"/>
    <w:rsid w:val="00693C1D"/>
    <w:rsid w:val="00694B0D"/>
    <w:rsid w:val="006A0AC5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07312"/>
    <w:rsid w:val="00A13141"/>
    <w:rsid w:val="00A21FD8"/>
    <w:rsid w:val="00A55036"/>
    <w:rsid w:val="00AF4B40"/>
    <w:rsid w:val="00B01D71"/>
    <w:rsid w:val="00B02167"/>
    <w:rsid w:val="00B0290C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A173F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C2BB5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84B71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484B71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84B71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484B71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RADMAN d.o.o.</item>
      <item>RH MF Porezna uprava, Područni ured Sisak</item>
    </izvorni_sadrzaj>
    <derivirana_varijabla naziv="DomainObject.Predmet.SudioniciListNaziv_1">
      <item>GRADITELJSTVO RADMAN d.o.o.</item>
      <item>RH MF Porezna uprava, Područni ured Sisak</item>
    </derivirana_varijabla>
  </DomainObject.Predmet.SudioniciListNaziv>
  <DomainObject.Predmet.SudioniciListAdressOIB>
    <izvorni_sadrzaj>
      <item>GRADITELJSTVO RADMAN d.o.o., OIB 65978576980, Bestrma, Bestrma 6A,44010 Blinjski Kut</item>
      <item>RH MF Porezna uprava, Područni ured Sisak, OIB 18683136487, S. i A. Radića 30,44000 Sisak</item>
    </izvorni_sadrzaj>
    <derivirana_varijabla naziv="DomainObject.Predmet.SudioniciListAdressOIB_1">
      <item>GRADITELJSTVO RADMAN d.o.o., OIB 65978576980, Bestrma, Bestrma 6A,44010 Blinjski Kut</item>
      <item>RH MF Porezna uprava, Područni ured Sisak, OIB 18683136487,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65978576980</item>
      <item>, OIB 18683136487</item>
    </izvorni_sadrzaj>
    <derivirana_varijabla naziv="DomainObject.Predmet.SudioniciListNazivOIB_1">
      <item>, OIB 65978576980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3638</properties:Characters>
  <properties:Lines>80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2018-06-12T11:32:00Z</dcterms:created>
  <dc:creator>Korisnik</dc:creator>
  <cp:lastModifiedBy>Greta Jurišić</cp:lastModifiedBy>
  <cp:lastPrinted>2018-06-12T11:34:00Z</cp:lastPrinted>
  <dcterms:modified xmlns:xsi="http://www.w3.org/2001/XMLSchema-instance" xsi:type="dcterms:W3CDTF">2018-06-12T11:34:00Z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(St-1040-18-obustava i zaključenje stečaja-1.docx)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