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0dea3" w14:paraId="8e0dea3"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AF1125">
        <w:t>1735/17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AF1125" w:rsidRPr="00CE52A0">
        <w:t>AUTO-MOTO CENTAR ZAGREB d.o.o., Zagreb, Dankovečka 43, OIB 07584268103</w:t>
      </w:r>
      <w:r w:rsidRPr="00C254D4">
        <w:t>,</w:t>
      </w:r>
      <w:r w:rsidR="00693C7D" w:rsidRPr="005F7ED3">
        <w:t xml:space="preserve"> dana </w:t>
      </w:r>
      <w:r w:rsidR="00AF1125">
        <w:t>15. studenog 2017</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D825C2" w:rsidP="00D825C2" w:rsidR="00D825C2" w:rsidRPr="006138E8">
      <w:pPr>
        <w:ind w:firstLine="720"/>
        <w:jc w:val="center"/>
      </w:pPr>
    </w:p>
    <w:p w:rsidRDefault="00D825C2" w:rsidP="00D825C2" w:rsidR="00D825C2" w:rsidRPr="006138E8">
      <w:pPr>
        <w:numPr>
          <w:ilvl w:val="0"/>
          <w:numId w:val="1"/>
        </w:numPr>
        <w:jc w:val="both"/>
      </w:pPr>
      <w:r w:rsidRPr="006138E8">
        <w:t xml:space="preserve">Za privremenog stečajnog upravitelja imenuje se </w:t>
      </w:r>
      <w:r w:rsidR="00603D22">
        <w:t>Matko Ljuban</w:t>
      </w:r>
      <w:r w:rsidRPr="006138E8">
        <w:t xml:space="preserve"> iz Zagreba, </w:t>
      </w:r>
      <w:r w:rsidR="00603D22">
        <w:t>Hrvatskih iseljenika 3</w:t>
      </w:r>
      <w:r w:rsidRPr="006138E8">
        <w:t>, OIB</w:t>
      </w:r>
      <w:r w:rsidR="00603D22">
        <w:t xml:space="preserve"> 28695463260</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Privremeni stečajni upravitelj ovlašten je stupiti u poslovne prostorije du</w:t>
      </w:r>
      <w:r>
        <w:t>žnika i ondje provesti potrebne radnje. Tijela dužnika dužni su privremenom stečajnom upravitelju</w:t>
      </w:r>
      <w:r w:rsidRPr="006138E8">
        <w:t xml:space="preserve"> dopustiti uvid u </w:t>
      </w:r>
      <w:r>
        <w:t xml:space="preserve">poslovne </w:t>
      </w:r>
      <w:r w:rsidRPr="006138E8">
        <w:t>knjige i poslovnu dokumentaciju</w:t>
      </w:r>
      <w:r>
        <w:t xml:space="preserve"> dužnika. Protiv članova tijela dužnika mogu se, radi pribavljanja potrebnih podataka i obavijesti, primijeniti mjere koje se radi toga mogu primijeniti protiv dužnika i članova njegovih tijela nakon otvaranja stečajnog postupka (čl. 177., 178. i 180. Stečajnog zakona)</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Privremeni stečajni upravitelj dužan je u roku od </w:t>
      </w:r>
      <w:r>
        <w:t>30</w:t>
      </w:r>
      <w:r w:rsidRPr="006138E8">
        <w:t xml:space="preserve">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Zakazuje se ročište radi </w:t>
      </w:r>
      <w:r>
        <w:t>rasprave o pretpostavkama za otvaranje</w:t>
      </w:r>
      <w:r w:rsidRPr="006138E8">
        <w:t xml:space="preserve"> stečajnog postupka nad dužnikom </w:t>
      </w:r>
      <w:r w:rsidR="00E23C8E" w:rsidRPr="00CE52A0">
        <w:t>AUTO-MOTO CENTAR ZAGREB d.o.o., Zagreb, Dankovečka 43, OIB 07584268103</w:t>
      </w:r>
      <w:r w:rsidRPr="006138E8">
        <w:t xml:space="preserve">, za dan </w:t>
      </w:r>
      <w:r w:rsidR="00E23C8E">
        <w:rPr>
          <w:b/>
        </w:rPr>
        <w:t>13. veljače</w:t>
      </w:r>
      <w:r w:rsidR="00F842BB">
        <w:rPr>
          <w:b/>
        </w:rPr>
        <w:t xml:space="preserve"> 201</w:t>
      </w:r>
      <w:r w:rsidR="00E23C8E">
        <w:rPr>
          <w:b/>
        </w:rPr>
        <w:t>8</w:t>
      </w:r>
      <w:r w:rsidRPr="006138E8">
        <w:rPr>
          <w:b/>
        </w:rPr>
        <w:t xml:space="preserve">. godine u </w:t>
      </w:r>
      <w:r w:rsidR="00E23C8E">
        <w:rPr>
          <w:b/>
        </w:rPr>
        <w:t>10,10</w:t>
      </w:r>
      <w:r w:rsidRPr="006138E8">
        <w:rPr>
          <w:b/>
        </w:rPr>
        <w:t xml:space="preserve"> sati</w:t>
      </w:r>
      <w:r w:rsidRPr="006138E8">
        <w:t xml:space="preserve">, u zgradi Trgovačkog suda u Zagrebu, Stalne službe, Karlovac, </w:t>
      </w:r>
      <w:r w:rsidR="00E23C8E">
        <w:t>Trg hrvatskih branitelja 1/II</w:t>
      </w:r>
      <w:r w:rsidRPr="006138E8">
        <w:t>, sob</w:t>
      </w:r>
      <w:r w:rsidR="00E23C8E">
        <w:t>a broj 204</w:t>
      </w:r>
      <w:r w:rsidRPr="006138E8">
        <w:t xml:space="preserve">, na koje se pozivaju dostavom ovog rješenja predlagatelj FINA, </w:t>
      </w:r>
      <w:r w:rsidR="00C63961">
        <w:t xml:space="preserve">dužnik, </w:t>
      </w:r>
      <w:r w:rsidRPr="006138E8">
        <w:t xml:space="preserve">zastupnik dužnika po zakonu </w:t>
      </w:r>
      <w:r w:rsidR="00E23C8E">
        <w:t>Krešimir Čolak</w:t>
      </w:r>
      <w:r w:rsidRPr="006138E8">
        <w:t xml:space="preserve"> i privremeni stečajni upravitelj </w:t>
      </w:r>
      <w:r w:rsidR="00E23C8E">
        <w:t>Matko Ljuban</w:t>
      </w:r>
      <w:r w:rsidRPr="006138E8">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0B3B79">
        <w:t>16. lipnja 2017</w:t>
      </w:r>
      <w:r w:rsidRPr="005F7ED3">
        <w:t xml:space="preserve">. prijedlog za otvaranje stečajnog postupka nad dužnikom </w:t>
      </w:r>
      <w:r w:rsidR="00E23C8E" w:rsidRPr="00CE52A0">
        <w:t>AUTO-MOTO CENTAR ZAGREB d.o.o., Zagreb, Dankovečka 43, OIB 07584268103</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w:t>
      </w:r>
      <w:r w:rsidR="000B3B79">
        <w:t>ka</w:t>
      </w:r>
      <w:r>
        <w:t xml:space="preserve"> 1</w:t>
      </w:r>
      <w:r w:rsidRPr="00C254D4">
        <w:t xml:space="preserve">. </w:t>
      </w:r>
      <w:r>
        <w:t xml:space="preserve">Stečajnog zakona (Narodne novine broj 71/15, dalje u tekstu: SZ-a). U prijedlogu </w:t>
      </w:r>
      <w:r w:rsidR="000B3B79">
        <w:t xml:space="preserve">predlagatelj navodi da na dan </w:t>
      </w:r>
      <w:r w:rsidR="000B3B79">
        <w:lastRenderedPageBreak/>
        <w:t>13. lipnja 2017. godine dužnik u Očevidniku redoslijeda osnova za plaćanje ima evidentirane neizvršene osnove za plaćanje u ukupnom iznosu od 1.216.661,53 kn, te da dužnik ima četiri zaposlena.</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4St-</w:t>
      </w:r>
      <w:r w:rsidR="000B3B79">
        <w:t>1735/17</w:t>
      </w:r>
      <w:r w:rsidR="00693C7D" w:rsidRPr="005F7ED3">
        <w:t xml:space="preserve"> od </w:t>
      </w:r>
      <w:r w:rsidR="000B3B79">
        <w:t>30. kolovoza 2017</w:t>
      </w:r>
      <w:r w:rsidR="00693C7D" w:rsidRPr="005F7ED3">
        <w:t>.</w:t>
      </w:r>
      <w:r>
        <w:t xml:space="preserve"> godine naredio dužniku da u roku od 8 dana dostavi sudu popis imovine i obveza dužnika sukladno čl. 17. st. 1. SZ-a, te je ujedno određeno ročište radi </w:t>
      </w:r>
      <w:r w:rsidR="00F842BB">
        <w:t>očitovanja o prijedlogu</w:t>
      </w:r>
      <w:r>
        <w:t xml:space="preserve"> za otvaranje stečajnoga postupka za dan </w:t>
      </w:r>
      <w:r w:rsidR="000B3B79">
        <w:t>14. studenog 2017</w:t>
      </w:r>
      <w:r>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0B3B79" w:rsidP="002E7C09" w:rsidR="00693C7D" w:rsidRPr="005F7ED3">
      <w:pPr>
        <w:ind w:firstLine="708"/>
        <w:jc w:val="both"/>
      </w:pPr>
      <w:r>
        <w:t>Dakle,</w:t>
      </w:r>
      <w:r w:rsidR="005B295E">
        <w:t xml:space="preserve"> kako sud ne raspolaže s nikakvim podacima o imovini dužnika, 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B3B79">
        <w:t>15. studenog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255B">
      <w:rPr>
        <w:rStyle w:val="Brojstranice"/>
        <w:noProof/>
      </w:rPr>
      <w:t>2</w:t>
    </w:r>
    <w:r>
      <w:rPr>
        <w:rStyle w:val="Brojstranice"/>
      </w:rPr>
      <w:fldChar w:fldCharType="end"/>
    </w:r>
  </w:p>
  <w:p w:rsidRDefault="00F664C9" w:rsidR="00F664C9">
    <w:pPr>
      <w:pStyle w:val="Zaglavlje"/>
    </w:pPr>
    <w:r>
      <w:t xml:space="preserve">                                                                                                                                 4St-</w:t>
    </w:r>
    <w:r w:rsidR="00E23C8E">
      <w:t>1735/17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614AD"/>
    <w:rsid w:val="0027227B"/>
    <w:rsid w:val="002D16B2"/>
    <w:rsid w:val="002D49A0"/>
    <w:rsid w:val="002D4ABD"/>
    <w:rsid w:val="002E7C09"/>
    <w:rsid w:val="00350324"/>
    <w:rsid w:val="00371083"/>
    <w:rsid w:val="0056355E"/>
    <w:rsid w:val="005B295E"/>
    <w:rsid w:val="005F7ED3"/>
    <w:rsid w:val="00603D22"/>
    <w:rsid w:val="00683588"/>
    <w:rsid w:val="00693C7D"/>
    <w:rsid w:val="007E7A6E"/>
    <w:rsid w:val="009A0E71"/>
    <w:rsid w:val="00A20EFA"/>
    <w:rsid w:val="00AF1125"/>
    <w:rsid w:val="00B1255B"/>
    <w:rsid w:val="00C63961"/>
    <w:rsid w:val="00D825C2"/>
    <w:rsid w:val="00E23C8E"/>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B1255B"/>
    <w:rPr>
      <w:color w:val="808080"/>
      <w:bdr w:space="0" w:sz="0" w:color="auto" w:val="none"/>
      <w:shd w:fill="auto" w:color="auto" w:val="clear"/>
    </w:rPr>
  </w:style>
  <w:style w:customStyle="true" w:styleId="eSPISCCParagraphDefaultFont" w:type="character">
    <w:name w:val="eSPIS_CC_Paragraph Default Font"/>
    <w:basedOn w:val="Zadanifontodlomka"/>
    <w:rsid w:val="00B125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55B"/>
    <w:rPr>
      <w:bdr w:space="0" w:sz="0" w:color="auto" w:val="none"/>
      <w:shd w:fill="FFFFCC" w:color="auto" w:val="clear"/>
      <w:lang w:val="hr-HR"/>
    </w:rPr>
  </w:style>
  <w:style w:customStyle="true" w:styleId="PozadinaSvijetloCrvena" w:type="character">
    <w:name w:val="Pozadina_SvijetloCrvena"/>
    <w:basedOn w:val="eSPISCCParagraphDefaultFont"/>
    <w:rsid w:val="00B125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5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B1255B"/>
    <w:rPr>
      <w:color w:val="808080"/>
      <w:bdr w:color="auto" w:space="0" w:sz="0" w:val="none"/>
      <w:shd w:color="auto" w:fill="auto" w:val="clear"/>
    </w:rPr>
  </w:style>
  <w:style w:customStyle="1" w:styleId="eSPISCCParagraphDefaultFont" w:type="character">
    <w:name w:val="eSPIS_CC_Paragraph Default Font"/>
    <w:basedOn w:val="Zadanifontodlomka"/>
    <w:rsid w:val="00B125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55B"/>
    <w:rPr>
      <w:bdr w:color="auto" w:space="0" w:sz="0" w:val="none"/>
      <w:shd w:color="auto" w:fill="FFFFCC" w:val="clear"/>
      <w:lang w:val="hr-HR"/>
    </w:rPr>
  </w:style>
  <w:style w:customStyle="1" w:styleId="PozadinaSvijetloCrvena" w:type="character">
    <w:name w:val="Pozadina_SvijetloCrvena"/>
    <w:basedOn w:val="eSPISCCParagraphDefaultFont"/>
    <w:rsid w:val="00B125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5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St-1735/2017</izvorni_sadrzaj>
    <derivirana_varijabla naziv="DomainObject.Predmet.OznakaBroj_1">St-1735/2017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AUTO-MOTO CENTAR ZAGREB d.o.o. zastupanog po punomoćniku Krešimir Čolak</izvorni_sadrzaj>
    <derivirana_varijabla naziv="DomainObject.Predmet.ProtustrankaFormated_1">  AUTO-MOTO CENTAR ZAGREB d.o.o. zastupanog po punomoćniku Krešimir Čolak</derivirana_varijabla>
  </DomainObject.Predmet.ProtustrankaFormated>
  <DomainObject.Predmet.ProtustrankaFormatedOIB>
    <izvorni_sadrzaj>  AUTO-MOTO CENTAR ZAGREB d.o.o., OIB 07584268103 zastupanog po punomoćniku Krešimir Čolak</izvorni_sadrzaj>
    <derivirana_varijabla naziv="DomainObject.Predmet.ProtustrankaFormatedOIB_1">  AUTO-MOTO CENTAR ZAGREB d.o.o., OIB 07584268103 zastupanog po punomoćniku Krešimir Čolak</derivirana_varijabla>
  </DomainObject.Predmet.ProtustrankaFormatedOIB>
  <DomainObject.Predmet.ProtustrankaFormatedWithAdress>
    <izvorni_sadrzaj> AUTO-MOTO CENTAR ZAGREB d.o.o., Dankovečka 43, 10000 Zagreb zastupanog po punomoćniku Krešimir Čolak</izvorni_sadrzaj>
    <derivirana_varijabla naziv="DomainObject.Predmet.ProtustrankaFormatedWithAdress_1"> AUTO-MOTO CENTAR ZAGREB d.o.o., Dankovečka 43, 10000 Zagreb zastupanog po punomoćniku Krešimir Čolak</derivirana_varijabla>
  </DomainObject.Predmet.ProtustrankaFormatedWithAdress>
  <DomainObject.Predmet.ProtustrankaFormatedWithAdressOIB>
    <izvorni_sadrzaj> AUTO-MOTO CENTAR ZAGREB d.o.o., OIB 07584268103, Dankovečka 43, 10000 Zagreb zastupanog po punomoćniku Krešimir Čolak</izvorni_sadrzaj>
    <derivirana_varijabla naziv="DomainObject.Predmet.ProtustrankaFormatedWithAdressOIB_1"> AUTO-MOTO CENTAR ZAGREB d.o.o., OIB 07584268103, Dankovečka 43, 10000 Zagreb zastupanog po punomoćniku Krešimir Čolak</derivirana_varijabla>
  </DomainObject.Predmet.ProtustrankaFormatedWithAdressOIB>
  <DomainObject.Predmet.ProtustrankaWithAdress>
    <izvorni_sadrzaj>AUTO-MOTO CENTAR ZAGREB d.o.o. Dankovečka 43, 10000 Zagreb</izvorni_sadrzaj>
    <derivirana_varijabla naziv="DomainObject.Predmet.ProtustrankaWithAdress_1">AUTO-MOTO CENTAR ZAGREB d.o.o. Dankovečka 43, 10000 Zagreb</derivirana_varijabla>
  </DomainObject.Predmet.ProtustrankaWithAdress>
  <DomainObject.Predmet.ProtustrankaWithAdressOIB>
    <izvorni_sadrzaj>AUTO-MOTO CENTAR ZAGREB d.o.o., OIB 07584268103, Dankovečka 43, 10000 Zagreb</izvorni_sadrzaj>
    <derivirana_varijabla naziv="DomainObject.Predmet.ProtustrankaWithAdressOIB_1">AUTO-MOTO CENTAR ZAGREB d.o.o., OIB 07584268103, Dankovečka 43, 10000 Zagreb</derivirana_varijabla>
  </DomainObject.Predmet.ProtustrankaWithAdressOIB>
  <DomainObject.Predmet.ProtustrankaNazivFormated>
    <izvorni_sadrzaj>AUTO-MOTO CENTAR ZAGREB d.o.o.</izvorni_sadrzaj>
    <derivirana_varijabla naziv="DomainObject.Predmet.ProtustrankaNazivFormated_1">AUTO-MOTO CENTAR ZAGREB d.o.o.</derivirana_varijabla>
  </DomainObject.Predmet.ProtustrankaNazivFormated>
  <DomainObject.Predmet.ProtustrankaNazivFormatedOIB>
    <izvorni_sadrzaj>AUTO-MOTO CENTAR ZAGREB d.o.o., OIB 07584268103</izvorni_sadrzaj>
    <derivirana_varijabla naziv="DomainObject.Predmet.ProtustrankaNazivFormatedOIB_1">AUTO-MOTO CENTAR ZAGREB d.o.o., OIB 07584268103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AUTO-MOTO CENTAR ZAGREB d.o.o. zastupanog po punomoćniku Krešimir Čolak</item>
    </izvorni_sadrzaj>
    <derivirana_varijabla naziv="DomainObject.Predmet.ProtuStrankaListFormated_1">
      <item>AUTO-MOTO CENTAR ZAGREB d.o.o. zastupanog po punomoćniku Krešimir Čolak</item>
    </derivirana_varijabla>
  </DomainObject.Predmet.ProtuStrankaListFormated>
  <DomainObject.Predmet.ProtuStrankaListFormatedOIB>
    <izvorni_sadrzaj>
      <item>AUTO-MOTO CENTAR ZAGREB d.o.o., OIB 07584268103 zastupanog po punomoćniku Krešimir Čolak</item>
    </izvorni_sadrzaj>
    <derivirana_varijabla naziv="DomainObject.Predmet.ProtuStrankaListFormatedOIB_1">
      <item>AUTO-MOTO CENTAR ZAGREB d.o.o., OIB 07584268103 zastupanog po punomoćniku Krešimir Čolak</item>
    </derivirana_varijabla>
  </DomainObject.Predmet.ProtuStrankaListFormatedOIB>
  <DomainObject.Predmet.ProtuStrankaListFormatedWithAdress>
    <izvorni_sadrzaj>
      <item>AUTO-MOTO CENTAR ZAGREB d.o.o., Dankovečka 43, 10000 Zagreb zastupanog po punomoćniku Krešimir Čolak</item>
    </izvorni_sadrzaj>
    <derivirana_varijabla naziv="DomainObject.Predmet.ProtuStrankaListFormatedWithAdress_1">
      <item>AUTO-MOTO CENTAR ZAGREB d.o.o., Dankovečka 43, 10000 Zagreb zastupanog po punomoćniku Krešimir Čolak</item>
    </derivirana_varijabla>
  </DomainObject.Predmet.ProtuStrankaListFormatedWithAdress>
  <DomainObject.Predmet.ProtuStrankaListFormatedWithAdressOIB>
    <izvorni_sadrzaj>
      <item>AUTO-MOTO CENTAR ZAGREB d.o.o., OIB 07584268103, Dankovečka 43, 10000 Zagreb zastupanog po punomoćniku Krešimir Čolak</item>
    </izvorni_sadrzaj>
    <derivirana_varijabla naziv="DomainObject.Predmet.ProtuStrankaListFormatedWithAdressOIB_1">
      <item>AUTO-MOTO CENTAR ZAGREB d.o.o., OIB 07584268103, Dankovečka 43, 10000 Zagreb zastupanog po punomoćniku Krešimir Čolak</item>
    </derivirana_varijabla>
  </DomainObject.Predmet.ProtuStrankaListFormatedWithAdressOIB>
  <DomainObject.Predmet.ProtuStrankaListNazivFormated>
    <izvorni_sadrzaj>
      <item>AUTO-MOTO CENTAR ZAGREB d.o.o.</item>
    </izvorni_sadrzaj>
    <derivirana_varijabla naziv="DomainObject.Predmet.ProtuStrankaListNazivFormated_1">
      <item>AUTO-MOTO CENTAR ZAGREB d.o.o.</item>
    </derivirana_varijabla>
  </DomainObject.Predmet.ProtuStrankaListNazivFormated>
  <DomainObject.Predmet.ProtuStrankaListNazivFormatedOIB>
    <izvorni_sadrzaj>
      <item>AUTO-MOTO CENTAR ZAGREB d.o.o., OIB 07584268103</item>
    </izvorni_sadrzaj>
    <derivirana_varijabla naziv="DomainObject.Predmet.ProtuStrankaListNazivFormatedOIB_1">
      <item>AUTO-MOTO CENTAR ZAGREB d.o.o., OIB 07584268103</item>
    </derivirana_varijabla>
  </DomainObject.Predmet.ProtuStrankaListNazivFormatedOIB>
  <DomainObject.Predmet.OstaliListFormated>
    <izvorni_sadrzaj>
      <item>Krešimir Čolak punomoćnik sudionika u postupku AUTO-MOTO CENTAR ZAGREB d.o.o.</item>
    </izvorni_sadrzaj>
    <derivirana_varijabla naziv="DomainObject.Predmet.OstaliListFormated_1">
      <item>Krešimir Čolak punomoćnik sudionika u postupku AUTO-MOTO CENTAR ZAGREB d.o.o.</item>
    </derivirana_varijabla>
  </DomainObject.Predmet.OstaliListFormated>
  <DomainObject.Predmet.OstaliListFormatedOIB>
    <izvorni_sadrzaj>
      <item>Krešimir Čolak, OIB 94069247282 punomoćnik sudionika u postupku AUTO-MOTO CENTAR ZAGREB d.o.o.</item>
    </izvorni_sadrzaj>
    <derivirana_varijabla naziv="DomainObject.Predmet.OstaliListFormatedOIB_1">
      <item>Krešimir Čolak, OIB 94069247282 punomoćnik sudionika u postupku AUTO-MOTO CENTAR ZAGREB d.o.o.</item>
    </derivirana_varijabla>
  </DomainObject.Predmet.OstaliListFormatedOIB>
  <DomainObject.Predmet.OstaliListFormatedWithAdress>
    <izvorni_sadrzaj>
      <item>Krešimir Čolak, Ulica Božidara Adžije 222, 10000 Zagreb punomoćnik sudionika u postupku AUTO-MOTO CENTAR ZAGREB d.o.o.</item>
    </izvorni_sadrzaj>
    <derivirana_varijabla naziv="DomainObject.Predmet.OstaliListFormatedWithAdress_1">
      <item>Krešimir Čolak, Ulica Božidara Adžije 222, 10000 Zagreb punomoćnik sudionika u postupku AUTO-MOTO CENTAR ZAGREB d.o.o.</item>
    </derivirana_varijabla>
  </DomainObject.Predmet.OstaliListFormatedWithAdress>
  <DomainObject.Predmet.OstaliListFormatedWithAdressOIB>
    <izvorni_sadrzaj>
      <item>Krešimir Čolak, OIB 94069247282, Ulica Božidara Adžije 222, 10000 Zagreb punomoćnik sudionika u postupku AUTO-MOTO CENTAR ZAGREB d.o.o.</item>
    </izvorni_sadrzaj>
    <derivirana_varijabla naziv="DomainObject.Predmet.OstaliListFormatedWithAdressOIB_1">
      <item>Krešimir Čolak, OIB 94069247282, Ulica Božidara Adžije 222, 10000 Zagreb punomoćnik sudionika u postupku AUTO-MOTO CENTAR ZAGREB d.o.o.</item>
    </derivirana_varijabla>
  </DomainObject.Predmet.OstaliListFormatedWithAdressOIB>
  <DomainObject.Predmet.OstaliListNazivFormated>
    <izvorni_sadrzaj>
      <item>Krešimir Čolak</item>
    </izvorni_sadrzaj>
    <derivirana_varijabla naziv="DomainObject.Predmet.OstaliListNazivFormated_1">
      <item>Krešimir Čolak</item>
    </derivirana_varijabla>
  </DomainObject.Predmet.OstaliListNazivFormated>
  <DomainObject.Predmet.OstaliListNazivFormatedOIB>
    <izvorni_sadrzaj>
      <item>Krešimir Čolak, OIB 94069247282</item>
    </izvorni_sadrzaj>
    <derivirana_varijabla naziv="DomainObject.Predmet.OstaliListNazivFormatedOIB_1">
      <item>Krešimir Čolak, OIB 94069247282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AUTO-MOTO CENTAR ZAGREB d.o.o.</izvorni_sadrzaj>
    <derivirana_varijabla naziv="DomainObject.Predmet.ProtustrankaIDrugi_1">AUTO-MOTO CENTAR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AUTO-MOTO CENTAR ZAGREB d.o.o., OIB 07584268103, Dankovečka 43, 10000 Zagreb</izvorni_sadrzaj>
    <derivirana_varijabla naziv="DomainObject.Predmet.ProtustrankaIDrugiAdressOIB_1">AUTO-MOTO CENTAR ZAGREB d.o.o., OIB 07584268103, Dankovečka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AUTO-MOTO CENTAR ZAGREB d.o.o.</item>
      <item>FINA Regionalni centar Zagreb</item>
      <item>Krešimir Čolak</item>
    </izvorni_sadrzaj>
    <derivirana_varijabla naziv="DomainObject.Predmet.SudioniciListNaziv_1">
      <item>AUTO-MOTO CENTAR ZAGREB d.o.o.</item>
      <item>FINA Regionalni centar Zagreb</item>
      <item>Krešimir Čolak</item>
    </derivirana_varijabla>
  </DomainObject.Predmet.SudioniciListNaziv>
  <DomainObject.Predmet.SudioniciListAdressOIB>
    <izvorni_sadrzaj>
      <item>AUTO-MOTO CENTAR ZAGREB d.o.o., OIB 07584268103, Dankovečka 43,10000 Zagreb</item>
      <item>FINA Regionalni centar Zagreb, OIB 85821130368, Trg svibanjskih žrtava 1995. 1,10000 Zagreb</item>
      <item>Krešimir Čolak, OIB 94069247282, Ulica Božidara Adžije 222,10000 Zagreb</item>
    </izvorni_sadrzaj>
    <derivirana_varijabla naziv="DomainObject.Predmet.SudioniciListAdressOIB_1">
      <item>AUTO-MOTO CENTAR ZAGREB d.o.o., OIB 07584268103, Dankovečka 43,10000 Zagreb</item>
      <item>FINA Regionalni centar Zagreb, OIB 85821130368, Trg svibanjskih žrtava 1995. 1,10000 Zagreb</item>
      <item>Krešimir Čolak, OIB 94069247282, Ulica Božidara Adžije 222,10000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07584268103</item>
      <item>, OIB 85821130368</item>
      <item>, OIB 94069247282</item>
    </izvorni_sadrzaj>
    <derivirana_varijabla naziv="DomainObject.Predmet.SudioniciListNazivOIB_1">
      <item>, OIB 07584268103</item>
      <item>, OIB 85821130368</item>
      <item>, OIB 94069247282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600</properties:Words>
  <properties:Characters>3343</properties:Characters>
  <properties:Lines>82</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2017-11-15T08:05:00Z</dcterms:created>
  <dc:creator>gboljkovac</dc:creator>
  <cp:lastModifiedBy>Goranka Boljkovac</cp:lastModifiedBy>
  <cp:lastPrinted>2016-11-30T11:54:00Z</cp:lastPrinted>
  <dcterms:modified xmlns:xsi="http://www.w3.org/2001/XMLSchema-instance" xsi:type="dcterms:W3CDTF">2017-11-15T12:05:00Z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