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dcf0" w14:paraId="755dcf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E4647C">
        <w:t>NOVA GRADNJA BAŠKA VODA d.o.o., OIB: 95687014482, Makarska, Stjepana Radića 7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4647C" w:rsidRPr="00E4647C">
        <w:t>NOVA GRADNJA BAŠKA VODA d.o.o., OIB: 95687014482, Makarska, Stjepana Radića 7</w:t>
      </w:r>
      <w:r w:rsidR="006B3ED2">
        <w:t xml:space="preserve">, </w:t>
      </w:r>
      <w:r>
        <w:t xml:space="preserve">na dan 1. rujna 2015. godine u </w:t>
      </w:r>
      <w:r w:rsidR="001D3021" w:rsidRPr="001D3021">
        <w:t>Očevidniku redoslijeda osnova za plaćanje ima evidentirane neizvršene osnove za plaćanj</w:t>
      </w:r>
      <w:r w:rsidR="001D3021">
        <w:t>e u neprekinutom razdoblju od 163</w:t>
      </w:r>
      <w:r w:rsidR="001D3021" w:rsidRPr="001D3021">
        <w:t xml:space="preserve">2 dana, u ukupnom iznosu od </w:t>
      </w:r>
      <w:r w:rsidR="00E4647C">
        <w:t>3.845.945,85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E4647C">
      <w:t>1821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D3021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703FA"/>
    <w:rsid w:val="00B9269D"/>
    <w:rsid w:val="00B953C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4647C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St-1821/2015</izvorni_sadrzaj>
    <derivirana_varijabla naziv="DomainObject.Predmet.OznakaBroj_1">St-1821/2015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GRADNJA BAŠKA VODA društvo s ograničenom odgovornošću  za građenje i poslovanje nekretninama</izvorni_sadrzaj>
    <derivirana_varijabla naziv="DomainObject.Predmet.ProtustrankaFormated_1">  NOVA GRADNJA BAŠKA VODA društvo s ograničenom odgovornošću  za građenje i poslovanje nekretninama</derivirana_varijabla>
  </DomainObject.Predmet.ProtustrankaFormated>
  <DomainObject.Predmet.ProtustrankaFormatedOIB>
    <izvorni_sadrzaj>  NOVA GRADNJA BAŠKA VODA društvo s ograničenom odgovornošću  za građenje i poslovanje nekretninama, OIB 95687014482</izvorni_sadrzaj>
    <derivirana_varijabla naziv="DomainObject.Predmet.ProtustrankaFormatedOIB_1">  NOVA GRADNJA BAŠKA VODA društvo s ograničenom odgovornošću  za građenje i poslovanje nekretninama, OIB 95687014482</derivirana_varijabla>
  </DomainObject.Predmet.ProtustrankaFormatedOIB>
  <DomainObject.Predmet.ProtustrankaFormatedWithAdress>
    <izvorni_sadrzaj> NOVA GRADNJA BAŠKA VODA društvo s ograničenom odgovornošću  za građenje i poslovanje nekretninama, Stjepana Radića 7, 21300 Makarska</izvorni_sadrzaj>
    <derivirana_varijabla naziv="DomainObject.Predmet.ProtustrankaFormatedWithAdress_1"> NOVA GRADNJA BAŠKA VODA društvo s ograničenom odgovornošću  za građenje i poslovanje nekretninama, Stjepana Radića 7, 21300 Makarska</derivirana_varijabla>
  </DomainObject.Predmet.ProtustrankaFormatedWithAdress>
  <DomainObject.Predmet.ProtustrankaFormatedWithAdressOIB>
    <izvorni_sadrzaj> NOVA GRADNJA BAŠKA VODA društvo s ograničenom odgovornošću  za građenje i poslovanje nekretninama, OIB 95687014482, Stjepana Radića 7, 21300 Makarska</izvorni_sadrzaj>
    <derivirana_varijabla naziv="DomainObject.Predmet.ProtustrankaFormatedWithAdressOIB_1"> NOVA GRADNJA BAŠKA VODA društvo s ograničenom odgovornošću  za građenje i poslovanje nekretninama, OIB 95687014482, Stjepana Radića 7, 21300 Makarska</derivirana_varijabla>
  </DomainObject.Predmet.ProtustrankaFormatedWithAdressOIB>
  <DomainObject.Predmet.ProtustrankaWithAdress>
    <izvorni_sadrzaj>NOVA GRADNJA BAŠKA VODA društvo s ograničenom odgovornošću  za građenje i poslovanje nekretninama Stjepana Radića 7, 21300 Makarska</izvorni_sadrzaj>
    <derivirana_varijabla naziv="DomainObject.Predmet.ProtustrankaWithAdress_1">NOVA GRADNJA BAŠKA VODA društvo s ograničenom odgovornošću  za građenje i poslovanje nekretninama Stjepana Radića 7, 21300 Makarska</derivirana_varijabla>
  </DomainObject.Predmet.ProtustrankaWithAdress>
  <DomainObject.Predmet.ProtustrankaWithAdressOIB>
    <izvorni_sadrzaj>NOVA GRADNJA BAŠKA VODA društvo s ograničenom odgovornošću  za građenje i poslovanje nekretninama, OIB 95687014482, Stjepana Radića 7, 21300 Makarska</izvorni_sadrzaj>
    <derivirana_varijabla naziv="DomainObject.Predmet.ProtustrankaWithAdressOIB_1">NOVA GRADNJA BAŠKA VODA društvo s ograničenom odgovornošću  za građenje i poslovanje nekretninama, OIB 95687014482, Stjepana Radića 7, 21300 Makarska</derivirana_varijabla>
  </DomainObject.Predmet.ProtustrankaWithAdressOIB>
  <DomainObject.Predmet.ProtustrankaNazivFormated>
    <izvorni_sadrzaj>NOVA GRADNJA BAŠKA VODA društvo s ograničenom odgovornošću  za građenje i poslovanje nekretninama</izvorni_sadrzaj>
    <derivirana_varijabla naziv="DomainObject.Predmet.ProtustrankaNazivFormated_1">NOVA GRADNJA BAŠKA VODA društvo s ograničenom odgovornošću  za građenje i poslovanje nekretninama</derivirana_varijabla>
  </DomainObject.Predmet.ProtustrankaNazivFormated>
  <DomainObject.Predmet.ProtustrankaNazivFormatedOIB>
    <izvorni_sadrzaj>NOVA GRADNJA BAŠKA VODA društvo s ograničenom odgovornošću  za građenje i poslovanje nekretninama, OIB 95687014482</izvorni_sadrzaj>
    <derivirana_varijabla naziv="DomainObject.Predmet.ProtustrankaNazivFormatedOIB_1">NOVA GRADNJA BAŠKA VODA društvo s ograničenom odgovornošću  za građenje i poslovanje nekretninama, OIB 95687014482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3845945.85</izvorni_sadrzaj>
    <derivirana_varijabla naziv="DomainObject.Predmet.TrenutnaVrijednost_1">3845945.85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NOVA GRADNJA BAŠKA VODA društvo s ograničenom odgovornošću  za građenje i poslovanje nekretninama</item>
    </izvorni_sadrzaj>
    <derivirana_varijabla naziv="DomainObject.Predmet.ProtuStrankaListFormated_1">
      <item>NOVA GRADNJA BAŠKA VODA društvo s ograničenom odgovornošću  za građenje i poslovanje nekretninama</item>
    </derivirana_varijabla>
  </DomainObject.Predmet.ProtuStrankaListFormated>
  <DomainObject.Predmet.ProtuStrankaListFormatedOIB>
    <izvorni_sadrzaj>
      <item>NOVA GRADNJA BAŠKA VODA društvo s ograničenom odgovornošću  za građenje i poslovanje nekretninama, OIB 95687014482</item>
    </izvorni_sadrzaj>
    <derivirana_varijabla naziv="DomainObject.Predmet.ProtuStrankaListFormatedOIB_1">
      <item>NOVA GRADNJA BAŠKA VODA društvo s ograničenom odgovornošću  za građenje i poslovanje nekretninama, OIB 95687014482</item>
    </derivirana_varijabla>
  </DomainObject.Predmet.ProtuStrankaListFormatedOIB>
  <DomainObject.Predmet.ProtuStrankaListFormatedWithAdress>
    <izvorni_sadrzaj>
      <item>NOVA GRADNJA BAŠKA VODA društvo s ograničenom odgovornošću  za građenje i poslovanje nekretninama, Stjepana Radića 7, 21300 Makarska</item>
    </izvorni_sadrzaj>
    <derivirana_varijabla naziv="DomainObject.Predmet.ProtuStrankaListFormatedWithAdress_1">
      <item>NOVA GRADNJA BAŠKA VODA društvo s ograničenom odgovornošću  za građenje i poslovanje nekretninama, Stjepana Radića 7, 21300 Makarska</item>
    </derivirana_varijabla>
  </DomainObject.Predmet.ProtuStrankaListFormatedWithAdress>
  <DomainObject.Predmet.ProtuStrankaListFormatedWithAdressOIB>
    <izvorni_sadrzaj>
      <item>NOVA GRADNJA BAŠKA VODA društvo s ograničenom odgovornošću  za građenje i poslovanje nekretninama, OIB 95687014482, Stjepana Radića 7, 21300 Makarska</item>
    </izvorni_sadrzaj>
    <derivirana_varijabla naziv="DomainObject.Predmet.ProtuStrankaListFormatedWithAdressOIB_1">
      <item>NOVA GRADNJA BAŠKA VODA društvo s ograničenom odgovornošću  za građenje i poslovanje nekretninama, OIB 95687014482, Stjepana Radića 7, 21300 Makarska</item>
    </derivirana_varijabla>
  </DomainObject.Predmet.ProtuStrankaListFormatedWithAdressOIB>
  <DomainObject.Predmet.ProtuStrankaListNazivFormated>
    <izvorni_sadrzaj>
      <item>NOVA GRADNJA BAŠKA VODA društvo s ograničenom odgovornošću  za građenje i poslovanje nekretninama</item>
    </izvorni_sadrzaj>
    <derivirana_varijabla naziv="DomainObject.Predmet.ProtuStrankaListNazivFormated_1">
      <item>NOVA GRADNJA BAŠKA VODA društvo s ograničenom odgovornošću  za građenje i poslovanje nekretninama</item>
    </derivirana_varijabla>
  </DomainObject.Predmet.ProtuStrankaListNazivFormated>
  <DomainObject.Predmet.ProtuStrankaListNazivFormatedOIB>
    <izvorni_sadrzaj>
      <item>NOVA GRADNJA BAŠKA VODA društvo s ograničenom odgovornošću  za građenje i poslovanje nekretninama, OIB 95687014482</item>
    </izvorni_sadrzaj>
    <derivirana_varijabla naziv="DomainObject.Predmet.ProtuStrankaListNazivFormatedOIB_1">
      <item>NOVA GRADNJA BAŠKA VODA društvo s ograničenom odgovornošću  za građenje i poslovanje nekretninama, OIB 95687014482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NOVA GRADNJA BAŠKA VODA društvo s ograničenom odgovornošću  za građenje i poslovanje nekretninama</izvorni_sadrzaj>
    <derivirana_varijabla naziv="DomainObject.Predmet.ProtustrankaIDrugi_1">NOVA GRADNJA BAŠKA VODA društvo s ograničenom odgovornošću  za građenje i poslovanje nekretninama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NOVA GRADNJA BAŠKA VODA društvo s ograničenom odgovornošću  za građenje i poslovanje nekretninama, OIB 95687014482, Stjepana Radića 7, 21300 Makarska</izvorni_sadrzaj>
    <derivirana_varijabla naziv="DomainObject.Predmet.ProtustrankaIDrugiAdressOIB_1">NOVA GRADNJA BAŠKA VODA društvo s ograničenom odgovornošću  za građenje i poslovanje nekretninama, OIB 95687014482, Stjepana Radića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GRADNJA BAŠKA VODA društvo s ograničenom odgovornošću  za građenje i poslovanje nekretninama</item>
      <item>FINANCIJSKA AGENCIJA RC SPLIT</item>
    </izvorni_sadrzaj>
    <derivirana_varijabla naziv="DomainObject.Predmet.SudioniciListNaziv_1">
      <item>NOVA GRADNJA BAŠKA VODA društvo s ograničenom odgovornošću  za građenje i poslovanje nekretninama</item>
      <item>FINANCIJSKA AGENCIJA RC SPLIT</item>
    </derivirana_varijabla>
  </DomainObject.Predmet.SudioniciListNaziv>
  <DomainObject.Predmet.SudioniciListAdressOIB>
    <izvorni_sadrzaj>
      <item>NOVA GRADNJA BAŠKA VODA društvo s ograničenom odgovornošću  za građenje i poslovanje nekretninama, OIB 95687014482, Stjepana Radića 7,21300 Makarska</item>
      <item>FINANCIJSKA AGENCIJA RC SPLIT, OIB 85821130368, Mažuranićeva 24b,21000 Split</item>
    </izvorni_sadrzaj>
    <derivirana_varijabla naziv="DomainObject.Predmet.SudioniciListAdressOIB_1">
      <item>NOVA GRADNJA BAŠKA VODA društvo s ograničenom odgovornošću  za građenje i poslovanje nekretninama, OIB 95687014482, Stjepana Radića 7,21300 Makarska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95687014482</item>
      <item>, OIB 85821130368</item>
    </izvorni_sadrzaj>
    <derivirana_varijabla naziv="DomainObject.Predmet.SudioniciListNazivOIB_1">
      <item>, OIB 95687014482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89F83-82A2-4554-AC6D-E6BDF414B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1844</properties:Characters>
  <properties:Lines>37</properties:Lines>
  <properties:Paragraphs>15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2016-11-15T08:33:00Z</cp:lastPrinted>
  <dcterms:modified xmlns:xsi="http://www.w3.org/2001/XMLSchema-instance" xsi:type="dcterms:W3CDTF">2016-11-15T09:02:00Z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