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907e" w14:paraId="c62907e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BA3049" w:rsidP="00BA3049" w:rsidR="00BA304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H R V A T S K A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A K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u stečajnom postupku nad dužnikom </w:t>
      </w:r>
      <w:r>
        <w:rPr>
          <w:rFonts w:hAnsi="Times New Roman" w:ascii="Times New Roman"/>
          <w:b w:val="false"/>
          <w:bCs/>
        </w:rPr>
        <w:t>BITECHNIQUE d. o. o. za trgovinu i usluge u stečaju Kukuljanovo, Kukuljanovo 313, OIB: 26787377655, MBS: 040045664</w:t>
      </w:r>
      <w:r>
        <w:rPr>
          <w:rFonts w:hAnsi="Times New Roman" w:ascii="Times New Roman"/>
          <w:b w:val="false"/>
        </w:rPr>
        <w:t>, na temelju čl.247. st.3. u vezi sa čl.441. st. 2. Stečajnog zakona (NN 71/15), dana 19. prosinca 2018.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 a k l j u č i o    j e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Utvrđena vrijednost nekretnine stečajnog dužnika upisane u zemljišnim knjigama </w:t>
      </w:r>
      <w:r w:rsidR="00FE3B00" w:rsidRPr="00FE3B00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FE3B00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</w:p>
    <w:p w:rsidRDefault="00FE3B00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  <w:r w:rsidRPr="00FE3B00">
        <w:rPr>
          <w:rFonts w:hAnsi="Times New Roman" w:ascii="Times New Roman"/>
          <w:b w:val="false"/>
        </w:rPr>
        <w:t>- 29. Suvlasnički dio: 105924/468808 ETAŽNO VLASNIŠTVO (E-29)</w:t>
      </w:r>
      <w:r w:rsidRPr="00FE3B00">
        <w:rPr>
          <w:rFonts w:hAnsi="Times New Roman" w:ascii="Times New Roman"/>
          <w:b w:val="false"/>
        </w:rPr>
        <w:tab/>
      </w:r>
      <w:r w:rsidRPr="00FE3B00">
        <w:rPr>
          <w:rFonts w:hAnsi="Times New Roman" w:ascii="Times New Roman"/>
          <w:b w:val="false"/>
        </w:rPr>
        <w:tab/>
      </w:r>
    </w:p>
    <w:p w:rsidRDefault="00FE3B00" w:rsidP="00FE3B00" w:rsidR="00BA3049">
      <w:pPr>
        <w:ind w:firstLine="708"/>
        <w:jc w:val="both"/>
        <w:rPr>
          <w:rFonts w:hAnsi="Times New Roman" w:ascii="Times New Roman"/>
          <w:b w:val="false"/>
        </w:rPr>
      </w:pPr>
      <w:r w:rsidRPr="00FE3B00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"PP1", u naravi poslovni prostor trgovačke namjene - trgovina bijele tehnike i ostale tehničke robe, koji se nalazi u prizemlju zgrade, i koji se sastoji od prodajni prostor, ured, WC za osoblje, garderoba za osoblje, WC za invalide, WC ženski, WC muški, WC muški, predprostor sanitarnog čvora, parkirni prostor pp1 i parkirni prostor pp2, ukupne netto reducirane površine 1.059,24 m2</w:t>
      </w:r>
      <w:r w:rsidR="00BA3049">
        <w:rPr>
          <w:rFonts w:hAnsi="Times New Roman" w:ascii="Times New Roman"/>
          <w:b w:val="false"/>
        </w:rPr>
        <w:t xml:space="preserve">, iznosi  </w:t>
      </w:r>
      <w:r w:rsidRPr="00FE3B00">
        <w:rPr>
          <w:rFonts w:hAnsi="Times New Roman" w:ascii="Times New Roman"/>
          <w:b w:val="false"/>
        </w:rPr>
        <w:t>7.250.000,00 kn</w:t>
      </w:r>
      <w:r w:rsidR="00BA3049">
        <w:rPr>
          <w:rFonts w:hAnsi="Times New Roman" w:ascii="Times New Roman"/>
          <w:b w:val="false"/>
        </w:rPr>
        <w:t xml:space="preserve">.  </w:t>
      </w:r>
    </w:p>
    <w:p w:rsidRDefault="00BA3049" w:rsidP="00BA3049" w:rsidR="00BA3049">
      <w:pPr>
        <w:ind w:left="1080"/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ind w:firstLine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BA3049" w:rsidP="00BA3049" w:rsidR="00BA304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IV. Uvjeti prodaje:</w:t>
      </w:r>
    </w:p>
    <w:p w:rsidRDefault="00BA3049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prodaje se nekretnina označena u točki I. izreke upisana u zemljišnim knjigama </w:t>
      </w:r>
      <w:r w:rsidR="00FE3B00" w:rsidRPr="00FE3B00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FE3B00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</w:p>
    <w:p w:rsidRDefault="00FE3B00" w:rsidP="00FE3B00" w:rsidR="00FE3B00" w:rsidRPr="00FE3B00">
      <w:pPr>
        <w:ind w:firstLine="708"/>
        <w:jc w:val="both"/>
        <w:rPr>
          <w:rFonts w:hAnsi="Times New Roman" w:ascii="Times New Roman"/>
          <w:b w:val="false"/>
        </w:rPr>
      </w:pPr>
      <w:r w:rsidRPr="00FE3B00">
        <w:rPr>
          <w:rFonts w:hAnsi="Times New Roman" w:ascii="Times New Roman"/>
          <w:b w:val="false"/>
        </w:rPr>
        <w:t>- 29. Suvlasnički dio: 105924/468808 ETAŽNO VLASNIŠTVO (E-29)</w:t>
      </w:r>
      <w:r w:rsidRPr="00FE3B00">
        <w:rPr>
          <w:rFonts w:hAnsi="Times New Roman" w:ascii="Times New Roman"/>
          <w:b w:val="false"/>
        </w:rPr>
        <w:tab/>
      </w:r>
      <w:r w:rsidRPr="00FE3B00">
        <w:rPr>
          <w:rFonts w:hAnsi="Times New Roman" w:ascii="Times New Roman"/>
          <w:b w:val="false"/>
        </w:rPr>
        <w:tab/>
      </w:r>
    </w:p>
    <w:p w:rsidRDefault="00FE3B00" w:rsidP="00FE3B00" w:rsidR="00BA3049">
      <w:pPr>
        <w:ind w:firstLine="708"/>
        <w:jc w:val="both"/>
        <w:rPr>
          <w:rFonts w:hAnsi="Times New Roman" w:ascii="Times New Roman"/>
          <w:b w:val="false"/>
        </w:rPr>
      </w:pPr>
      <w:r w:rsidRPr="00FE3B00">
        <w:rPr>
          <w:rFonts w:hAnsi="Times New Roman" w:ascii="Times New Roman"/>
          <w:b w:val="false"/>
        </w:rPr>
        <w:t xml:space="preserve">1. s kojim je povezano pravo vlasništva posebnog dijela nekretnine, a koji posebni dio je u Planu posebnih dijelova označen oznakom "PP1", u naravi poslovni prostor trgovačke namjene - trgovina bijele tehnike i ostale tehničke robe, koji se nalazi u prizemlju zgrade, i </w:t>
      </w:r>
      <w:r w:rsidRPr="00FE3B00">
        <w:rPr>
          <w:rFonts w:hAnsi="Times New Roman" w:ascii="Times New Roman"/>
          <w:b w:val="false"/>
        </w:rPr>
        <w:lastRenderedPageBreak/>
        <w:t>koji se sastoji od prodajni prostor, ured, WC za osoblje, garderoba za osoblje, WC za invalide, WC ženski, WC muški, WC muški, predprostor sanitarnog čvora, parkirni prostor pp1 i parkirni prostor pp2, ukupne netto reducirane površine 1.059,24 m2</w:t>
      </w:r>
      <w:r w:rsidR="00BA3049">
        <w:rPr>
          <w:rFonts w:hAnsi="Times New Roman" w:ascii="Times New Roman"/>
          <w:b w:val="false"/>
        </w:rPr>
        <w:t xml:space="preserve">; 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utvrđena vrijednost nekretnine iznosi </w:t>
      </w:r>
      <w:r w:rsidR="00FE3B00" w:rsidRPr="00FE3B00">
        <w:rPr>
          <w:rFonts w:hAnsi="Times New Roman" w:ascii="Times New Roman"/>
          <w:b w:val="false"/>
        </w:rPr>
        <w:t>7.250.000,00 kn</w:t>
      </w:r>
      <w:r>
        <w:rPr>
          <w:rFonts w:hAnsi="Times New Roman" w:ascii="Times New Roman"/>
          <w:b w:val="false"/>
        </w:rPr>
        <w:t>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nekretnina se ne može prodati: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prvoj dražbi ispod tri četvrtine utvrđene vrijednosti nekretnine što iznosi </w:t>
      </w:r>
      <w:r w:rsidR="006211AC">
        <w:rPr>
          <w:rFonts w:hAnsi="Times New Roman" w:ascii="Times New Roman"/>
          <w:b w:val="false"/>
        </w:rPr>
        <w:t>5.437.500,00</w:t>
      </w:r>
      <w:r>
        <w:rPr>
          <w:rFonts w:hAnsi="Times New Roman" w:ascii="Times New Roman"/>
          <w:b w:val="false"/>
        </w:rPr>
        <w:t xml:space="preserve"> kn; 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drugoj dražbi ispod jedne polovine utvrđene vrijednosti nekretnine što iznosi </w:t>
      </w:r>
      <w:r w:rsidR="006211AC">
        <w:rPr>
          <w:rFonts w:hAnsi="Times New Roman" w:ascii="Times New Roman"/>
          <w:b w:val="false"/>
        </w:rPr>
        <w:t>3.625.000,00</w:t>
      </w:r>
      <w:r>
        <w:rPr>
          <w:rFonts w:hAnsi="Times New Roman" w:ascii="Times New Roman"/>
          <w:b w:val="false"/>
        </w:rPr>
        <w:t xml:space="preserve"> kn; 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trećoj dražbi ispod jedne četvrtine utvrđene vrijednosti nekretnine što iznosi </w:t>
      </w:r>
      <w:r w:rsidR="006211AC">
        <w:rPr>
          <w:rFonts w:hAnsi="Times New Roman" w:ascii="Times New Roman"/>
          <w:b w:val="false"/>
        </w:rPr>
        <w:t>1.812.500,00</w:t>
      </w:r>
      <w:r>
        <w:rPr>
          <w:rFonts w:hAnsi="Times New Roman" w:ascii="Times New Roman"/>
          <w:b w:val="false"/>
        </w:rPr>
        <w:t xml:space="preserve"> kn; </w:t>
      </w:r>
    </w:p>
    <w:p w:rsidRDefault="00BA3049" w:rsidP="00BA3049" w:rsidR="00BA3049">
      <w:pPr>
        <w:ind w:firstLine="348"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BA3049" w:rsidP="00BA3049" w:rsidR="00BA3049">
      <w:pPr>
        <w:ind w:right="313" w:left="2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nekretnina je slobodna od osoba i stvari;</w:t>
      </w:r>
    </w:p>
    <w:p w:rsidRDefault="00BA3049" w:rsidP="00D97755" w:rsidR="00D97755" w:rsidRPr="00D9775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na  nekretnini upisanoj u zemljišnim knjigama </w:t>
      </w:r>
      <w:r w:rsidR="00D97755" w:rsidRPr="00D97755">
        <w:rPr>
          <w:rFonts w:hAnsi="Times New Roman" w:ascii="Times New Roman"/>
          <w:b w:val="false"/>
        </w:rPr>
        <w:t>Općinskog suda u Puli-Pola, zemljišnoknjižni odjel Pula, k.č.br. 1966/3 u naravi ZGRADA MJEŠOVITE UPORABE, VALTURSKA ULICA 82, DVORIŠTE  površine 3394 m2, upisano u zk. ul. br. 2516 Katastarska općina: 324256, PULA i to suvlasnički dijelovi kako slijedi:</w:t>
      </w:r>
    </w:p>
    <w:p w:rsidRDefault="00D97755" w:rsidP="00D97755" w:rsidR="00D97755" w:rsidRPr="00D97755">
      <w:pPr>
        <w:ind w:firstLine="708"/>
        <w:jc w:val="both"/>
        <w:rPr>
          <w:rFonts w:hAnsi="Times New Roman" w:ascii="Times New Roman"/>
          <w:b w:val="false"/>
        </w:rPr>
      </w:pPr>
    </w:p>
    <w:p w:rsidRDefault="00D97755" w:rsidP="00D97755" w:rsidR="00D97755" w:rsidRPr="00D97755">
      <w:pPr>
        <w:ind w:firstLine="708"/>
        <w:jc w:val="both"/>
        <w:rPr>
          <w:rFonts w:hAnsi="Times New Roman" w:ascii="Times New Roman"/>
          <w:b w:val="false"/>
        </w:rPr>
      </w:pPr>
      <w:r w:rsidRPr="00D97755">
        <w:rPr>
          <w:rFonts w:hAnsi="Times New Roman" w:ascii="Times New Roman"/>
          <w:b w:val="false"/>
        </w:rPr>
        <w:t>- 29. Suvlasnički dio: 105924/468808 ETAŽNO VLASNIŠTVO (E-29)</w:t>
      </w:r>
      <w:r w:rsidRPr="00D97755">
        <w:rPr>
          <w:rFonts w:hAnsi="Times New Roman" w:ascii="Times New Roman"/>
          <w:b w:val="false"/>
        </w:rPr>
        <w:tab/>
      </w:r>
      <w:r w:rsidRPr="00D97755">
        <w:rPr>
          <w:rFonts w:hAnsi="Times New Roman" w:ascii="Times New Roman"/>
          <w:b w:val="false"/>
        </w:rPr>
        <w:tab/>
      </w:r>
    </w:p>
    <w:p w:rsidRDefault="00D97755" w:rsidP="00D97755" w:rsidR="00BA3049">
      <w:pPr>
        <w:ind w:firstLine="708"/>
        <w:jc w:val="both"/>
        <w:rPr>
          <w:rFonts w:hAnsi="Times New Roman" w:ascii="Times New Roman"/>
          <w:b w:val="false"/>
        </w:rPr>
      </w:pPr>
      <w:r w:rsidRPr="00D97755">
        <w:rPr>
          <w:rFonts w:hAnsi="Times New Roman" w:ascii="Times New Roman"/>
          <w:b w:val="false"/>
        </w:rPr>
        <w:t>1. s kojim je povezano pravo vlasništva posebnog dijela nekretnine, a koji posebni dio je u Planu posebnih dijelova označen oznakom "PP1", u naravi poslovni prostor trgovačke namjene - trgovina bijele tehnike i ostale tehničke robe, koji se nalazi u prizemlju zgrade, i koji se sastoji od prodajni prostor, ured, WC za osoblje, garderoba za osoblje, WC za invalide, WC ženski, WC muški, WC muški, predprostor sanitarnog čvora, parkirni prostor pp1 i parkirni prostor pp2, ukupne netto reducirane površine 1.059,24 m2</w:t>
      </w:r>
      <w:r w:rsidR="00BA3049">
        <w:rPr>
          <w:rFonts w:hAnsi="Times New Roman" w:ascii="Times New Roman"/>
          <w:b w:val="false"/>
        </w:rPr>
        <w:t xml:space="preserve"> upisana su u zemljišnim knjigama založna prava i to: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 xml:space="preserve"> pravo zaloga na temelju Sporazuma o osiguranju stjecanja založnog prava na nekretnina br. 09618010005 od 16. ožujka 2009 godine i Punomoći od 21. srpnja 2008 godine, u iznosu od 2.500.000,00 EUR-a u kunskoj protuvrijednosti i ostali uvjeti iz Sporazuma, u korist: RAIFFEISENBANK AUSTRIA D.D., OIB: 53056966535, ZAGREB, PETRINJSKA 59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UKNJIŽBA, USTUPANJE ZALOŽNOG PRAVA, UGOVOR O PRIJENOSU SREDSTVA OSIGURANJA (OV-10663/17 JAVNI BILJEŽNIK LUCIJA POPOV) OD DANA 08.11.2017, uslijed prijenosa prava potraživanja, uknjiženo je pravo zaloga u iznosu od 2.500.000,00 EUR-a u kunskoj protuvrijednosti uz ostale uvjete iz Sporazuma o osiguranju br. 09618010005 od 11. ožujka 2009. godine, koji se u zbirci isprava  zemljišnoknjižnog suda nalazi pod posl.br. Z-2563/09, pod C red.br. 2.1., sa imena ovlaštenika na založnom pravu Raiffeisenbank Austria d.d., OIB: 53056966535, Zagreb, Petrinjska 59, u korist novog ovlaštenika: DDM INVEST III AG, OIB: 42497989050, SCHOCHENMÜHLESTRASSE 4, BAAR, ŠVICARSKA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na temelju Sporazuma o zasnivanju založnog prava na nekretninama i pravu na neposrednu ovrhu od 12. ožujka 2013. godine i Punomoći od 13. srpnja 2012. godine koja se nalazi u zbirci isprava  zemljišnoknjižnog suda pod posl. br. Z-632/13, u iznosu od 886.363,58 kn, te ostalih uvjeta iz Sporazuma, u korist: PRIVREDNA BANKA ZAGREB D.D., OIB: 02535697732, ZAGREB, RAČKOGA 6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 xml:space="preserve">UKNJIŽBA, USTUPANJE ZALOŽNOG PRAVA, Temeljem Ugovora o ustupu tražbine od 15. srpnja 2016. godine, uslijed prijenosa prava potraživanja upisanog temeljem Sporazuma o zasnivanju založnog prava na nekretninama i pravu na neposrednu ovrhu od 12. ožujka 2013. godine i Punomoći od 13. srpnja 2012. godine koja se nalazi u zbirci isprava  zemljišnoknjižnog suda pod posl. br. Z-632/13, određenog Rješenjem  Općinskog suda u Puli - Pola posl.br. Z-3010/13 pod C red.br. 4.1. uknjiženo je založno pravo u istom prvenstvenom redu upisa sa imena ovlaštenika prava Privredna banka Zagreb d.d., Zagreb, Račkoga 6, OIB: 02535697732, u korist ovlaštenika: B2 KAPITAL D.O.O., OIB: 57509775367, RADNIČKA CESTA 41, 10000 ZAGREB 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na temelju Sporazuma o zasnivanju založnog prava na nekretninama i pravu na neposrednu ovrhu od 12. ožujka 2013. godine i Punomoći od 13. srpnja 2012. godine - koja se u izvorniku nalazi u zbirci isprava zemljišnoknjižnog suda pod posl. br. Z-632/13, uknjiženo je založno pravo u iznosu od 649.166,73 EUR u kunskoj protuvrijednosti i ostalih uvjeta iz Sporazuma, u korist: PRIVREDNA BANKA ZAGREB D.D., OIB: 02535697732, ZAGREB, RAČKOGA 6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na temelju Sporazuma o zasnivanju založnog prava na nekretninama i pravu na neposrednu ovrhu od 12. ožujka 2013. godine i Punomoći od 13. srpnja 2012. godine koja se nalazi u zbirci isprava  zemljišnoknjižnog suda pod posl. br. Z-632/13, određenog Rješenjem Općinskog suda u Puli  - Pola posl.br. Z-3011/13 pod C red.br. 5.1. uknjižuje se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na temelju Sporazuma o zasnivanju založnog prava na nekretninama i pravu na neposrednu ovrhu od 12. ožujka 2013. godine i Punomoći od 13. srpnja 2012. godine - koja se u izvorniku nalazi u zbirci isprava zemljišnoknjižnog suda  pod posl. br. Z-632/13, uknjiženo je založno pravo u iznosu od 21.533.672,52 kn i ostalih uvjeta iz Sporazuma, u korist: PRIVREDNA BANKA ZAGREB D.D., OIB: 02535697732, ZAGREB, RAČKOGA 6</w:t>
      </w:r>
    </w:p>
    <w:p w:rsidRDefault="00D97755" w:rsidP="00D97755" w:rsidR="00D97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ab/>
        <w:t>UKNJIŽBA, USTUPANJE ZALOŽNOG PRAVA, na temelju Ugovora o ustupu tražbine od 15. srpnja 2016. godine, uslijed prijenosa prava potraživanja upisanog na temelju Sporazuma o zasnivanju založnog prava na nekretninama i pravu na neposrednu ovrhu od 12. ožujka 2013. godine i Punomoći od 13. srpnja 2012. godine koja se nalazi u zbirci isprava zemljišnoknjižnog suda  pod posl. br. Z-632/13, određenog Općinskog suda u Puli - Pola posl.br. Z-3011/13 pod C red.br. 6.1. uknjiženo je založno pravo u istom prvenstvenom redu upisa sa imena ovlaštenika prava Privredna banka Zagreb d.d., Zagreb, Račkoga 6, OIB: 02535697732, u korist ovlaštenika: B2 KAPITAL D.O.O., OIB: 57509775367, RADNIČKA CESTA 41, 10000 ZAGREB</w:t>
      </w:r>
    </w:p>
    <w:p w:rsidRDefault="00BA3049" w:rsidP="00BA3049" w:rsidR="00BA3049">
      <w:pPr>
        <w:ind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poreze u svezi s prodajom snosi kupac;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kao kupci na javnoj dražbi mogu sudjelovati osobe koje su prethodno dale jamčevinu na poseban račun Agencije, u visini 10% od utvrđene vrijednosti nekretnine odnosno iznos od </w:t>
      </w:r>
      <w:r w:rsidR="00D97755" w:rsidRPr="00D97755">
        <w:rPr>
          <w:rFonts w:hAnsi="Times New Roman" w:ascii="Times New Roman"/>
          <w:b w:val="false"/>
        </w:rPr>
        <w:t>725</w:t>
      </w:r>
      <w:r w:rsidR="00D97755">
        <w:rPr>
          <w:rFonts w:hAnsi="Times New Roman" w:ascii="Times New Roman"/>
          <w:b w:val="false"/>
        </w:rPr>
        <w:t>.</w:t>
      </w:r>
      <w:r w:rsidR="00D97755" w:rsidRPr="00D97755">
        <w:rPr>
          <w:rFonts w:hAnsi="Times New Roman" w:ascii="Times New Roman"/>
          <w:b w:val="false"/>
        </w:rPr>
        <w:t xml:space="preserve">000,00 </w:t>
      </w:r>
      <w:r>
        <w:rPr>
          <w:rFonts w:hAnsi="Times New Roman" w:ascii="Times New Roman"/>
          <w:b w:val="false"/>
        </w:rPr>
        <w:t>kn,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dražbeni korak iznosi </w:t>
      </w:r>
      <w:r w:rsidR="00C5225B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.000,00 kn;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BA3049" w:rsidP="00BA3049" w:rsidR="00BA3049">
      <w:pPr>
        <w:ind w:left="36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pozivu za sudjelovanje na elektroničkoj javnoj dražbi bit će određen datum i vrijeme početka i završetka elektroničke javne dražbe, vrijeme kada osobe zainteresirane za kupnju nekretnine mogu razgledati nekretnine uz prethodni dogovor sa stečajnim upraviteljem </w:t>
      </w:r>
      <w:r w:rsidR="00C5225B" w:rsidRPr="00C5225B">
        <w:rPr>
          <w:rFonts w:hAnsi="Times New Roman" w:ascii="Times New Roman"/>
          <w:b w:val="false"/>
        </w:rPr>
        <w:t xml:space="preserve">Ivor Pliskovac, OIB: 33771945074, Agatićeva 6, Rijeka, </w:t>
      </w:r>
      <w:r>
        <w:rPr>
          <w:rFonts w:hAnsi="Times New Roman" w:ascii="Times New Roman"/>
          <w:b w:val="false"/>
        </w:rPr>
        <w:t>koj</w:t>
      </w:r>
      <w:r w:rsidR="00C5225B">
        <w:rPr>
          <w:rFonts w:hAnsi="Times New Roman" w:ascii="Times New Roman"/>
          <w:b w:val="false"/>
        </w:rPr>
        <w:t>eg</w:t>
      </w:r>
      <w:r>
        <w:rPr>
          <w:rFonts w:hAnsi="Times New Roman" w:ascii="Times New Roman"/>
          <w:b w:val="false"/>
        </w:rPr>
        <w:t xml:space="preserve"> osobe zainteresirane za razgledavanje predmetne nekretnine mogu kontaktirati na broj telefona </w:t>
      </w:r>
      <w:r w:rsidR="00C5225B" w:rsidRPr="00C5225B">
        <w:rPr>
          <w:rFonts w:hAnsi="Times New Roman" w:ascii="Times New Roman"/>
          <w:b w:val="false"/>
        </w:rPr>
        <w:t>099/222-4020</w:t>
      </w:r>
      <w:r>
        <w:rPr>
          <w:rFonts w:hAnsi="Times New Roman" w:ascii="Times New Roman"/>
          <w:b w:val="false"/>
        </w:rPr>
        <w:t>, kao i druge potrebne podatke.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19. prosinca 2018.</w:t>
      </w:r>
    </w:p>
    <w:p w:rsidRDefault="00BA3049" w:rsidP="00BA3049" w:rsidR="00BA3049">
      <w:pPr>
        <w:jc w:val="center"/>
        <w:rPr>
          <w:rFonts w:hAnsi="Times New Roman" w:ascii="Times New Roman"/>
          <w:b w:val="false"/>
        </w:rPr>
      </w:pP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Sudac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</w:p>
    <w:p w:rsidRDefault="00BA3049" w:rsidP="00BA3049" w:rsidR="00BA3049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BA3049" w:rsidP="00BA3049" w:rsidR="00BA3049">
      <w:pPr>
        <w:jc w:val="right"/>
        <w:rPr>
          <w:rFonts w:hAnsi="Times New Roman" w:ascii="Times New Roman"/>
          <w:b w:val="false"/>
        </w:rPr>
      </w:pPr>
    </w:p>
    <w:p w:rsidRDefault="00BA3049" w:rsidP="00BA3049" w:rsidR="00BA304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A3049" w:rsidP="00BA3049" w:rsidR="00BA304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 w:val="false"/>
          </w:rPr>
          <w:t>11. st</w:t>
        </w:r>
      </w:smartTag>
      <w:r>
        <w:rPr>
          <w:rFonts w:hAnsi="Times New Roman" w:ascii="Times New Roman"/>
          <w:b w:val="false"/>
        </w:rPr>
        <w:t xml:space="preserve">.9. Stečajnog zakona). </w:t>
      </w:r>
    </w:p>
    <w:p w:rsidRDefault="00BA3049" w:rsidP="00BA3049" w:rsidR="00BA3049">
      <w:pPr>
        <w:rPr>
          <w:rFonts w:hAnsi="Times New Roman" w:ascii="Times New Roman"/>
          <w:b w:val="false"/>
        </w:rPr>
      </w:pPr>
    </w:p>
    <w:p w:rsidRDefault="005C1840" w:rsidP="00BA3049" w:rsidR="005C1840" w:rsidRPr="005C1840">
      <w:pPr>
        <w:tabs>
          <w:tab w:pos="2546" w:val="left"/>
        </w:tabs>
        <w:rPr>
          <w:rFonts w:hAnsi="Times New Roman" w:ascii="Times New Roman"/>
          <w:b w:val="false"/>
        </w:rPr>
      </w:pP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88A" w:rsidP="00C75245" w:rsidR="0051488A">
      <w:r>
        <w:separator/>
      </w:r>
    </w:p>
  </w:endnote>
  <w:endnote w:id="0" w:type="continuationSeparator">
    <w:p w:rsidRDefault="0051488A" w:rsidP="00C75245" w:rsidR="00514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576">
          <w:rPr>
            <w:noProof/>
          </w:rPr>
          <w:t>1</w:t>
        </w:r>
        <w:r>
          <w:fldChar w:fldCharType="end"/>
        </w:r>
      </w:p>
    </w:sdtContent>
  </w:sdt>
  <w:p w:rsidRDefault="00CE257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88A" w:rsidP="00C75245" w:rsidR="0051488A">
      <w:r>
        <w:separator/>
      </w:r>
    </w:p>
  </w:footnote>
  <w:footnote w:id="0" w:type="continuationSeparator">
    <w:p w:rsidRDefault="0051488A" w:rsidP="00C75245" w:rsidR="00514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BA3049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</w:t>
    </w:r>
    <w:r w:rsidR="00BA3049">
      <w:rPr>
        <w:rFonts w:hAnsi="Times New Roman" w:ascii="Times New Roman"/>
        <w:b w:val="false"/>
      </w:rPr>
      <w:t>90</w:t>
    </w:r>
    <w:r w:rsidRPr="001F0BC0">
      <w:rPr>
        <w:rFonts w:hAnsi="Times New Roman" w:ascii="Times New Roman"/>
        <w:b w:val="false"/>
      </w:rPr>
      <w:t>/201</w:t>
    </w:r>
    <w:r w:rsidR="00BA3049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6F7F04">
      <w:rPr>
        <w:rFonts w:hAnsi="Times New Roman" w:ascii="Times New Roman"/>
        <w:b w:val="false"/>
      </w:rPr>
      <w:t>128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1488A"/>
    <w:rsid w:val="005C1840"/>
    <w:rsid w:val="0060550D"/>
    <w:rsid w:val="0061104D"/>
    <w:rsid w:val="006211AC"/>
    <w:rsid w:val="006713E4"/>
    <w:rsid w:val="00681A77"/>
    <w:rsid w:val="0068396D"/>
    <w:rsid w:val="00686117"/>
    <w:rsid w:val="006B0E81"/>
    <w:rsid w:val="006E16C2"/>
    <w:rsid w:val="006F7F04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00BB"/>
    <w:rsid w:val="0089111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36B"/>
    <w:rsid w:val="00B4445B"/>
    <w:rsid w:val="00B45B51"/>
    <w:rsid w:val="00B54D90"/>
    <w:rsid w:val="00B9772E"/>
    <w:rsid w:val="00BA0277"/>
    <w:rsid w:val="00BA3049"/>
    <w:rsid w:val="00C119F5"/>
    <w:rsid w:val="00C5225B"/>
    <w:rsid w:val="00C60B28"/>
    <w:rsid w:val="00C75245"/>
    <w:rsid w:val="00CB0C5F"/>
    <w:rsid w:val="00CC037E"/>
    <w:rsid w:val="00CC68D6"/>
    <w:rsid w:val="00CE2576"/>
    <w:rsid w:val="00D73553"/>
    <w:rsid w:val="00D9228D"/>
    <w:rsid w:val="00D930A1"/>
    <w:rsid w:val="00D97755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  <w:rsid w:val="00FE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E2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57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E2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57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74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14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St-190/2016-119</izvorni_sadrzaj>
    <derivirana_varijabla naziv="DomainObject.PredzadnjaOdlukaIzPredmeta.Oznaka_1">St-190/2016-119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ACFF9-7C04-44AA-9303-8BAF89EC0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1571</properties:Words>
  <properties:Characters>8784</properties:Characters>
  <properties:Lines>168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2018-12-19T12:07:00Z</dcterms:created>
  <dc:creator>Danijela Fumić</dc:creator>
  <cp:lastModifiedBy>Danijela Fumić</cp:lastModifiedBy>
  <dcterms:modified xmlns:xsi="http://www.w3.org/2001/XMLSchema-instance" xsi:type="dcterms:W3CDTF">2018-12-19T12:08:00Z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(190 16 zaključak prodaja fina 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