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317a" w14:paraId="d95317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E45BF">
        <w:rPr>
          <w:b/>
          <w:sz w:val="24"/>
        </w:rPr>
        <w:t>1569</w:t>
      </w:r>
      <w:r w:rsidR="00985D63">
        <w:rPr>
          <w:b/>
          <w:sz w:val="24"/>
        </w:rPr>
        <w:t>/2018-</w:t>
      </w:r>
      <w:r w:rsidR="00C71E77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E45BF">
        <w:rPr>
          <w:b/>
          <w:sz w:val="24"/>
        </w:rPr>
        <w:t>KAVANICA FDM j.d.o.o. za trgovinu i usluge Zagreb, Piškorov breg 37 A, OIB 99945487237</w:t>
      </w:r>
      <w:r w:rsidR="00C71E77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1E45BF">
        <w:rPr>
          <w:sz w:val="24"/>
        </w:rPr>
        <w:t>09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C30E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E45BF">
        <w:rPr>
          <w:b/>
          <w:sz w:val="24"/>
        </w:rPr>
        <w:t>KAVANICA FDM j.d.o.o. za trgovinu i usluge Zagreb, Piškorov breg 37 A, OIB 99945487237</w:t>
      </w:r>
      <w:r w:rsidR="00FC30E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</w:t>
      </w:r>
      <w:r w:rsidR="001E45BF">
        <w:rPr>
          <w:b/>
          <w:sz w:val="24"/>
          <w:u w:val="single"/>
        </w:rPr>
        <w:t>5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1E45BF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71E77">
        <w:rPr>
          <w:sz w:val="24"/>
        </w:rPr>
        <w:t>zakonsk</w:t>
      </w:r>
      <w:r w:rsidR="001E45BF">
        <w:rPr>
          <w:sz w:val="24"/>
        </w:rPr>
        <w:t>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1E45BF">
        <w:rPr>
          <w:sz w:val="24"/>
        </w:rPr>
        <w:t>Marko Hasilo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1E45B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1E45B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E45BF">
        <w:rPr>
          <w:b/>
          <w:sz w:val="24"/>
          <w:szCs w:val="24"/>
        </w:rPr>
        <w:t>Marku Hasilo iz Zagreba, Piškorov breg 37/A, OIB 86231815401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1E45BF">
        <w:rPr>
          <w:sz w:val="24"/>
          <w:szCs w:val="24"/>
        </w:rPr>
        <w:t xml:space="preserve">i zastupnik </w:t>
      </w:r>
      <w:r w:rsidR="00410114">
        <w:rPr>
          <w:sz w:val="24"/>
          <w:szCs w:val="24"/>
        </w:rPr>
        <w:t xml:space="preserve">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1E45B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1E45B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1E45B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E45BF" w:rsidRPr="001E45BF">
        <w:rPr>
          <w:sz w:val="24"/>
        </w:rPr>
        <w:t>KAVANICA FDM j.d.o.o. za trgovinu i usluge Zagreb, Piškorov breg 37 A, OIB 99945487237</w:t>
      </w:r>
      <w:r w:rsidR="006919B4" w:rsidRPr="001E45BF">
        <w:rPr>
          <w:sz w:val="24"/>
        </w:rPr>
        <w:t>,</w:t>
      </w:r>
      <w:r w:rsidR="00926F14" w:rsidRPr="001E45BF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E45BF">
        <w:rPr>
          <w:b/>
          <w:sz w:val="24"/>
        </w:rPr>
        <w:t>1569</w:t>
      </w:r>
      <w:r>
        <w:rPr>
          <w:b/>
          <w:sz w:val="24"/>
        </w:rPr>
        <w:t>/2018-</w:t>
      </w:r>
      <w:r w:rsidR="00C71E77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E45BF">
        <w:rPr>
          <w:sz w:val="24"/>
        </w:rPr>
        <w:t>03.09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1E45BF">
        <w:rPr>
          <w:sz w:val="24"/>
        </w:rPr>
        <w:t>120</w:t>
      </w:r>
      <w:r>
        <w:rPr>
          <w:sz w:val="24"/>
        </w:rPr>
        <w:t xml:space="preserve"> dana u ukupnom iznosu od </w:t>
      </w:r>
      <w:r w:rsidR="001E45BF">
        <w:rPr>
          <w:sz w:val="24"/>
        </w:rPr>
        <w:t>48.342,73</w:t>
      </w:r>
      <w:r w:rsidR="00C252F0">
        <w:rPr>
          <w:sz w:val="24"/>
        </w:rPr>
        <w:t xml:space="preserve"> kn i da zapošljava </w:t>
      </w:r>
      <w:r w:rsidR="00C71E77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1E45BF">
        <w:rPr>
          <w:sz w:val="24"/>
        </w:rPr>
        <w:t>09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1E45BF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31B3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A67F8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St-1569/2018</izvorni_sadrzaj>
    <derivirana_varijabla naziv="DomainObject.Predmet.OznakaBroj_1">St-1569/2018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KAVANICA FDM jednostavno društvo s ograničenom odgovornošću za trgovinu i usluge zastupanog po punomoćniku Marko Hasilo</izvorni_sadrzaj>
    <derivirana_varijabla naziv="DomainObject.Predmet.ProtustrankaFormated_1">  KAVANICA FDM jednostavno društvo s ograničenom odgovornošću za trgovinu i usluge zastupanog po punomoćniku Marko Hasilo</derivirana_varijabla>
  </DomainObject.Predmet.ProtustrankaFormated>
  <DomainObject.Predmet.ProtustrankaFormatedOIB>
    <izvorni_sadrzaj>  KAVANICA FDM jednostavno društvo s ograničenom odgovornošću za trgovinu i usluge, OIB 99945487237 zastupanog po punomoćniku Marko Hasilo</izvorni_sadrzaj>
    <derivirana_varijabla naziv="DomainObject.Predmet.ProtustrankaFormatedOIB_1">  KAVANICA FDM jednostavno društvo s ograničenom odgovornošću za trgovinu i usluge, OIB 99945487237 zastupanog po punomoćniku Marko Hasilo</derivirana_varijabla>
  </DomainObject.Predmet.ProtustrankaFormatedOIB>
  <DomainObject.Predmet.ProtustrankaFormatedWithAdress>
    <izvorni_sadrzaj> KAVANICA FDM jednostavno društvo s ograničenom odgovornošću za trgovinu i usluge, Piškorov breg/37 A, 10000 Zagreb zastupanog po punomoćniku Marko Hasilo</izvorni_sadrzaj>
    <derivirana_varijabla naziv="DomainObject.Predmet.ProtustrankaFormatedWithAdress_1"> KAVANICA FDM jednostavno društvo s ograničenom odgovornošću za trgovinu i usluge, Piškorov breg/37 A, 10000 Zagreb zastupanog po punomoćniku Marko Hasilo</derivirana_varijabla>
  </DomainObject.Predmet.ProtustrankaFormatedWithAdress>
  <DomainObject.Predmet.ProtustrankaFormatedWithAdressOIB>
    <izvorni_sadrzaj> KAVANICA FDM jednostavno društvo s ograničenom odgovornošću za trgovinu i usluge, OIB 99945487237, Piškorov breg/37 A, 10000 Zagreb zastupanog po punomoćniku Marko Hasilo</izvorni_sadrzaj>
    <derivirana_varijabla naziv="DomainObject.Predmet.ProtustrankaFormatedWithAdressOIB_1"> KAVANICA FDM jednostavno društvo s ograničenom odgovornošću za trgovinu i usluge, OIB 99945487237, Piškorov breg/37 A, 10000 Zagreb zastupanog po punomoćniku Marko Hasilo</derivirana_varijabla>
  </DomainObject.Predmet.ProtustrankaFormatedWithAdressOIB>
  <DomainObject.Predmet.ProtustrankaWithAdress>
    <izvorni_sadrzaj>KAVANICA FDM jednostavno društvo s ograničenom odgovornošću za trgovinu i usluge Piškorov breg/37 A, 10000 Zagreb</izvorni_sadrzaj>
    <derivirana_varijabla naziv="DomainObject.Predmet.ProtustrankaWithAdress_1">KAVANICA FDM jednostavno društvo s ograničenom odgovornošću za trgovinu i usluge Piškorov breg/37 A, 10000 Zagreb</derivirana_varijabla>
  </DomainObject.Predmet.ProtustrankaWithAdress>
  <DomainObject.Predmet.ProtustrankaWithAdressOIB>
    <izvorni_sadrzaj>KAVANICA FDM jednostavno društvo s ograničenom odgovornošću za trgovinu i usluge, OIB 99945487237, Piškorov breg/37 A, 10000 Zagreb</izvorni_sadrzaj>
    <derivirana_varijabla naziv="DomainObject.Predmet.ProtustrankaWithAdressOIB_1">KAVANICA FDM jednostavno društvo s ograničenom odgovornošću za trgovinu i usluge, OIB 99945487237, Piškorov breg/37 A, 10000 Zagreb</derivirana_varijabla>
  </DomainObject.Predmet.ProtustrankaWithAdressOIB>
  <DomainObject.Predmet.ProtustrankaNazivFormated>
    <izvorni_sadrzaj>KAVANICA FDM jednostavno društvo s ograničenom odgovornošću za trgovinu i usluge</izvorni_sadrzaj>
    <derivirana_varijabla naziv="DomainObject.Predmet.ProtustrankaNazivFormated_1">KAVANICA FDM jednostavno društvo s ograničenom odgovornošću za trgovinu i usluge</derivirana_varijabla>
  </DomainObject.Predmet.ProtustrankaNazivFormated>
  <DomainObject.Predmet.ProtustrankaNazivFormatedOIB>
    <izvorni_sadrzaj>KAVANICA FDM jednostavno društvo s ograničenom odgovornošću za trgovinu i usluge, OIB 99945487237</izvorni_sadrzaj>
    <derivirana_varijabla naziv="DomainObject.Predmet.ProtustrankaNazivFormatedOIB_1">KAVANICA FDM jednostavno društvo s ograničenom odgovornošću za trgovinu i usluge, OIB 99945487237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KAVANICA FDM jednostavno društvo s ograničenom odgovornošću za trgovinu i usluge zastupanog po punomoćniku Marko Hasilo</item>
    </izvorni_sadrzaj>
    <derivirana_varijabla naziv="DomainObject.Predmet.ProtuStrankaListFormated_1">
      <item>KAVANICA FDM jednostavno društvo s ograničenom odgovornošću za trgovinu i usluge zastupanog po punomoćniku Marko Hasilo</item>
    </derivirana_varijabla>
  </DomainObject.Predmet.ProtuStrankaListFormated>
  <DomainObject.Predmet.ProtuStrankaListFormatedOIB>
    <izvorni_sadrzaj>
      <item>KAVANICA FDM jednostavno društvo s ograničenom odgovornošću za trgovinu i usluge, OIB 99945487237 zastupanog po punomoćniku Marko Hasilo</item>
    </izvorni_sadrzaj>
    <derivirana_varijabla naziv="DomainObject.Predmet.ProtuStrankaListFormatedOIB_1">
      <item>KAVANICA FDM jednostavno društvo s ograničenom odgovornošću za trgovinu i usluge, OIB 99945487237 zastupanog po punomoćniku Marko Hasilo</item>
    </derivirana_varijabla>
  </DomainObject.Predmet.ProtuStrankaListFormatedOIB>
  <DomainObject.Predmet.ProtuStrankaListFormatedWithAdress>
    <izvorni_sadrzaj>
      <item>KAVANICA FDM jednostavno društvo s ograničenom odgovornošću za trgovinu i usluge, Piškorov breg/37 A, 10000 Zagreb zastupanog po punomoćniku Marko Hasilo</item>
    </izvorni_sadrzaj>
    <derivirana_varijabla naziv="DomainObject.Predmet.ProtuStrankaListFormatedWithAdress_1">
      <item>KAVANICA FDM jednostavno društvo s ograničenom odgovornošću za trgovinu i usluge, Piškorov breg/37 A, 10000 Zagreb zastupanog po punomoćniku Marko Hasilo</item>
    </derivirana_varijabla>
  </DomainObject.Predmet.ProtuStrankaListFormatedWithAdress>
  <DomainObject.Predmet.ProtuStrankaListFormatedWithAdressOIB>
    <izvorni_sadrzaj>
      <item>KAVANICA FDM jednostavno društvo s ograničenom odgovornošću za trgovinu i usluge, OIB 99945487237, Piškorov breg/37 A, 10000 Zagreb zastupanog po punomoćniku Marko Hasilo</item>
    </izvorni_sadrzaj>
    <derivirana_varijabla naziv="DomainObject.Predmet.ProtuStrankaListFormatedWithAdressOIB_1">
      <item>KAVANICA FDM jednostavno društvo s ograničenom odgovornošću za trgovinu i usluge, OIB 99945487237, Piškorov breg/37 A, 10000 Zagreb zastupanog po punomoćniku Marko Hasilo</item>
    </derivirana_varijabla>
  </DomainObject.Predmet.ProtuStrankaListFormatedWithAdressOIB>
  <DomainObject.Predmet.ProtuStrankaListNazivFormated>
    <izvorni_sadrzaj>
      <item>KAVANICA FDM jednostavno društvo s ograničenom odgovornošću za trgovinu i usluge</item>
    </izvorni_sadrzaj>
    <derivirana_varijabla naziv="DomainObject.Predmet.ProtuStrankaListNazivFormated_1">
      <item>KAVANICA FDM jednostavno društvo s ograničenom odgovornošću za trgovinu i usluge</item>
    </derivirana_varijabla>
  </DomainObject.Predmet.ProtuStrankaListNazivFormated>
  <DomainObject.Predmet.ProtuStrankaListNazivFormatedOIB>
    <izvorni_sadrzaj>
      <item>KAVANICA FDM jednostavno društvo s ograničenom odgovornošću za trgovinu i usluge, OIB 99945487237</item>
    </izvorni_sadrzaj>
    <derivirana_varijabla naziv="DomainObject.Predmet.ProtuStrankaListNazivFormatedOIB_1">
      <item>KAVANICA FDM jednostavno društvo s ograničenom odgovornošću za trgovinu i usluge, OIB 99945487237</item>
    </derivirana_varijabla>
  </DomainObject.Predmet.ProtuStrankaListNazivFormatedOIB>
  <DomainObject.Predmet.OstaliListFormated>
    <izvorni_sadrzaj>
      <item>Marko Hasilo punomoćnik sudionika u postupku KAVANICA FDM jednostavno društvo s ograničenom odgovornošću za trgovinu i usluge</item>
    </izvorni_sadrzaj>
    <derivirana_varijabla naziv="DomainObject.Predmet.OstaliListFormated_1">
      <item>Marko Hasilo punomoćnik sudionika u postupku KAVANICA FDM jednostavno društvo s ograničenom odgovornošću za trgovinu i usluge</item>
    </derivirana_varijabla>
  </DomainObject.Predmet.OstaliListFormated>
  <DomainObject.Predmet.OstaliListFormatedOIB>
    <izvorni_sadrzaj>
      <item>Marko Hasilo, OIB 86231815401 punomoćnik sudionika u postupku KAVANICA FDM jednostavno društvo s ograničenom odgovornošću za trgovinu i usluge</item>
    </izvorni_sadrzaj>
    <derivirana_varijabla naziv="DomainObject.Predmet.OstaliListFormatedOIB_1">
      <item>Marko Hasilo, OIB 86231815401 punomoćnik sudionika u postupku KAVANICA FDM jednostavno društvo s ograničenom odgovornošću za trgovinu i usluge</item>
    </derivirana_varijabla>
  </DomainObject.Predmet.OstaliListFormatedOIB>
  <DomainObject.Predmet.OstaliListFormatedWithAdress>
    <izvorni_sadrzaj>
      <item>Marko Hasilo, Piškorov breg 37/A, 10000 Zagreb punomoćnik sudionika u postupku KAVANICA FDM jednostavno društvo s ograničenom odgovornošću za trgovinu i usluge</item>
    </izvorni_sadrzaj>
    <derivirana_varijabla naziv="DomainObject.Predmet.OstaliListFormatedWithAdress_1">
      <item>Marko Hasilo, Piškorov breg 37/A, 10000 Zagreb punomoćnik sudionika u postupku KAVANICA FDM jednostavno društvo s ograničenom odgovornošću za trgovinu i usluge</item>
    </derivirana_varijabla>
  </DomainObject.Predmet.OstaliListFormatedWithAdress>
  <DomainObject.Predmet.OstaliListFormatedWithAdressOIB>
    <izvorni_sadrzaj>
      <item>Marko Hasilo, OIB 86231815401, Piškorov breg 37/A, 10000 Zagreb punomoćnik sudionika u postupku KAVANICA FDM jednostavno društvo s ograničenom odgovornošću za trgovinu i usluge</item>
    </izvorni_sadrzaj>
    <derivirana_varijabla naziv="DomainObject.Predmet.OstaliListFormatedWithAdressOIB_1">
      <item>Marko Hasilo, OIB 86231815401, Piškorov breg 37/A, 10000 Zagreb punomoćnik sudionika u postupku KAVANICA FDM jednostavno društvo s ograničenom odgovornošću za trgovinu i usluge</item>
    </derivirana_varijabla>
  </DomainObject.Predmet.OstaliListFormatedWithAdressOIB>
  <DomainObject.Predmet.OstaliListNazivFormated>
    <izvorni_sadrzaj>
      <item>Marko Hasilo</item>
    </izvorni_sadrzaj>
    <derivirana_varijabla naziv="DomainObject.Predmet.OstaliListNazivFormated_1">
      <item>Marko Hasilo</item>
    </derivirana_varijabla>
  </DomainObject.Predmet.OstaliListNazivFormated>
  <DomainObject.Predmet.OstaliListNazivFormatedOIB>
    <izvorni_sadrzaj>
      <item>Marko Hasilo, OIB 86231815401</item>
    </izvorni_sadrzaj>
    <derivirana_varijabla naziv="DomainObject.Predmet.OstaliListNazivFormatedOIB_1">
      <item>Marko Hasilo, OIB 86231815401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KAVANICA FDM jednostavno društvo s ograničenom odgovornošću za trgovinu i usluge</izvorni_sadrzaj>
    <derivirana_varijabla naziv="DomainObject.Predmet.ProtustrankaIDrugi_1">KAVANICA FDM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KAVANICA FDM jednostavno društvo s ograničenom odgovornošću za trgovinu i usluge, OIB 99945487237, Piškorov breg/37 A, 10000 Zagreb</izvorni_sadrzaj>
    <derivirana_varijabla naziv="DomainObject.Predmet.ProtustrankaIDrugiAdressOIB_1">KAVANICA FDM jednostavno društvo s ograničenom odgovornošću za trgovinu i usluge, OIB 99945487237, Piškorov breg/37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KAVANICA FDM jednostavno društvo s ograničenom odgovornošću za trgovinu i usluge</item>
      <item>FINA Regionalni centar Zagreb</item>
      <item>Marko Hasilo</item>
    </izvorni_sadrzaj>
    <derivirana_varijabla naziv="DomainObject.Predmet.SudioniciListNaziv_1">
      <item>KAVANICA FDM jednostavno društvo s ograničenom odgovornošću za trgovinu i usluge</item>
      <item>FINA Regionalni centar Zagreb</item>
      <item>Marko Hasilo</item>
    </derivirana_varijabla>
  </DomainObject.Predmet.SudioniciListNaziv>
  <DomainObject.Predmet.SudioniciListAdressOIB>
    <izvorni_sadrzaj>
      <item>KAVANICA FDM jednostavno društvo s ograničenom odgovornošću za trgovinu i usluge, OIB 99945487237, Piškorov breg/37 A,10000 Zagreb</item>
      <item>FINA Regionalni centar Zagreb, OIB 85821130368, Trg svibanjskih žrtava 1995. 1,10000 Zagreb</item>
      <item>Marko Hasilo, OIB 86231815401, Piškorov breg 37/A,10000 Zagreb</item>
    </izvorni_sadrzaj>
    <derivirana_varijabla naziv="DomainObject.Predmet.SudioniciListAdressOIB_1">
      <item>KAVANICA FDM jednostavno društvo s ograničenom odgovornošću za trgovinu i usluge, OIB 99945487237, Piškorov breg/37 A,10000 Zagreb</item>
      <item>FINA Regionalni centar Zagreb, OIB 85821130368, Trg svibanjskih žrtava 1995. 1,10000 Zagreb</item>
      <item>Marko Hasilo, OIB 86231815401, Piškorov breg 37/A,10000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99945487237</item>
      <item>, OIB 86231815401</item>
    </izvorni_sadrzaj>
    <derivirana_varijabla naziv="DomainObject.Predmet.SudioniciListNazivOIB_1">
      <item>, OIB 85821130368</item>
      <item>, OIB 99945487237</item>
      <item>, OIB 86231815401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516</properties:Words>
  <properties:Characters>2845</properties:Characters>
  <properties:Lines>89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2019-01-07T07:43:00Z</dcterms:created>
  <dc:creator>Trgovacki sud</dc:creator>
  <cp:lastModifiedBy>wsadmin</cp:lastModifiedBy>
  <cp:lastPrinted>2019-01-09T10:41:00Z</cp:lastPrinted>
  <dcterms:modified xmlns:xsi="http://www.w3.org/2001/XMLSchema-instance" xsi:type="dcterms:W3CDTF">2019-01-09T12:58:00Z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