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3c69" w14:paraId="fef3c69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C81795">
        <w:t>772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C81795">
        <w:t>772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C81795">
        <w:t>27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C81795">
        <w:t>SMART</w:t>
      </w:r>
      <w:proofErr w:type="spellEnd"/>
      <w:r w:rsidR="00C81795">
        <w:t>-INFORMATIČKE TEHNOLOGIJE j.d.o.o. za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C81795">
        <w:t>35136630742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C81795">
        <w:t>080843632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C81795">
        <w:t>Donje Pačetine</w:t>
      </w:r>
      <w:r w:rsidR="003400C4" w:rsidRPr="004213F7">
        <w:t xml:space="preserve">, </w:t>
      </w:r>
      <w:r w:rsidR="00C81795">
        <w:t>Donja Pačetina 196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C81795">
        <w:t>12.570,74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C81795">
        <w:t>27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B55362" w:rsidP="00276582" w:rsidR="00B55362"/>
    <w:p w:rsidRDefault="00BA65C2" w:rsidP="00BA65C2" w:rsidR="00BA65C2">
      <w:r>
        <w:t>DNA:</w:t>
      </w:r>
    </w:p>
    <w:p w:rsidRDefault="00BA65C2" w:rsidP="00BA65C2" w:rsidR="00BA65C2">
      <w:r>
        <w:t>e- oglasna ploča 45 dana</w:t>
      </w:r>
    </w:p>
    <w:p w:rsidRDefault="00B55362" w:rsidP="00BA65C2" w:rsidR="00B55362" w:rsidRPr="007A1486">
      <w:pPr>
        <w:ind w:left="720"/>
      </w:pPr>
    </w:p>
    <w:sectPr w:rsidSect="0081638C" w:rsidR="00B55362" w:rsidRPr="007A1486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3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D2964"/>
    <w:rsid w:val="006E67AE"/>
    <w:rsid w:val="007B5AFD"/>
    <w:rsid w:val="007D5A5D"/>
    <w:rsid w:val="007D78D8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168C0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55362"/>
    <w:rsid w:val="00B753A9"/>
    <w:rsid w:val="00B82F18"/>
    <w:rsid w:val="00BA65C2"/>
    <w:rsid w:val="00BC1A95"/>
    <w:rsid w:val="00C524E2"/>
    <w:rsid w:val="00C72FC2"/>
    <w:rsid w:val="00C81795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746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St-772/2016-2</izvorni_sadrzaj>
    <derivirana_varijabla naziv="DomainObject.Oznaka_1">St-772/2016-2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SMART-INFORMATIČKE TEHNOLOGIJE j.d.o.o. za usluge</izvorni_sadrzaj>
    <derivirana_varijabla naziv="DomainObject.Predmet.ProtustrankaFormated_1">  SMART-INFORMATIČKE TEHNOLOGIJE j.d.o.o. za usluge</derivirana_varijabla>
  </DomainObject.Predmet.ProtustrankaFormated>
  <DomainObject.Predmet.ProtustrankaFormatedOIB>
    <izvorni_sadrzaj>  SMART-INFORMATIČKE TEHNOLOGIJE j.d.o.o. za usluge, OIB 35136630742</izvorni_sadrzaj>
    <derivirana_varijabla naziv="DomainObject.Predmet.ProtustrankaFormatedOIB_1">  SMART-INFORMATIČKE TEHNOLOGIJE j.d.o.o. za usluge, OIB 35136630742</derivirana_varijabla>
  </DomainObject.Predmet.ProtustrankaFormatedOIB>
  <DomainObject.Predmet.ProtustrankaFormatedWithAdress>
    <izvorni_sadrzaj> SMART-INFORMATIČKE TEHNOLOGIJE j.d.o.o. za usluge, Donja Pačetina 196, 49223 Donja Pačetina</izvorni_sadrzaj>
    <derivirana_varijabla naziv="DomainObject.Predmet.ProtustrankaFormatedWithAdress_1"> SMART-INFORMATIČKE TEHNOLOGIJE j.d.o.o. za usluge, Donja Pačetina 196, 49223 Donja Pačetina</derivirana_varijabla>
  </DomainObject.Predmet.ProtustrankaFormatedWithAdress>
  <DomainObject.Predmet.ProtustrankaFormatedWithAdressOIB>
    <izvorni_sadrzaj> SMART-INFORMATIČKE TEHNOLOGIJE j.d.o.o. za usluge, OIB 35136630742, Donja Pačetina 196, 49223 Donja Pačetina</izvorni_sadrzaj>
    <derivirana_varijabla naziv="DomainObject.Predmet.ProtustrankaFormatedWithAdressOIB_1"> SMART-INFORMATIČKE TEHNOLOGIJE j.d.o.o. za usluge, OIB 35136630742, Donja Pačetina 196, 49223 Donja Pačetina</derivirana_varijabla>
  </DomainObject.Predmet.ProtustrankaFormatedWithAdressOIB>
  <DomainObject.Predmet.ProtustrankaWithAdress>
    <izvorni_sadrzaj>SMART-INFORMATIČKE TEHNOLOGIJE j.d.o.o. za usluge Donja Pačetina 196, 49223 Donja Pačetina</izvorni_sadrzaj>
    <derivirana_varijabla naziv="DomainObject.Predmet.ProtustrankaWithAdress_1">SMART-INFORMATIČKE TEHNOLOGIJE j.d.o.o. za usluge Donja Pačetina 196, 49223 Donja Pačetina</derivirana_varijabla>
  </DomainObject.Predmet.ProtustrankaWithAdress>
  <DomainObject.Predmet.ProtustrankaWithAdressOIB>
    <izvorni_sadrzaj>SMART-INFORMATIČKE TEHNOLOGIJE j.d.o.o. za usluge, OIB 35136630742, Donja Pačetina 196, 49223 Donja Pačetina</izvorni_sadrzaj>
    <derivirana_varijabla naziv="DomainObject.Predmet.ProtustrankaWithAdressOIB_1">SMART-INFORMATIČKE TEHNOLOGIJE j.d.o.o. za usluge, OIB 35136630742, Donja Pačetina 196, 49223 Donja Pačetina</derivirana_varijabla>
  </DomainObject.Predmet.ProtustrankaWithAdressOIB>
  <DomainObject.Predmet.ProtustrankaNazivFormated>
    <izvorni_sadrzaj>SMART-INFORMATIČKE TEHNOLOGIJE j.d.o.o. za usluge</izvorni_sadrzaj>
    <derivirana_varijabla naziv="DomainObject.Predmet.ProtustrankaNazivFormated_1">SMART-INFORMATIČKE TEHNOLOGIJE j.d.o.o. za usluge</derivirana_varijabla>
  </DomainObject.Predmet.ProtustrankaNazivFormated>
  <DomainObject.Predmet.ProtustrankaNazivFormatedOIB>
    <izvorni_sadrzaj>SMART-INFORMATIČKE TEHNOLOGIJE j.d.o.o. za usluge, OIB 35136630742</izvorni_sadrzaj>
    <derivirana_varijabla naziv="DomainObject.Predmet.ProtustrankaNazivFormatedOIB_1">SMART-INFORMATIČKE TEHNOLOGIJE j.d.o.o. za usluge, OIB 35136630742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SMART-INFORMATIČKE TEHNOLOGIJE j.d.o.o. za usluge</item>
    </izvorni_sadrzaj>
    <derivirana_varijabla naziv="DomainObject.Predmet.ProtuStrankaListFormated_1">
      <item>SMART-INFORMATIČKE TEHNOLOGIJE j.d.o.o. za usluge</item>
    </derivirana_varijabla>
  </DomainObject.Predmet.ProtuStrankaListFormated>
  <DomainObject.Predmet.ProtuStrankaListFormatedOIB>
    <izvorni_sadrzaj>
      <item>SMART-INFORMATIČKE TEHNOLOGIJE j.d.o.o. za usluge, OIB 35136630742</item>
    </izvorni_sadrzaj>
    <derivirana_varijabla naziv="DomainObject.Predmet.ProtuStrankaListFormatedOIB_1">
      <item>SMART-INFORMATIČKE TEHNOLOGIJE j.d.o.o. za usluge, OIB 35136630742</item>
    </derivirana_varijabla>
  </DomainObject.Predmet.ProtuStrankaListFormatedOIB>
  <DomainObject.Predmet.ProtuStrankaListFormatedWithAdress>
    <izvorni_sadrzaj>
      <item>SMART-INFORMATIČKE TEHNOLOGIJE j.d.o.o. za usluge, Donja Pačetina 196, 49223 Donja Pačetina</item>
    </izvorni_sadrzaj>
    <derivirana_varijabla naziv="DomainObject.Predmet.ProtuStrankaListFormatedWithAdress_1">
      <item>SMART-INFORMATIČKE TEHNOLOGIJE j.d.o.o. za usluge, Donja Pačetina 196, 49223 Donja Pačetina</item>
    </derivirana_varijabla>
  </DomainObject.Predmet.ProtuStrankaListFormatedWithAdress>
  <DomainObject.Predmet.ProtuStrankaListFormatedWithAdressOIB>
    <izvorni_sadrzaj>
      <item>SMART-INFORMATIČKE TEHNOLOGIJE j.d.o.o. za usluge, OIB 35136630742, Donja Pačetina 196, 49223 Donja Pačetina</item>
    </izvorni_sadrzaj>
    <derivirana_varijabla naziv="DomainObject.Predmet.ProtuStrankaListFormatedWithAdressOIB_1">
      <item>SMART-INFORMATIČKE TEHNOLOGIJE j.d.o.o. za usluge, OIB 35136630742, Donja Pačetina 196, 49223 Donja Pačetina</item>
    </derivirana_varijabla>
  </DomainObject.Predmet.ProtuStrankaListFormatedWithAdressOIB>
  <DomainObject.Predmet.ProtuStrankaListNazivFormated>
    <izvorni_sadrzaj>
      <item>SMART-INFORMATIČKE TEHNOLOGIJE j.d.o.o. za usluge</item>
    </izvorni_sadrzaj>
    <derivirana_varijabla naziv="DomainObject.Predmet.ProtuStrankaListNazivFormated_1">
      <item>SMART-INFORMATIČKE TEHNOLOGIJE j.d.o.o. za usluge</item>
    </derivirana_varijabla>
  </DomainObject.Predmet.ProtuStrankaListNazivFormated>
  <DomainObject.Predmet.ProtuStrankaListNazivFormatedOIB>
    <izvorni_sadrzaj>
      <item>SMART-INFORMATIČKE TEHNOLOGIJE j.d.o.o. za usluge, OIB 35136630742</item>
    </izvorni_sadrzaj>
    <derivirana_varijabla naziv="DomainObject.Predmet.ProtuStrankaListNazivFormatedOIB_1">
      <item>SMART-INFORMATIČKE TEHNOLOGIJE j.d.o.o. za usluge, OIB 35136630742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St-772/2016-2</izvorni_sadrzaj>
    <derivirana_varijabla naziv="DomainObject.PoslovniBrojDokumenta_1">St-772/2016-2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SMART-INFORMATIČKE TEHNOLOGIJE j.d.o.o. za usluge</izvorni_sadrzaj>
    <derivirana_varijabla naziv="DomainObject.Predmet.ProtustrankaIDrugi_1">SMART-INFORMATIČKE TEHNOLOGIJE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SMART-INFORMATIČKE TEHNOLOGIJE j.d.o.o. za usluge, OIB 35136630742, Donja Pačetina 196, 49223 Donja Pačetina</izvorni_sadrzaj>
    <derivirana_varijabla naziv="DomainObject.Predmet.ProtustrankaIDrugiAdressOIB_1">SMART-INFORMATIČKE TEHNOLOGIJE j.d.o.o. za usluge, OIB 35136630742, Donja Pačetina 196, 49223 Donja Pačetina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SMART-INFORMATIČKE TEHNOLOGIJE j.d.o.o. za usluge</item>
    </izvorni_sadrzaj>
    <derivirana_varijabla naziv="DomainObject.Predmet.SudioniciListNaziv_1">
      <item>FINA Regionalni centar Zagreb</item>
      <item>SMART-INFORMATIČKE TEHNOLOGIJE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SMART-INFORMATIČKE TEHNOLOGIJE j.d.o.o. za usluge, OIB 35136630742, Donja Pačetina 196,49223 Donja Pačetina</item>
    </izvorni_sadrzaj>
    <derivirana_varijabla naziv="DomainObject.Predmet.SudioniciListAdressOIB_1">
      <item>FINA Regionalni centar Zagreb, OIB 85821130368, Trg svibanjskih žrtava 1995. br. 1,10000 Zagreb</item>
      <item>SMART-INFORMATIČKE TEHNOLOGIJE j.d.o.o. za usluge, OIB 35136630742, Donja Pačetina 196,49223 Donja Pačetina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35136630742</item>
    </izvorni_sadrzaj>
    <derivirana_varijabla naziv="DomainObject.Predmet.SudioniciListNazivOIB_1">
      <item>, OIB 85821130368</item>
      <item>, OIB 35136630742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1355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2016-01-27T08:21:00Z</dcterms:created>
  <dc:creator>ilukac</dc:creator>
  <cp:lastModifiedBy>Ivana Stampf</cp:lastModifiedBy>
  <cp:lastPrinted>2016-01-13T10:11:00Z</cp:lastPrinted>
  <dcterms:modified xmlns:xsi="http://www.w3.org/2001/XMLSchema-instance" xsi:type="dcterms:W3CDTF">2016-01-27T08:30:00Z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St-772/2016-2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