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fc89" w14:paraId="ef8fc89" w:rsidRDefault="00637444" w:rsidP="00637444" w:rsidR="00637444">
      <w:pPr>
        <w:jc w:val="right"/>
        <w15:collapsed w:val="false"/>
      </w:pPr>
      <w:bookmarkStart w:name="_GoBack" w:id="0"/>
      <w:bookmarkEnd w:id="0"/>
      <w:r>
        <w:t>Poslovni broj: 9 S</w:t>
      </w:r>
      <w:r w:rsidR="00DE5384">
        <w:t>t</w:t>
      </w:r>
      <w:r>
        <w:t>-</w:t>
      </w:r>
      <w:r w:rsidR="00FC01C2">
        <w:t>192</w:t>
      </w:r>
      <w:r w:rsidR="0081351D">
        <w:t>/</w:t>
      </w:r>
      <w:r w:rsidR="00CC7B8F">
        <w:t>20</w:t>
      </w:r>
      <w:r w:rsidR="0081351D">
        <w:t>15-</w:t>
      </w:r>
      <w:r w:rsidR="00CC7B8F">
        <w:t>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Maji Valušnig,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637444">
        <w:t xml:space="preserve"> </w:t>
      </w:r>
      <w:r w:rsidR="00FC01C2">
        <w:t>LUSTERI VUKOVIĆ</w:t>
      </w:r>
      <w:r>
        <w:t xml:space="preserve"> d.o.o.</w:t>
      </w:r>
      <w:r w:rsidR="00DE5384">
        <w:t>,</w:t>
      </w:r>
      <w:r w:rsidR="00AF2C11">
        <w:t xml:space="preserve"> </w:t>
      </w:r>
      <w:proofErr w:type="spellStart"/>
      <w:r w:rsidR="00FC01C2">
        <w:t>Pribislavec</w:t>
      </w:r>
      <w:proofErr w:type="spellEnd"/>
      <w:r w:rsidR="00AF2C11">
        <w:t xml:space="preserve">, </w:t>
      </w:r>
      <w:r w:rsidR="00FC01C2">
        <w:t>Industrijska ulica 28</w:t>
      </w:r>
      <w:r w:rsidR="00AF2C11">
        <w:t>,</w:t>
      </w:r>
      <w:r w:rsidR="00DE5384">
        <w:t xml:space="preserve"> </w:t>
      </w:r>
      <w:r w:rsidR="00F10C2B">
        <w:t xml:space="preserve">MBS: </w:t>
      </w:r>
      <w:r w:rsidR="00FC01C2">
        <w:t>070010008</w:t>
      </w:r>
      <w:r w:rsidR="00F10C2B">
        <w:t>, OIB:</w:t>
      </w:r>
      <w:r w:rsidR="00FC01C2">
        <w:t>06388665758</w:t>
      </w:r>
      <w:r w:rsidR="00637444">
        <w:t xml:space="preserve">, dana </w:t>
      </w:r>
      <w:r w:rsidR="001159F0">
        <w:t>2</w:t>
      </w:r>
      <w:r w:rsidR="00CB41F0">
        <w:t>3</w:t>
      </w:r>
      <w:r w:rsidR="00637444">
        <w:t xml:space="preserve">. </w:t>
      </w:r>
      <w:r>
        <w:t>rujna</w:t>
      </w:r>
      <w:r w:rsidR="00637444">
        <w:t xml:space="preserve"> 201</w:t>
      </w:r>
      <w:r>
        <w:t>5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iznos evidentiranog duga dužnika </w:t>
      </w:r>
      <w:r w:rsidR="00FC01C2" w:rsidRPr="00FC01C2">
        <w:t xml:space="preserve">LUSTERI VUKOVIĆ d.o.o., </w:t>
      </w:r>
      <w:proofErr w:type="spellStart"/>
      <w:r w:rsidR="00FC01C2" w:rsidRPr="00FC01C2">
        <w:t>Pribislavec</w:t>
      </w:r>
      <w:proofErr w:type="spellEnd"/>
      <w:r w:rsidR="00FC01C2" w:rsidRPr="00FC01C2">
        <w:t>, Industrijska ulica 28, MBS: 070010008, OIB:06388665758</w:t>
      </w:r>
      <w:r w:rsidR="00CB6C18">
        <w:t xml:space="preserve"> iznosi </w:t>
      </w:r>
      <w:r w:rsidR="00FC01C2">
        <w:t>4.045.842,44</w:t>
      </w:r>
      <w:r w:rsidR="00CB6C18">
        <w:t xml:space="preserve"> 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D60907">
        <w:t xml:space="preserve">oziva se direktor dužnika </w:t>
      </w:r>
      <w:r w:rsidR="00FC01C2">
        <w:t>Krešimir Vuković</w:t>
      </w:r>
      <w:r w:rsidR="0081351D">
        <w:t xml:space="preserve">, </w:t>
      </w:r>
      <w:proofErr w:type="spellStart"/>
      <w:r w:rsidR="00FC01C2">
        <w:t>Pribislavec</w:t>
      </w:r>
      <w:proofErr w:type="spellEnd"/>
      <w:r w:rsidR="0081351D">
        <w:t xml:space="preserve">, </w:t>
      </w:r>
      <w:r w:rsidR="00FC01C2">
        <w:t>Bana Josipa Jelačića 87</w:t>
      </w:r>
      <w:r w:rsidR="0081351D">
        <w:t>, OIB:</w:t>
      </w:r>
      <w:r w:rsidR="00FC01C2">
        <w:t>15903276023</w:t>
      </w:r>
      <w:r w:rsidR="0081351D">
        <w:t xml:space="preserve"> 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 xml:space="preserve">pozivom na gornji broj spisa, javnobilježnički ovjerovljeni </w:t>
      </w:r>
      <w:proofErr w:type="spellStart"/>
      <w:r w:rsidR="00D60907">
        <w:t>prokazni</w:t>
      </w:r>
      <w:proofErr w:type="spellEnd"/>
      <w:r w:rsidR="00D60907">
        <w:t xml:space="preserve">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>Upozorava se direktor dužnika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</w:t>
      </w:r>
      <w:proofErr w:type="spellStart"/>
      <w:r>
        <w:t>prokazni</w:t>
      </w:r>
      <w:proofErr w:type="spellEnd"/>
      <w:r>
        <w:t xml:space="preserve">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 xml:space="preserve">ko ni jedan vjerovnik u roku od 45 dana od objave oglasa ovog poziva ne predloži otvaranje stečajnog postupka,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81351D">
        <w:t>132 i 133.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1159F0">
        <w:t>2</w:t>
      </w:r>
      <w:r w:rsidR="00CB41F0">
        <w:t>3</w:t>
      </w:r>
      <w:r>
        <w:t>. rujna 2015.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CB41F0">
        <w:tab/>
      </w:r>
      <w:r>
        <w:t>Maja Valušnig</w:t>
      </w:r>
    </w:p>
    <w:sectPr w:rsidSect="001159F0" w:rsidR="001159F0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6C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A7C72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036AB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D0C5B"/>
    <w:rsid w:val="00A00D9B"/>
    <w:rsid w:val="00A05A32"/>
    <w:rsid w:val="00AF2C11"/>
    <w:rsid w:val="00B26931"/>
    <w:rsid w:val="00B34567"/>
    <w:rsid w:val="00B62791"/>
    <w:rsid w:val="00B823A9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B41F0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5D61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3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3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23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23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23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823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3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23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23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23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LUSTERI VUKOVIĆ društvo s ograničenom odgovornošću  za trgovinu, ugostiteljstvo i transport</izvorni_sadrzaj>
    <derivirana_varijabla naziv="DomainObject.Predmet.ProtustrankaFormated_1">  LUSTERI VUKOVIĆ društvo s ograničenom odgovornošću  za trgovinu, ugostiteljstvo i transport</derivirana_varijabla>
  </DomainObject.Predmet.ProtustrankaFormated>
  <DomainObject.Predmet.ProtustrankaFormatedOIB>
    <izvorni_sadrzaj>  LUSTERI VUKOVIĆ društvo s ograničenom odgovornošću  za trgovinu, ugostiteljstvo i transport, OIB 06388665758</izvorni_sadrzaj>
    <derivirana_varijabla naziv="DomainObject.Predmet.ProtustrankaFormatedOIB_1">  LUSTERI VUKOVIĆ društvo s ograničenom odgovornošću  za trgovinu, ugostiteljstvo i transport, OIB 06388665758</derivirana_varijabla>
  </DomainObject.Predmet.ProtustrankaFormatedOIB>
  <DomainObject.Predmet.ProtustrankaFormatedWithAdress>
    <izvorni_sadrzaj> LUSTERI VUKOVIĆ društvo s ograničenom odgovornošću  za trgovinu, ugostiteljstvo i transport, Industrijska ulica 28, 40000 Pribislavec</izvorni_sadrzaj>
    <derivirana_varijabla naziv="DomainObject.Predmet.ProtustrankaFormatedWithAdress_1"> LUSTERI VUKOVIĆ društvo s ograničenom odgovornošću  za trgovinu, ugostiteljstvo i transport, Industrijska ulica 28, 40000 Pribislavec</derivirana_varijabla>
  </DomainObject.Predmet.ProtustrankaFormatedWithAdress>
  <DomainObject.Predmet.ProtustrankaFormatedWithAdressOIB>
    <izvorni_sadrzaj> LUSTERI VUKOVIĆ društvo s ograničenom odgovornošću  za trgovinu, ugostiteljstvo i transport, OIB 06388665758, Industrijska ulica 28, 40000 Pribislavec</izvorni_sadrzaj>
    <derivirana_varijabla naziv="DomainObject.Predmet.ProtustrankaFormatedWithAdressOIB_1"> LUSTERI VUKOVIĆ društvo s ograničenom odgovornošću  za trgovinu, ugostiteljstvo i transport, OIB 06388665758, Industrijska ulica 28, 40000 Pribislavec</derivirana_varijabla>
  </DomainObject.Predmet.ProtustrankaFormatedWithAdressOIB>
  <DomainObject.Predmet.ProtustrankaWithAdress>
    <izvorni_sadrzaj>LUSTERI VUKOVIĆ društvo s ograničenom odgovornošću  za trgovinu, ugostiteljstvo i transport Industrijska ulica 28, 40000 Pribislavec</izvorni_sadrzaj>
    <derivirana_varijabla naziv="DomainObject.Predmet.ProtustrankaWithAdress_1">LUSTERI VUKOVIĆ društvo s ograničenom odgovornošću  za trgovinu, ugostiteljstvo i transport Industrijska ulica 28, 40000 Pribislavec</derivirana_varijabla>
  </DomainObject.Predmet.ProtustrankaWithAdress>
  <DomainObject.Predmet.ProtustrankaWithAdressOIB>
    <izvorni_sadrzaj>LUSTERI VUKOVIĆ društvo s ograničenom odgovornošću  za trgovinu, ugostiteljstvo i transport, OIB 06388665758, Industrijska ulica 28, 40000 Pribislavec</izvorni_sadrzaj>
    <derivirana_varijabla naziv="DomainObject.Predmet.ProtustrankaWithAdressOIB_1">LUSTERI VUKOVIĆ društvo s ograničenom odgovornošću  za trgovinu, ugostiteljstvo i transport, OIB 06388665758, Industrijska ulica 28, 40000 Pribislavec</derivirana_varijabla>
  </DomainObject.Predmet.ProtustrankaWithAdressOIB>
  <DomainObject.Predmet.ProtustrankaNazivFormated>
    <izvorni_sadrzaj>LUSTERI VUKOVIĆ društvo s ograničenom odgovornošću  za trgovinu, ugostiteljstvo i transport</izvorni_sadrzaj>
    <derivirana_varijabla naziv="DomainObject.Predmet.ProtustrankaNazivFormated_1">LUSTERI VUKOVIĆ društvo s ograničenom odgovornošću  za trgovinu, ugostiteljstvo i transport</derivirana_varijabla>
  </DomainObject.Predmet.ProtustrankaNazivFormated>
  <DomainObject.Predmet.ProtustrankaNazivFormatedOIB>
    <izvorni_sadrzaj>LUSTERI VUKOVIĆ društvo s ograničenom odgovornošću  za trgovinu, ugostiteljstvo i transport, OIB 06388665758</izvorni_sadrzaj>
    <derivirana_varijabla naziv="DomainObject.Predmet.ProtustrankaNazivFormatedOIB_1">LUSTERI VUKOVIĆ društvo s ograničenom odgovornošću  za trgovinu, ugostiteljstvo i transport, OIB 06388665758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4036063.20</izvorni_sadrzaj>
    <derivirana_varijabla naziv="DomainObject.Predmet.TrenutnaVrijednost_1">4036063.20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LUSTERI VUKOVIĆ društvo s ograničenom odgovornošću  za trgovinu, ugostiteljstvo i transport</item>
    </izvorni_sadrzaj>
    <derivirana_varijabla naziv="DomainObject.Predmet.ProtuStrankaListFormated_1">
      <item>LUSTERI VUKOVIĆ društvo s ograničenom odgovornošću  za trgovinu, ugostiteljstvo i transport</item>
    </derivirana_varijabla>
  </DomainObject.Predmet.ProtuStrankaListFormated>
  <DomainObject.Predmet.ProtuStrankaListFormatedOIB>
    <izvorni_sadrzaj>
      <item>LUSTERI VUKOVIĆ društvo s ograničenom odgovornošću  za trgovinu, ugostiteljstvo i transport, OIB 06388665758</item>
    </izvorni_sadrzaj>
    <derivirana_varijabla naziv="DomainObject.Predmet.ProtuStrankaListFormatedOIB_1">
      <item>LUSTERI VUKOVIĆ društvo s ograničenom odgovornošću  za trgovinu, ugostiteljstvo i transport, OIB 06388665758</item>
    </derivirana_varijabla>
  </DomainObject.Predmet.ProtuStrankaListFormatedOIB>
  <DomainObject.Predmet.ProtuStrankaListFormatedWithAdress>
    <izvorni_sadrzaj>
      <item>LUSTERI VUKOVIĆ društvo s ograničenom odgovornošću  za trgovinu, ugostiteljstvo i transport, Industrijska ulica 28, 40000 Pribislavec</item>
    </izvorni_sadrzaj>
    <derivirana_varijabla naziv="DomainObject.Predmet.ProtuStrankaListFormatedWithAdress_1">
      <item>LUSTERI VUKOVIĆ društvo s ograničenom odgovornošću  za trgovinu, ugostiteljstvo i transport, Industrijska ulica 28, 40000 Pribislavec</item>
    </derivirana_varijabla>
  </DomainObject.Predmet.ProtuStrankaListFormatedWithAdress>
  <DomainObject.Predmet.ProtuStrankaListFormatedWithAdressOIB>
    <izvorni_sadrzaj>
      <item>LUSTERI VUKOVIĆ društvo s ograničenom odgovornošću  za trgovinu, ugostiteljstvo i transport, OIB 06388665758, Industrijska ulica 28, 40000 Pribislavec</item>
    </izvorni_sadrzaj>
    <derivirana_varijabla naziv="DomainObject.Predmet.ProtuStrankaListFormatedWithAdressOIB_1">
      <item>LUSTERI VUKOVIĆ društvo s ograničenom odgovornošću  za trgovinu, ugostiteljstvo i transport, OIB 06388665758, Industrijska ulica 28, 40000 Pribislavec</item>
    </derivirana_varijabla>
  </DomainObject.Predmet.ProtuStrankaListFormatedWithAdressOIB>
  <DomainObject.Predmet.ProtuStrankaListNazivFormated>
    <izvorni_sadrzaj>
      <item>LUSTERI VUKOVIĆ društvo s ograničenom odgovornošću  za trgovinu, ugostiteljstvo i transport</item>
    </izvorni_sadrzaj>
    <derivirana_varijabla naziv="DomainObject.Predmet.ProtuStrankaListNazivFormated_1">
      <item>LUSTERI VUKOVIĆ društvo s ograničenom odgovornošću  za trgovinu, ugostiteljstvo i transport</item>
    </derivirana_varijabla>
  </DomainObject.Predmet.ProtuStrankaListNazivFormated>
  <DomainObject.Predmet.ProtuStrankaListNazivFormatedOIB>
    <izvorni_sadrzaj>
      <item>LUSTERI VUKOVIĆ društvo s ograničenom odgovornošću  za trgovinu, ugostiteljstvo i transport, OIB 06388665758</item>
    </izvorni_sadrzaj>
    <derivirana_varijabla naziv="DomainObject.Predmet.ProtuStrankaListNazivFormatedOIB_1">
      <item>LUSTERI VUKOVIĆ društvo s ograničenom odgovornošću  za trgovinu, ugostiteljstvo i transport, OIB 06388665758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LUSTERI VUKOVIĆ društvo s ograničenom odgovornošću  za trgovinu, ugostiteljstvo i transport</izvorni_sadrzaj>
    <derivirana_varijabla naziv="DomainObject.Predmet.ProtustrankaIDrugi_1">LUSTERI VUKOVIĆ društvo s ograničenom odgovornošću  za trgovinu, ugostiteljstvo i transport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LUSTERI VUKOVIĆ društvo s ograničenom odgovornošću  za trgovinu, ugostiteljstvo i transport, OIB 06388665758, Industrijska ulica 28, 40000 Pribislavec</izvorni_sadrzaj>
    <derivirana_varijabla naziv="DomainObject.Predmet.ProtustrankaIDrugiAdressOIB_1">LUSTERI VUKOVIĆ društvo s ograničenom odgovornošću  za trgovinu, ugostiteljstvo i transport, OIB 06388665758, Industrijska ulica 28, 40000 Pribislavec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LUSTERI VUKOVIĆ društvo s ograničenom odgovornošću  za trgovinu, ugostiteljstvo i transport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LUSTERI VUKOVIĆ društvo s ograničenom odgovornošću  za trgovinu, ugostiteljstvo i transport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LUSTERI VUKOVIĆ društvo s ograničenom odgovornošću  za trgovinu, ugostiteljstvo i transport, OIB 06388665758, Industrijska ulica 28,40000 Pribislavec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LUSTERI VUKOVIĆ društvo s ograničenom odgovornošću  za trgovinu, ugostiteljstvo i transport, OIB 06388665758, Industrijska ulica 28,40000 Pribislavec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06388665758</item>
      <item>, OIB null</item>
      <item>, OIB null</item>
    </izvorni_sadrzaj>
    <derivirana_varijabla naziv="DomainObject.Predmet.SudioniciListNazivOIB_1">
      <item>, OIB null</item>
      <item>, OIB 06388665758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88B63-16B4-4FC1-B7BA-00B7ED2838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347</properties:Words>
  <properties:Characters>1905</properties:Characters>
  <properties:Lines>47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Nevenka Vuković</cp:lastModifiedBy>
  <cp:lastPrinted>2015-09-23T06:30:00Z</cp:lastPrinted>
  <dcterms:modified xmlns:xsi="http://www.w3.org/2001/XMLSchema-instance" xsi:type="dcterms:W3CDTF">2015-09-23T06:31:00Z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