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323b" w14:paraId="6ab323b" w:rsidRDefault="00B3340D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81352B">
        <w:rPr>
          <w:sz w:val="24"/>
        </w:rPr>
        <w:t>397/2017-2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za provedbu skraćenoga stečajnog postupka nad dužnikom </w:t>
      </w:r>
      <w:r w:rsidR="0081352B">
        <w:rPr>
          <w:sz w:val="24"/>
        </w:rPr>
        <w:t>TIKIS d.o.o Trg jugo 2, Červar-Porat</w:t>
      </w:r>
      <w:r>
        <w:rPr>
          <w:sz w:val="24"/>
        </w:rPr>
        <w:t xml:space="preserve">, dana </w:t>
      </w:r>
      <w:r w:rsidR="0081352B">
        <w:rPr>
          <w:sz w:val="24"/>
        </w:rPr>
        <w:t>15.ožujka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E302C5">
        <w:rPr>
          <w:sz w:val="24"/>
        </w:rPr>
        <w:t xml:space="preserve"> TIKIS d.o.o Trg jugo 2, Červar-Porat, OIB 54865344386 </w:t>
      </w:r>
      <w:r w:rsidR="00293FBA">
        <w:rPr>
          <w:sz w:val="24"/>
        </w:rPr>
        <w:t xml:space="preserve">poziva se FINA RC  Rijeka u roku od 3 dana dostaviti ovom sudu </w:t>
      </w:r>
      <w:r w:rsidR="00D64E94">
        <w:rPr>
          <w:sz w:val="24"/>
        </w:rPr>
        <w:tab/>
      </w:r>
      <w:r w:rsidR="00A31603">
        <w:rPr>
          <w:sz w:val="24"/>
        </w:rPr>
        <w:t>Očevidnik o danima insolventnosti za dužnika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81352B">
        <w:rPr>
          <w:sz w:val="24"/>
        </w:rPr>
        <w:t>15.ožujka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0413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3340D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4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04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4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4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4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4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04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4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4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4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TIKIS d.o.o. ČERVAR PORAT</izvorni_sadrzaj>
    <derivirana_varijabla naziv="DomainObject.Predmet.ProtustrankaFormated_1">  TIKIS d.o.o. ČERVAR PORAT</derivirana_varijabla>
  </DomainObject.Predmet.ProtustrankaFormated>
  <DomainObject.Predmet.ProtustrankaFormatedOIB>
    <izvorni_sadrzaj>  TIKIS d.o.o. ČERVAR PORAT, OIB 54865344386</izvorni_sadrzaj>
    <derivirana_varijabla naziv="DomainObject.Predmet.ProtustrankaFormatedOIB_1">  TIKIS d.o.o. ČERVAR PORAT, OIB 54865344386</derivirana_varijabla>
  </DomainObject.Predmet.ProtustrankaFormatedOIB>
  <DomainObject.Predmet.ProtustrankaFormatedWithAdress>
    <izvorni_sadrzaj> TIKIS d.o.o. ČERVAR PORAT, Trg Jugo 2, 52440 Červar-Porat</izvorni_sadrzaj>
    <derivirana_varijabla naziv="DomainObject.Predmet.ProtustrankaFormatedWithAdress_1"> TIKIS d.o.o. ČERVAR PORAT, Trg Jugo 2, 52440 Červar-Porat</derivirana_varijabla>
  </DomainObject.Predmet.ProtustrankaFormatedWithAdress>
  <DomainObject.Predmet.ProtustrankaFormatedWithAdressOIB>
    <izvorni_sadrzaj> TIKIS d.o.o. ČERVAR PORAT, OIB 54865344386, Trg Jugo 2, 52440 Červar-Porat</izvorni_sadrzaj>
    <derivirana_varijabla naziv="DomainObject.Predmet.ProtustrankaFormatedWithAdressOIB_1"> TIKIS d.o.o. ČERVAR PORAT, OIB 54865344386, Trg Jugo 2, 52440 Červar-Porat</derivirana_varijabla>
  </DomainObject.Predmet.ProtustrankaFormatedWithAdressOIB>
  <DomainObject.Predmet.ProtustrankaWithAdress>
    <izvorni_sadrzaj>TIKIS d.o.o. ČERVAR PORAT Trg Jugo 2, 52440 Červar-Porat</izvorni_sadrzaj>
    <derivirana_varijabla naziv="DomainObject.Predmet.ProtustrankaWithAdress_1">TIKIS d.o.o. ČERVAR PORAT Trg Jugo 2, 52440 Červar-Porat</derivirana_varijabla>
  </DomainObject.Predmet.ProtustrankaWithAdress>
  <DomainObject.Predmet.ProtustrankaWithAdressOIB>
    <izvorni_sadrzaj>TIKIS d.o.o. ČERVAR PORAT, OIB 54865344386, Trg Jugo 2, 52440 Červar-Porat</izvorni_sadrzaj>
    <derivirana_varijabla naziv="DomainObject.Predmet.ProtustrankaWithAdressOIB_1">TIKIS d.o.o. ČERVAR PORAT, OIB 54865344386, Trg Jugo 2, 52440 Červar-Porat</derivirana_varijabla>
  </DomainObject.Predmet.ProtustrankaWithAdressOIB>
  <DomainObject.Predmet.ProtustrankaNazivFormated>
    <izvorni_sadrzaj>TIKIS d.o.o. ČERVAR PORAT</izvorni_sadrzaj>
    <derivirana_varijabla naziv="DomainObject.Predmet.ProtustrankaNazivFormated_1">TIKIS d.o.o. ČERVAR PORAT</derivirana_varijabla>
  </DomainObject.Predmet.ProtustrankaNazivFormated>
  <DomainObject.Predmet.ProtustrankaNazivFormatedOIB>
    <izvorni_sadrzaj>TIKIS d.o.o. ČERVAR PORAT, OIB 54865344386</izvorni_sadrzaj>
    <derivirana_varijabla naziv="DomainObject.Predmet.ProtustrankaNazivFormatedOIB_1">TIKIS d.o.o. ČERVAR PORAT, OIB 54865344386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TIKIS d.o.o. ČERVAR PORAT</item>
    </izvorni_sadrzaj>
    <derivirana_varijabla naziv="DomainObject.Predmet.ProtuStrankaListFormated_1">
      <item>TIKIS d.o.o. ČERVAR PORAT</item>
    </derivirana_varijabla>
  </DomainObject.Predmet.ProtuStrankaListFormated>
  <DomainObject.Predmet.ProtuStrankaListFormatedOIB>
    <izvorni_sadrzaj>
      <item>TIKIS d.o.o. ČERVAR PORAT, OIB 54865344386</item>
    </izvorni_sadrzaj>
    <derivirana_varijabla naziv="DomainObject.Predmet.ProtuStrankaListFormatedOIB_1">
      <item>TIKIS d.o.o. ČERVAR PORAT, OIB 54865344386</item>
    </derivirana_varijabla>
  </DomainObject.Predmet.ProtuStrankaListFormatedOIB>
  <DomainObject.Predmet.ProtuStrankaListFormatedWithAdress>
    <izvorni_sadrzaj>
      <item>TIKIS d.o.o. ČERVAR PORAT, Trg Jugo 2, 52440 Červar-Porat</item>
    </izvorni_sadrzaj>
    <derivirana_varijabla naziv="DomainObject.Predmet.ProtuStrankaListFormatedWithAdress_1">
      <item>TIKIS d.o.o. ČERVAR PORAT, Trg Jugo 2, 52440 Červar-Porat</item>
    </derivirana_varijabla>
  </DomainObject.Predmet.ProtuStrankaListFormatedWithAdress>
  <DomainObject.Predmet.ProtuStrankaListFormatedWithAdressOIB>
    <izvorni_sadrzaj>
      <item>TIKIS d.o.o. ČERVAR PORAT, OIB 54865344386, Trg Jugo 2, 52440 Červar-Porat</item>
    </izvorni_sadrzaj>
    <derivirana_varijabla naziv="DomainObject.Predmet.ProtuStrankaListFormatedWithAdressOIB_1">
      <item>TIKIS d.o.o. ČERVAR PORAT, OIB 54865344386, Trg Jugo 2, 52440 Červar-Porat</item>
    </derivirana_varijabla>
  </DomainObject.Predmet.ProtuStrankaListFormatedWithAdressOIB>
  <DomainObject.Predmet.ProtuStrankaListNazivFormated>
    <izvorni_sadrzaj>
      <item>TIKIS d.o.o. ČERVAR PORAT</item>
    </izvorni_sadrzaj>
    <derivirana_varijabla naziv="DomainObject.Predmet.ProtuStrankaListNazivFormated_1">
      <item>TIKIS d.o.o. ČERVAR PORAT</item>
    </derivirana_varijabla>
  </DomainObject.Predmet.ProtuStrankaListNazivFormated>
  <DomainObject.Predmet.ProtuStrankaListNazivFormatedOIB>
    <izvorni_sadrzaj>
      <item>TIKIS d.o.o. ČERVAR PORAT, OIB 54865344386</item>
    </izvorni_sadrzaj>
    <derivirana_varijabla naziv="DomainObject.Predmet.ProtuStrankaListNazivFormatedOIB_1">
      <item>TIKIS d.o.o. ČERVAR PORAT, OIB 54865344386</item>
    </derivirana_varijabla>
  </DomainObject.Predmet.ProtuStrankaListNazivFormatedOIB>
  <DomainObject.Predmet.OstaliListFormated>
    <izvorni_sadrzaj>
      <item>ZOU VELJKOVIĆ,BORŠTNER, JELENKOVIĆ,..</item>
    </izvorni_sadrzaj>
    <derivirana_varijabla naziv="DomainObject.Predmet.OstaliListFormated_1">
      <item>ZOU VELJKOVIĆ,BORŠTNER, JELENKOVIĆ,..</item>
    </derivirana_varijabla>
  </DomainObject.Predmet.OstaliListFormated>
  <DomainObject.Predmet.OstaliListFormatedOIB>
    <izvorni_sadrzaj>
      <item>ZOU VELJKOVIĆ,BORŠTNER, JELENKOVIĆ,..</item>
    </izvorni_sadrzaj>
    <derivirana_varijabla naziv="DomainObject.Predmet.OstaliListFormatedOIB_1">
      <item>ZOU VELJKOVIĆ,BORŠTNER, JELENKOVIĆ,..</item>
    </derivirana_varijabla>
  </DomainObject.Predmet.OstaliListFormatedOIB>
  <DomainObject.Predmet.OstaliListFormatedWithAdress>
    <izvorni_sadrzaj>
      <item>ZOU VELJKOVIĆ,BORŠTNER, JELENKOVIĆ,.., DOBRILINA 9, 52100 Pula</item>
    </izvorni_sadrzaj>
    <derivirana_varijabla naziv="DomainObject.Predmet.OstaliListFormatedWithAdress_1">
      <item>ZOU VELJKOVIĆ,BORŠTNER, JELENKOVIĆ,.., DOBRILINA 9, 52100 Pula</item>
    </derivirana_varijabla>
  </DomainObject.Predmet.OstaliListFormatedWithAdress>
  <DomainObject.Predmet.OstaliListFormatedWithAdressOIB>
    <izvorni_sadrzaj>
      <item>ZOU VELJKOVIĆ,BORŠTNER, JELENKOVIĆ,.., DOBRILINA 9, 52100 Pula</item>
    </izvorni_sadrzaj>
    <derivirana_varijabla naziv="DomainObject.Predmet.OstaliListFormatedWithAdressOIB_1">
      <item>ZOU VELJKOVIĆ,BORŠTNER, JELENKOVIĆ,.., DOBRILINA 9, 52100 Pula</item>
    </derivirana_varijabla>
  </DomainObject.Predmet.OstaliListFormatedWithAdressOIB>
  <DomainObject.Predmet.OstaliListNazivFormated>
    <izvorni_sadrzaj>
      <item>ZOU VELJKOVIĆ,BORŠTNER, JELENKOVIĆ,..</item>
    </izvorni_sadrzaj>
    <derivirana_varijabla naziv="DomainObject.Predmet.OstaliListNazivFormated_1">
      <item>ZOU VELJKOVIĆ,BORŠTNER, JELENKOVIĆ,..</item>
    </derivirana_varijabla>
  </DomainObject.Predmet.OstaliListNazivFormated>
  <DomainObject.Predmet.OstaliListNazivFormatedOIB>
    <izvorni_sadrzaj>
      <item>ZOU VELJKOVIĆ,BORŠTNER, JELENKOVIĆ,..</item>
    </izvorni_sadrzaj>
    <derivirana_varijabla naziv="DomainObject.Predmet.OstaliListNazivFormatedOIB_1">
      <item>ZOU VELJKOVIĆ,BORŠTNER, JELENKOVIĆ,..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TIKIS d.o.o. ČERVAR PORAT</izvorni_sadrzaj>
    <derivirana_varijabla naziv="DomainObject.Predmet.ProtustrankaIDrugi_1">TIKIS d.o.o. ČERVAR PORAT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TIKIS d.o.o. ČERVAR PORAT, OIB 54865344386, Trg Jugo 2, 52440 Červar-Porat</izvorni_sadrzaj>
    <derivirana_varijabla naziv="DomainObject.Predmet.ProtustrankaIDrugiAdressOIB_1">TIKIS d.o.o. ČERVAR PORAT, OIB 54865344386, Trg Jugo 2,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TIKIS d.o.o. ČERVAR PORAT</item>
      <item>FINANCIJSKA AGENCIJA, RC RIJEKA, PODRUŽNICA PULA, PULA</item>
      <item>ZOU VELJKOVIĆ,BORŠTNER, JELENKOVIĆ,..</item>
    </izvorni_sadrzaj>
    <derivirana_varijabla naziv="DomainObject.Predmet.SudioniciListNaziv_1">
      <item>TIKIS d.o.o. ČERVAR PORAT</item>
      <item>FINANCIJSKA AGENCIJA, RC RIJEKA, PODRUŽNICA PULA, PULA</item>
      <item>ZOU VELJKOVIĆ,BORŠTNER, JELENKOVIĆ,..</item>
    </derivirana_varijabla>
  </DomainObject.Predmet.SudioniciListNaziv>
  <DomainObject.Predmet.SudioniciListAdressOIB>
    <izvorni_sadrzaj>
      <item>TIKIS d.o.o. ČERVAR PORAT, OIB 54865344386, Trg Jugo 2,52440 Červar-Porat</item>
      <item>FINANCIJSKA AGENCIJA, RC RIJEKA, PODRUŽNICA PULA, PULA, OIB 85821130368, Giardini 5,52100 Pula</item>
      <item>ZOU VELJKOVIĆ,BORŠTNER, JELENKOVIĆ,.., DOBRILINA 9,52100 Pula</item>
    </izvorni_sadrzaj>
    <derivirana_varijabla naziv="DomainObject.Predmet.SudioniciListAdressOIB_1">
      <item>TIKIS d.o.o. ČERVAR PORAT, OIB 54865344386, Trg Jugo 2,52440 Červar-Porat</item>
      <item>FINANCIJSKA AGENCIJA, RC RIJEKA, PODRUŽNICA PULA, PULA, OIB 85821130368, Giardini 5,52100 Pula</item>
      <item>ZOU VELJKOVIĆ,BORŠTNER, JELENKOVIĆ,..,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54865344386</item>
      <item>, OIB 85821130368</item>
      <item>, OIB null</item>
    </izvorni_sadrzaj>
    <derivirana_varijabla naziv="DomainObject.Predmet.SudioniciListNazivOIB_1">
      <item>, OIB 54865344386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126</properties:Words>
  <properties:Characters>640</properties:Characters>
  <properties:Lines>31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2017-03-15T11:53:00Z</dcterms:created>
  <dc:creator>Trgovacki sud</dc:creator>
  <cp:lastModifiedBy>wsadmin</cp:lastModifiedBy>
  <cp:lastPrinted>2017-03-15T11:53:00Z</cp:lastPrinted>
  <dcterms:modified xmlns:xsi="http://www.w3.org/2001/XMLSchema-instance" xsi:type="dcterms:W3CDTF">2017-03-15T11:54:00Z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