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0735" w14:paraId="0cf0735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A62BB1">
        <w:t>1</w:t>
      </w:r>
      <w:r w:rsidR="00D61D0B">
        <w:t>39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D61D0B">
        <w:t>17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D61D0B">
        <w:t>LIPA TURIZAM j.d.o.o. za djelatnost turističke agencije i trgovinu</w:t>
      </w:r>
      <w:r w:rsidR="00D61D0B" w:rsidRPr="000539FB">
        <w:t xml:space="preserve">, </w:t>
      </w:r>
      <w:r w:rsidR="00D61D0B">
        <w:t>Zadar</w:t>
      </w:r>
      <w:r w:rsidR="00D61D0B" w:rsidRPr="000539FB">
        <w:t xml:space="preserve">, </w:t>
      </w:r>
      <w:r w:rsidR="00D61D0B">
        <w:t xml:space="preserve">Zrinsko </w:t>
      </w:r>
      <w:proofErr w:type="spellStart"/>
      <w:r w:rsidR="00D61D0B">
        <w:t>Frankopanska</w:t>
      </w:r>
      <w:proofErr w:type="spellEnd"/>
      <w:r w:rsidR="00D61D0B">
        <w:t xml:space="preserve"> 5</w:t>
      </w:r>
      <w:r w:rsidR="00D61D0B" w:rsidRPr="000539FB">
        <w:t xml:space="preserve">, OIB: </w:t>
      </w:r>
      <w:r w:rsidR="00D61D0B">
        <w:t>92613247154</w:t>
      </w:r>
      <w:r w:rsidR="00A96663">
        <w:t>,</w:t>
      </w:r>
      <w:r w:rsidR="00BD5E63" w:rsidRPr="002F799A">
        <w:t xml:space="preserve"> dana </w:t>
      </w:r>
      <w:r w:rsidR="00A62BB1">
        <w:t>3</w:t>
      </w:r>
      <w:r w:rsidR="00BD5E63">
        <w:t xml:space="preserve">. </w:t>
      </w:r>
      <w:r w:rsidR="00A62BB1">
        <w:t>listopada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D61D0B">
        <w:t>LIPA TURIZAM j.d.o.o. za djelatnost turističke agencije i trgovinu</w:t>
      </w:r>
      <w:r w:rsidR="00D61D0B" w:rsidRPr="000539FB">
        <w:t xml:space="preserve">, </w:t>
      </w:r>
      <w:r w:rsidR="00D61D0B">
        <w:t>Zadar</w:t>
      </w:r>
      <w:r w:rsidR="00D61D0B" w:rsidRPr="000539FB">
        <w:t xml:space="preserve">, </w:t>
      </w:r>
      <w:r w:rsidR="00D61D0B">
        <w:t xml:space="preserve">Zrinsko </w:t>
      </w:r>
      <w:proofErr w:type="spellStart"/>
      <w:r w:rsidR="00D61D0B">
        <w:t>Frankopanska</w:t>
      </w:r>
      <w:proofErr w:type="spellEnd"/>
      <w:r w:rsidR="00D61D0B">
        <w:t xml:space="preserve"> 5</w:t>
      </w:r>
      <w:r w:rsidR="00D61D0B" w:rsidRPr="000539FB">
        <w:t xml:space="preserve">, OIB: </w:t>
      </w:r>
      <w:r w:rsidR="00D61D0B">
        <w:t>92613247154</w:t>
      </w:r>
      <w:r>
        <w:t xml:space="preserve">¸ određuju se za dan </w:t>
      </w:r>
      <w:r w:rsidR="00EB6776">
        <w:t>4</w:t>
      </w:r>
      <w:r w:rsidR="00F21C25" w:rsidRPr="00A96663">
        <w:t xml:space="preserve">. </w:t>
      </w:r>
      <w:r w:rsidR="00A62BB1">
        <w:t>prosinca</w:t>
      </w:r>
      <w:r w:rsidR="00124236">
        <w:t xml:space="preserve"> 2018</w:t>
      </w:r>
      <w:r w:rsidR="00F21C25" w:rsidRPr="00A96663">
        <w:t xml:space="preserve">. u </w:t>
      </w:r>
      <w:r w:rsidR="00D61D0B">
        <w:t>10,15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II.</w:t>
      </w:r>
      <w:r>
        <w:tab/>
      </w:r>
      <w:r w:rsidR="002E21D5">
        <w:t xml:space="preserve">Na ročište iz točke </w:t>
      </w:r>
      <w:r w:rsidRPr="00A96663">
        <w:t>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</w:t>
      </w:r>
      <w:r w:rsidR="00202B08">
        <w:t xml:space="preserve"> </w:t>
      </w:r>
      <w:r w:rsidR="00D61D0B">
        <w:t>Ivana Dragun iz Zadra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2E21D5" w:rsidP="00A96663" w:rsidR="002E21D5">
      <w:pPr>
        <w:jc w:val="both"/>
      </w:pPr>
    </w:p>
    <w:p w:rsidRDefault="002E21D5" w:rsidP="00A96663" w:rsidR="002E21D5" w:rsidRPr="00A96663">
      <w:pPr>
        <w:jc w:val="both"/>
      </w:pPr>
      <w:r>
        <w:t>III.</w:t>
      </w:r>
      <w:r>
        <w:tab/>
        <w:t>Podatke potrebne radi utvrđivanja uvjeta za otvaranje stečajnog postupka osobe ovlaštene za zastupanje stečajnog dužnika mogu sudu dostaviti i pismenim putem prije ročišta.</w:t>
      </w:r>
    </w:p>
    <w:p w:rsidRDefault="00A96663" w:rsidP="00A96663" w:rsidR="00A96663" w:rsidRPr="00A96663">
      <w:pPr>
        <w:jc w:val="both"/>
      </w:pPr>
    </w:p>
    <w:p w:rsidRDefault="002E21D5" w:rsidP="00A96663" w:rsidR="00A96663">
      <w:pPr>
        <w:jc w:val="both"/>
      </w:pPr>
      <w:r>
        <w:t>IV</w:t>
      </w:r>
      <w:r w:rsidR="00A96663">
        <w:t>.</w:t>
      </w:r>
      <w:r w:rsidR="00A96663">
        <w:tab/>
      </w:r>
      <w:r w:rsidR="00D938C4">
        <w:t>Ako osob</w:t>
      </w:r>
      <w:r w:rsidR="00202B08">
        <w:t>a ovlaštena</w:t>
      </w:r>
      <w:r w:rsidR="00A96663" w:rsidRPr="00A96663">
        <w:t xml:space="preserve"> za zastupanje dužnika po zakonu</w:t>
      </w:r>
      <w:r w:rsidR="00202B08">
        <w:t xml:space="preserve"> ne pristupi</w:t>
      </w:r>
      <w:r w:rsidR="00A96663" w:rsidRPr="00A96663">
        <w:t xml:space="preserve"> na navedeno ročište</w:t>
      </w:r>
      <w:r>
        <w:t xml:space="preserve"> i prethodno ne dostavi podatke iz točke III. ovog zaključka </w:t>
      </w:r>
      <w:r w:rsidR="00A96663" w:rsidRPr="00A96663">
        <w:t>ili</w:t>
      </w:r>
      <w:r>
        <w:t xml:space="preserve"> ako</w:t>
      </w:r>
      <w:r w:rsidR="00A96663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202B08">
        <w:t>eno</w:t>
      </w:r>
      <w:r w:rsidR="00A96663"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D61D0B">
        <w:t>3</w:t>
      </w:r>
      <w:r w:rsidR="00815E6C">
        <w:t xml:space="preserve">. </w:t>
      </w:r>
      <w:r w:rsidR="00D61D0B">
        <w:t>listopada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4A7B0D" w:rsidP="00124236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4A7B0D" w:rsidP="00124236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D61D0B">
        <w:t>Ivani Dragun</w:t>
      </w:r>
      <w:r w:rsidR="002E21D5">
        <w:t xml:space="preserve"> </w:t>
      </w:r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D61D0B" w:rsidR="005B3E0C" w:rsidRPr="002F799A">
      <w:pPr>
        <w:numPr>
          <w:ilvl w:val="0"/>
          <w:numId w:val="1"/>
        </w:numPr>
      </w:pPr>
      <w:r>
        <w:t>FINA – putem e-oglasne ploče</w:t>
      </w: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02B08"/>
    <w:rsid w:val="00210717"/>
    <w:rsid w:val="00210CDE"/>
    <w:rsid w:val="002348F0"/>
    <w:rsid w:val="00283117"/>
    <w:rsid w:val="002D112E"/>
    <w:rsid w:val="002E21D5"/>
    <w:rsid w:val="002F799A"/>
    <w:rsid w:val="00302C16"/>
    <w:rsid w:val="003138B8"/>
    <w:rsid w:val="003426AF"/>
    <w:rsid w:val="003558E2"/>
    <w:rsid w:val="00385447"/>
    <w:rsid w:val="00385531"/>
    <w:rsid w:val="003A08B9"/>
    <w:rsid w:val="003A402D"/>
    <w:rsid w:val="003D0AD2"/>
    <w:rsid w:val="00403E10"/>
    <w:rsid w:val="00432EB5"/>
    <w:rsid w:val="00455BCE"/>
    <w:rsid w:val="004A7B0D"/>
    <w:rsid w:val="004C7FEB"/>
    <w:rsid w:val="004D0391"/>
    <w:rsid w:val="004D05CD"/>
    <w:rsid w:val="004E61AC"/>
    <w:rsid w:val="004F62DD"/>
    <w:rsid w:val="00543F80"/>
    <w:rsid w:val="0054518E"/>
    <w:rsid w:val="00573C13"/>
    <w:rsid w:val="00582C40"/>
    <w:rsid w:val="005851F9"/>
    <w:rsid w:val="00596A81"/>
    <w:rsid w:val="005B3E0C"/>
    <w:rsid w:val="005D5FFD"/>
    <w:rsid w:val="005E09A7"/>
    <w:rsid w:val="0062759B"/>
    <w:rsid w:val="00642DCB"/>
    <w:rsid w:val="006C2F82"/>
    <w:rsid w:val="006E1D95"/>
    <w:rsid w:val="00725D77"/>
    <w:rsid w:val="0073755C"/>
    <w:rsid w:val="007764EE"/>
    <w:rsid w:val="007E2D17"/>
    <w:rsid w:val="00815E6C"/>
    <w:rsid w:val="00817E3C"/>
    <w:rsid w:val="00826238"/>
    <w:rsid w:val="00870477"/>
    <w:rsid w:val="008C522C"/>
    <w:rsid w:val="008E70D7"/>
    <w:rsid w:val="009026AF"/>
    <w:rsid w:val="009910F2"/>
    <w:rsid w:val="009F5449"/>
    <w:rsid w:val="00A4378B"/>
    <w:rsid w:val="00A62BB1"/>
    <w:rsid w:val="00A96663"/>
    <w:rsid w:val="00AB6B83"/>
    <w:rsid w:val="00B21C4E"/>
    <w:rsid w:val="00B35AD9"/>
    <w:rsid w:val="00B66981"/>
    <w:rsid w:val="00B72BD8"/>
    <w:rsid w:val="00BC7BAE"/>
    <w:rsid w:val="00BC7C09"/>
    <w:rsid w:val="00BD5E63"/>
    <w:rsid w:val="00BF64D1"/>
    <w:rsid w:val="00C541D2"/>
    <w:rsid w:val="00CB21D2"/>
    <w:rsid w:val="00CC6B15"/>
    <w:rsid w:val="00CF2E4D"/>
    <w:rsid w:val="00D051DF"/>
    <w:rsid w:val="00D338EE"/>
    <w:rsid w:val="00D50C9B"/>
    <w:rsid w:val="00D61D0B"/>
    <w:rsid w:val="00D61FAB"/>
    <w:rsid w:val="00D938C4"/>
    <w:rsid w:val="00DB0971"/>
    <w:rsid w:val="00E0101B"/>
    <w:rsid w:val="00E94D30"/>
    <w:rsid w:val="00EA46B8"/>
    <w:rsid w:val="00EB284C"/>
    <w:rsid w:val="00EB6776"/>
    <w:rsid w:val="00ED1E23"/>
    <w:rsid w:val="00F1661E"/>
    <w:rsid w:val="00F21C25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>
      <item>Ivana Dragun</item>
    </izvorni_sadrzaj>
    <derivirana_varijabla naziv="DomainObject.Predmet.OstaliListFormated_1">
      <item>Ivana Dragun</item>
    </derivirana_varijabla>
  </DomainObject.Predmet.OstaliListFormated>
  <DomainObject.Predmet.OstaliListFormatedOIB>
    <izvorni_sadrzaj>
      <item>Ivana Dragun, OIB 94311934717</item>
    </izvorni_sadrzaj>
    <derivirana_varijabla naziv="DomainObject.Predmet.OstaliListFormatedOIB_1">
      <item>Ivana Dragun, OIB 94311934717</item>
    </derivirana_varijabla>
  </DomainObject.Predmet.OstaliListFormatedOIB>
  <DomainObject.Predmet.OstaliListFormatedWithAdress>
    <izvorni_sadrzaj>
      <item>Ivana Dragun, Put Stanova 80, 23000 Zadar</item>
    </izvorni_sadrzaj>
    <derivirana_varijabla naziv="DomainObject.Predmet.OstaliListFormatedWithAdress_1">
      <item>Ivana Dragun, Put Stanova 80, 23000 Zadar</item>
    </derivirana_varijabla>
  </DomainObject.Predmet.OstaliListFormatedWithAdress>
  <DomainObject.Predmet.OstaliListFormatedWithAdressOIB>
    <izvorni_sadrzaj>
      <item>Ivana Dragun, OIB 94311934717, Put Stanova 80, 23000 Zadar</item>
    </izvorni_sadrzaj>
    <derivirana_varijabla naziv="DomainObject.Predmet.OstaliListFormatedWithAdressOIB_1">
      <item>Ivana Dragun, OIB 94311934717, Put Stanova 80, 23000 Zadar</item>
    </derivirana_varijabla>
  </DomainObject.Predmet.OstaliListFormatedWithAdressOIB>
  <DomainObject.Predmet.OstaliListNazivFormated>
    <izvorni_sadrzaj>
      <item>Ivana Dragun</item>
    </izvorni_sadrzaj>
    <derivirana_varijabla naziv="DomainObject.Predmet.OstaliListNazivFormated_1">
      <item>Ivana Dragun</item>
    </derivirana_varijabla>
  </DomainObject.Predmet.OstaliListNazivFormated>
  <DomainObject.Predmet.OstaliListNazivFormatedOIB>
    <izvorni_sadrzaj>
      <item>Ivana Dragun, OIB 94311934717</item>
    </izvorni_sadrzaj>
    <derivirana_varijabla naziv="DomainObject.Predmet.OstaliListNazivFormatedOIB_1">
      <item>Ivana Dragun, OIB 94311934717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  <item>Ivana Dragun</item>
    </izvorni_sadrzaj>
    <derivirana_varijabla naziv="DomainObject.Predmet.SudioniciListNaziv_1">
      <item>Financijska agencija, Podružnica Zadar</item>
      <item>LIPA TURIZAM j.d.o.o. za djelatnost turističke agencije i trgovinu</item>
      <item>Ivana Dragun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  <item>, OIB 94311934717</item>
    </izvorni_sadrzaj>
    <derivirana_varijabla naziv="DomainObject.Predmet.SudioniciListNazivOIB_1">
      <item>, OIB 85821130368</item>
      <item>, OIB 92613247154</item>
      <item>, OIB 94311934717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St-139/2018-12</izvorni_sadrzaj>
    <derivirana_varijabla naziv="DomainObject.PredzadnjaOdlukaIzPredmeta.Oznaka_1">St-139/2018-12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C95CF-5772-4CF6-B304-EF9ABBB1F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1712</properties:Characters>
  <properties:Lines>52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2018-10-03T09:16:00Z</dcterms:created>
  <dc:creator>Ardena Bajlo</dc:creator>
  <cp:lastModifiedBy>Ante Rubelj</cp:lastModifiedBy>
  <cp:lastPrinted>2018-10-09T11:37:00Z</cp:lastPrinted>
  <dcterms:modified xmlns:xsi="http://www.w3.org/2001/XMLSchema-instance" xsi:type="dcterms:W3CDTF">2018-10-09T11:37:00Z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(1St-139-18- prethodni postupak ----ISPRAVNI-----.docx)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