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99f62" w14:paraId="3b99f62" w:rsidRDefault="006A2F42" w:rsidP="006A2F42" w:rsidR="006A2F42" w:rsidRPr="006A2F42">
      <w:pPr>
        <w15:collapsed w:val="false"/>
        <w:rPr>
          <w:rFonts w:cs="Times New Roman" w:eastAsia="Times New Roman"/>
          <w:b/>
          <w:szCs w:val="24"/>
          <w:lang w:val="en-US"/>
        </w:rPr>
      </w:pPr>
      <w:bookmarkStart w:name="_GoBack" w:id="0"/>
      <w:bookmarkEnd w:id="0"/>
      <w:r w:rsidRPr="006A2F42">
        <w:rPr>
          <w:rFonts w:cs="Times New Roman" w:eastAsia="Times New Roman"/>
          <w:b/>
          <w:szCs w:val="24"/>
          <w:lang w:val="en-US"/>
        </w:rPr>
        <w:t xml:space="preserve">REPUBLIKA HRVATSKA                                              </w:t>
      </w:r>
      <w:proofErr w:type="spellStart"/>
      <w:r w:rsidRPr="006A2F42">
        <w:rPr>
          <w:rFonts w:cs="Times New Roman" w:eastAsia="Times New Roman"/>
          <w:b/>
          <w:szCs w:val="24"/>
          <w:lang w:val="en-US"/>
        </w:rPr>
        <w:t>Poslovni</w:t>
      </w:r>
      <w:proofErr w:type="spellEnd"/>
      <w:r w:rsidRPr="006A2F42">
        <w:rPr>
          <w:rFonts w:cs="Times New Roman" w:eastAsia="Times New Roman"/>
          <w:b/>
          <w:szCs w:val="24"/>
          <w:lang w:val="en-US"/>
        </w:rPr>
        <w:t xml:space="preserve"> </w:t>
      </w:r>
      <w:proofErr w:type="spellStart"/>
      <w:r w:rsidRPr="006A2F42">
        <w:rPr>
          <w:rFonts w:cs="Times New Roman" w:eastAsia="Times New Roman"/>
          <w:b/>
          <w:szCs w:val="24"/>
          <w:lang w:val="en-US"/>
        </w:rPr>
        <w:t>broj</w:t>
      </w:r>
      <w:proofErr w:type="spellEnd"/>
      <w:r w:rsidRPr="006A2F42">
        <w:rPr>
          <w:rFonts w:cs="Times New Roman" w:eastAsia="Times New Roman"/>
          <w:b/>
          <w:szCs w:val="24"/>
          <w:lang w:val="en-US"/>
        </w:rPr>
        <w:t>: 14. St-35/2009</w:t>
      </w:r>
    </w:p>
    <w:p w:rsidRDefault="006A2F42" w:rsidP="006A2F42" w:rsidR="006A2F42" w:rsidRPr="006A2F42">
      <w:pPr>
        <w:rPr>
          <w:rFonts w:cs="Times New Roman" w:eastAsia="Times New Roman"/>
          <w:b/>
          <w:szCs w:val="24"/>
          <w:lang w:val="en-US"/>
        </w:rPr>
      </w:pPr>
      <w:r w:rsidRPr="006A2F42">
        <w:rPr>
          <w:rFonts w:cs="Times New Roman" w:eastAsia="Times New Roman"/>
          <w:b/>
          <w:szCs w:val="24"/>
          <w:lang w:val="en-US"/>
        </w:rPr>
        <w:t>TRGOVAČKI SUD U SPLITU</w:t>
      </w:r>
    </w:p>
    <w:p w:rsidRDefault="006A2F42" w:rsidP="006A2F42" w:rsidR="006A2F42" w:rsidRPr="006A2F42">
      <w:pPr>
        <w:rPr>
          <w:rFonts w:cs="Times New Roman" w:eastAsia="Times New Roman"/>
          <w:b/>
          <w:szCs w:val="24"/>
          <w:lang w:val="en-US"/>
        </w:rPr>
      </w:pPr>
    </w:p>
    <w:p w:rsidRDefault="006A2F42" w:rsidP="006A2F42" w:rsidR="006A2F42" w:rsidRPr="006A2F42">
      <w:pPr>
        <w:rPr>
          <w:rFonts w:cs="Times New Roman" w:eastAsia="Times New Roman"/>
          <w:b/>
          <w:szCs w:val="24"/>
          <w:lang w:val="en-US"/>
        </w:rPr>
      </w:pPr>
    </w:p>
    <w:p w:rsidRDefault="006A2F42" w:rsidP="006A2F42" w:rsidR="006A2F42" w:rsidRPr="006A2F42">
      <w:pPr>
        <w:jc w:val="center"/>
        <w:rPr>
          <w:rFonts w:cs="Times New Roman" w:eastAsia="Times New Roman"/>
          <w:b/>
          <w:szCs w:val="24"/>
          <w:lang w:val="en-US"/>
        </w:rPr>
      </w:pPr>
      <w:r w:rsidRPr="006A2F42">
        <w:rPr>
          <w:rFonts w:cs="Times New Roman" w:eastAsia="Times New Roman"/>
          <w:b/>
          <w:szCs w:val="24"/>
          <w:lang w:val="en-US"/>
        </w:rPr>
        <w:t>Z A P I S N I K</w:t>
      </w:r>
    </w:p>
    <w:p w:rsidRDefault="006A2F42" w:rsidP="006A2F42" w:rsidR="006A2F42" w:rsidRPr="006A2F42">
      <w:pPr>
        <w:jc w:val="both"/>
        <w:rPr>
          <w:rFonts w:cs="Times New Roman" w:eastAsia="Times New Roman"/>
          <w:b/>
          <w:szCs w:val="24"/>
          <w:lang w:val="en-US"/>
        </w:rPr>
      </w:pPr>
    </w:p>
    <w:p w:rsidRDefault="006A2F42" w:rsidP="006A2F42" w:rsidR="006A2F42" w:rsidRPr="006A2F42">
      <w:pPr>
        <w:jc w:val="both"/>
        <w:rPr>
          <w:rFonts w:cs="Times New Roman" w:eastAsia="Times New Roman"/>
          <w:szCs w:val="24"/>
        </w:rPr>
      </w:pPr>
      <w:proofErr w:type="spellStart"/>
      <w:proofErr w:type="gramStart"/>
      <w:r w:rsidRPr="006A2F42">
        <w:rPr>
          <w:rFonts w:cs="Times New Roman" w:eastAsia="Times New Roman"/>
          <w:szCs w:val="24"/>
          <w:lang w:val="en-US"/>
        </w:rPr>
        <w:t>sa</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Skupštine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koja</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održava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Trgovačkog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suda</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Splitu</w:t>
      </w:r>
      <w:proofErr w:type="spellEnd"/>
      <w:r w:rsidRPr="006A2F42">
        <w:rPr>
          <w:rFonts w:cs="Times New Roman" w:eastAsia="Times New Roman"/>
          <w:szCs w:val="24"/>
          <w:lang w:val="en-US"/>
        </w:rPr>
        <w:t xml:space="preserve">, dana 28. </w:t>
      </w:r>
      <w:proofErr w:type="spellStart"/>
      <w:proofErr w:type="gramStart"/>
      <w:r w:rsidRPr="006A2F42">
        <w:rPr>
          <w:rFonts w:cs="Times New Roman" w:eastAsia="Times New Roman"/>
          <w:szCs w:val="24"/>
          <w:lang w:val="en-US"/>
        </w:rPr>
        <w:t>rujna</w:t>
      </w:r>
      <w:proofErr w:type="spellEnd"/>
      <w:proofErr w:type="gramEnd"/>
      <w:r w:rsidRPr="006A2F42">
        <w:rPr>
          <w:rFonts w:cs="Times New Roman" w:eastAsia="Times New Roman"/>
          <w:szCs w:val="24"/>
          <w:lang w:val="en-US"/>
        </w:rPr>
        <w:t xml:space="preserve"> 2018. </w:t>
      </w:r>
      <w:proofErr w:type="spellStart"/>
      <w:proofErr w:type="gramStart"/>
      <w:r w:rsidRPr="006A2F42">
        <w:rPr>
          <w:rFonts w:cs="Times New Roman" w:eastAsia="Times New Roman"/>
          <w:szCs w:val="24"/>
          <w:lang w:val="en-US"/>
        </w:rPr>
        <w:t>godine</w:t>
      </w:r>
      <w:proofErr w:type="spellEnd"/>
      <w:proofErr w:type="gramEnd"/>
      <w:r w:rsidRPr="006A2F42">
        <w:rPr>
          <w:rFonts w:cs="Times New Roman" w:eastAsia="Times New Roman"/>
          <w:szCs w:val="24"/>
          <w:lang w:val="en-US"/>
        </w:rPr>
        <w:t xml:space="preserve">, s </w:t>
      </w:r>
      <w:proofErr w:type="spellStart"/>
      <w:r w:rsidRPr="006A2F42">
        <w:rPr>
          <w:rFonts w:cs="Times New Roman" w:eastAsia="Times New Roman"/>
          <w:szCs w:val="24"/>
          <w:lang w:val="en-US"/>
        </w:rPr>
        <w:t>početkom</w:t>
      </w:r>
      <w:proofErr w:type="spellEnd"/>
      <w:r w:rsidRPr="006A2F42">
        <w:rPr>
          <w:rFonts w:cs="Times New Roman" w:eastAsia="Times New Roman"/>
          <w:szCs w:val="24"/>
          <w:lang w:val="en-US"/>
        </w:rPr>
        <w:t xml:space="preserve"> u 12,00 sati, u </w:t>
      </w:r>
      <w:proofErr w:type="spellStart"/>
      <w:r w:rsidRPr="006A2F42">
        <w:rPr>
          <w:rFonts w:cs="Times New Roman" w:eastAsia="Times New Roman"/>
          <w:szCs w:val="24"/>
          <w:lang w:val="en-US"/>
        </w:rPr>
        <w:t>stečajnom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postupku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Dužnikom</w:t>
      </w:r>
      <w:proofErr w:type="spellEnd"/>
      <w:r w:rsidRPr="006A2F42">
        <w:rPr>
          <w:rFonts w:cs="Times New Roman" w:eastAsia="Times New Roman"/>
          <w:szCs w:val="24"/>
          <w:lang w:val="en-US"/>
        </w:rPr>
        <w:t xml:space="preserve">: </w:t>
      </w:r>
      <w:r w:rsidRPr="006A2F42">
        <w:rPr>
          <w:rFonts w:cs="Times New Roman" w:eastAsia="Times New Roman"/>
          <w:b/>
          <w:szCs w:val="24"/>
        </w:rPr>
        <w:t xml:space="preserve">Stečajna masa iza JUGOBANKE, </w:t>
      </w:r>
      <w:proofErr w:type="spellStart"/>
      <w:r w:rsidRPr="006A2F42">
        <w:rPr>
          <w:rFonts w:cs="Times New Roman" w:eastAsia="Times New Roman"/>
          <w:b/>
          <w:szCs w:val="24"/>
        </w:rPr>
        <w:t>a.d</w:t>
      </w:r>
      <w:proofErr w:type="spellEnd"/>
      <w:r w:rsidRPr="006A2F42">
        <w:rPr>
          <w:rFonts w:cs="Times New Roman" w:eastAsia="Times New Roman"/>
          <w:b/>
          <w:szCs w:val="24"/>
        </w:rPr>
        <w:t>., Split (Grad Split), Vinkovačka 41, OIB: 66367310563.</w:t>
      </w:r>
    </w:p>
    <w:p w:rsidRDefault="006A2F42" w:rsidP="006A2F42" w:rsidR="006A2F42" w:rsidRPr="006A2F42">
      <w:pPr>
        <w:jc w:val="both"/>
        <w:rPr>
          <w:rFonts w:cs="Times New Roman" w:eastAsia="Times New Roman"/>
          <w:b/>
          <w:szCs w:val="24"/>
        </w:rPr>
      </w:pPr>
    </w:p>
    <w:p w:rsidRDefault="006A2F42" w:rsidP="006A2F42" w:rsidR="006A2F42" w:rsidRPr="006A2F42">
      <w:pPr>
        <w:jc w:val="both"/>
        <w:rPr>
          <w:rFonts w:cs="Times New Roman" w:eastAsia="Times New Roman"/>
          <w:szCs w:val="24"/>
          <w:lang w:val="en-US"/>
        </w:rPr>
      </w:pPr>
      <w:r w:rsidRPr="006A2F42">
        <w:rPr>
          <w:rFonts w:cs="Times New Roman" w:eastAsia="Times New Roman"/>
          <w:szCs w:val="24"/>
        </w:rPr>
        <w:t>N</w:t>
      </w:r>
      <w:proofErr w:type="spellStart"/>
      <w:r w:rsidRPr="006A2F42">
        <w:rPr>
          <w:rFonts w:cs="Times New Roman" w:eastAsia="Times New Roman"/>
          <w:szCs w:val="24"/>
          <w:lang w:val="en-US"/>
        </w:rPr>
        <w:t>azočni</w:t>
      </w:r>
      <w:proofErr w:type="spellEnd"/>
      <w:r w:rsidRPr="006A2F42">
        <w:rPr>
          <w:rFonts w:cs="Times New Roman" w:eastAsia="Times New Roman"/>
          <w:szCs w:val="24"/>
          <w:lang w:val="en-US"/>
        </w:rPr>
        <w:t xml:space="preserve"> od </w:t>
      </w:r>
      <w:proofErr w:type="spellStart"/>
      <w:r w:rsidRPr="006A2F42">
        <w:rPr>
          <w:rFonts w:cs="Times New Roman" w:eastAsia="Times New Roman"/>
          <w:szCs w:val="24"/>
          <w:lang w:val="en-US"/>
        </w:rPr>
        <w:t>suda</w:t>
      </w:r>
      <w:proofErr w:type="spellEnd"/>
      <w:r w:rsidRPr="006A2F42">
        <w:rPr>
          <w:rFonts w:cs="Times New Roman" w:eastAsia="Times New Roman"/>
          <w:szCs w:val="24"/>
          <w:lang w:val="en-US"/>
        </w:rPr>
        <w:t xml:space="preserve">: </w:t>
      </w: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Sudac</w:t>
      </w:r>
      <w:proofErr w:type="spellEnd"/>
      <w:r w:rsidRPr="006A2F42">
        <w:rPr>
          <w:rFonts w:cs="Times New Roman" w:eastAsia="Times New Roman"/>
          <w:szCs w:val="24"/>
          <w:lang w:val="en-US"/>
        </w:rPr>
        <w:t xml:space="preserve"> JOZO ĆALETA</w:t>
      </w:r>
    </w:p>
    <w:p w:rsidRDefault="006A2F42" w:rsidP="006A2F42" w:rsidR="006A2F42" w:rsidRPr="006A2F42">
      <w:pPr>
        <w:jc w:val="both"/>
        <w:rPr>
          <w:rFonts w:cs="Times New Roman" w:eastAsia="Times New Roman"/>
          <w:szCs w:val="24"/>
          <w:lang w:val="en-US"/>
        </w:rPr>
      </w:pPr>
      <w:r w:rsidRPr="006A2F42">
        <w:rPr>
          <w:rFonts w:cs="Times New Roman" w:eastAsia="Times New Roman"/>
          <w:szCs w:val="24"/>
          <w:lang w:val="en-US"/>
        </w:rPr>
        <w:t xml:space="preserve">VESNA ČARGO, </w:t>
      </w:r>
      <w:proofErr w:type="spellStart"/>
      <w:r w:rsidRPr="006A2F42">
        <w:rPr>
          <w:rFonts w:cs="Times New Roman" w:eastAsia="Times New Roman"/>
          <w:szCs w:val="24"/>
          <w:lang w:val="en-US"/>
        </w:rPr>
        <w:t>zapisničar</w:t>
      </w:r>
      <w:proofErr w:type="spellEnd"/>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upraviteljica</w:t>
      </w:r>
      <w:proofErr w:type="spellEnd"/>
      <w:r w:rsidRPr="006A2F42">
        <w:rPr>
          <w:rFonts w:cs="Times New Roman" w:eastAsia="Times New Roman"/>
          <w:szCs w:val="24"/>
          <w:lang w:val="en-US"/>
        </w:rPr>
        <w:t>: DUNJA KRSTULOVIĆ</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Utvrđuje</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kako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ostali</w:t>
      </w:r>
      <w:proofErr w:type="spellEnd"/>
      <w:r w:rsidRPr="006A2F42">
        <w:rPr>
          <w:rFonts w:cs="Times New Roman" w:eastAsia="Times New Roman"/>
          <w:szCs w:val="24"/>
          <w:lang w:val="en-US"/>
        </w:rPr>
        <w:t xml:space="preserve"> pristupili:</w:t>
      </w:r>
    </w:p>
    <w:p w:rsidRDefault="006A2F42" w:rsidP="006A2F42" w:rsidR="006A2F42" w:rsidRPr="006A2F42">
      <w:pPr>
        <w:numPr>
          <w:ilvl w:val="0"/>
          <w:numId w:val="1"/>
        </w:numPr>
        <w:jc w:val="both"/>
        <w:rPr>
          <w:rFonts w:cs="Times New Roman" w:eastAsia="Times New Roman"/>
          <w:szCs w:val="24"/>
        </w:rPr>
      </w:pPr>
      <w:r w:rsidRPr="006A2F42">
        <w:rPr>
          <w:rFonts w:cs="Times New Roman" w:eastAsia="Times New Roman"/>
          <w:szCs w:val="24"/>
        </w:rPr>
        <w:t xml:space="preserve">Rada </w:t>
      </w:r>
      <w:proofErr w:type="spellStart"/>
      <w:r w:rsidRPr="006A2F42">
        <w:rPr>
          <w:rFonts w:cs="Times New Roman" w:eastAsia="Times New Roman"/>
          <w:szCs w:val="24"/>
        </w:rPr>
        <w:t>Divac</w:t>
      </w:r>
      <w:proofErr w:type="spellEnd"/>
      <w:r w:rsidRPr="006A2F42">
        <w:rPr>
          <w:rFonts w:cs="Times New Roman" w:eastAsia="Times New Roman"/>
          <w:szCs w:val="24"/>
        </w:rPr>
        <w:t xml:space="preserve">, povjerenica </w:t>
      </w:r>
      <w:proofErr w:type="spellStart"/>
      <w:r w:rsidRPr="006A2F42">
        <w:rPr>
          <w:rFonts w:cs="Times New Roman" w:eastAsia="Times New Roman"/>
          <w:szCs w:val="24"/>
        </w:rPr>
        <w:t>Agenicije</w:t>
      </w:r>
      <w:proofErr w:type="spellEnd"/>
      <w:r w:rsidRPr="006A2F42">
        <w:rPr>
          <w:rFonts w:cs="Times New Roman" w:eastAsia="Times New Roman"/>
          <w:szCs w:val="24"/>
        </w:rPr>
        <w:t xml:space="preserve"> za osiguranje depozita iz Beograda, za glavnog stečajnog Dužnika JUGOBANKA, </w:t>
      </w:r>
      <w:proofErr w:type="spellStart"/>
      <w:r w:rsidRPr="006A2F42">
        <w:rPr>
          <w:rFonts w:cs="Times New Roman" w:eastAsia="Times New Roman"/>
          <w:szCs w:val="24"/>
        </w:rPr>
        <w:t>a.d</w:t>
      </w:r>
      <w:proofErr w:type="spellEnd"/>
      <w:r w:rsidRPr="006A2F42">
        <w:rPr>
          <w:rFonts w:cs="Times New Roman" w:eastAsia="Times New Roman"/>
          <w:szCs w:val="24"/>
        </w:rPr>
        <w:t xml:space="preserve">., u stečaju, Beograd, zajedno sa  punomoćnikom Zoranom </w:t>
      </w:r>
      <w:proofErr w:type="spellStart"/>
      <w:r w:rsidRPr="006A2F42">
        <w:rPr>
          <w:rFonts w:cs="Times New Roman" w:eastAsia="Times New Roman"/>
          <w:szCs w:val="24"/>
        </w:rPr>
        <w:t>Trandafilović</w:t>
      </w:r>
      <w:proofErr w:type="spellEnd"/>
      <w:r w:rsidRPr="006A2F42">
        <w:rPr>
          <w:rFonts w:cs="Times New Roman" w:eastAsia="Times New Roman"/>
          <w:szCs w:val="24"/>
        </w:rPr>
        <w:t xml:space="preserve">, odvjetnik u Beogradu i Mladenom Dragičević, odvjetnik u Zagrebu, zajedno sa Ana Marija </w:t>
      </w:r>
      <w:proofErr w:type="spellStart"/>
      <w:r w:rsidRPr="006A2F42">
        <w:rPr>
          <w:rFonts w:cs="Times New Roman" w:eastAsia="Times New Roman"/>
          <w:szCs w:val="24"/>
        </w:rPr>
        <w:t>Leško</w:t>
      </w:r>
      <w:proofErr w:type="spellEnd"/>
      <w:r w:rsidRPr="006A2F42">
        <w:rPr>
          <w:rFonts w:cs="Times New Roman" w:eastAsia="Times New Roman"/>
          <w:szCs w:val="24"/>
        </w:rPr>
        <w:t xml:space="preserve"> </w:t>
      </w:r>
      <w:proofErr w:type="spellStart"/>
      <w:r w:rsidRPr="006A2F42">
        <w:rPr>
          <w:rFonts w:cs="Times New Roman" w:eastAsia="Times New Roman"/>
          <w:szCs w:val="24"/>
        </w:rPr>
        <w:t>Blažić</w:t>
      </w:r>
      <w:proofErr w:type="spellEnd"/>
      <w:r w:rsidRPr="006A2F42">
        <w:rPr>
          <w:rFonts w:cs="Times New Roman" w:eastAsia="Times New Roman"/>
          <w:szCs w:val="24"/>
        </w:rPr>
        <w:t>, odvjetnica u Zagrebu, koji mijenja odvjetnika Dragičevića u slučaju kad on nije prisutan na sudu, oboje iz odvjetničkog društva DRAGIČEVIĆ I PARTNERI, zajedno sa Ivanom Simićem, odvjetnikom u Beogradu, zastupa glavnog stečajnog Dužnika zajedno sa ostalim prisutnima</w:t>
      </w:r>
    </w:p>
    <w:p w:rsidRDefault="006A2F42" w:rsidP="006A2F42" w:rsidR="006A2F42" w:rsidRPr="006A2F42">
      <w:pPr>
        <w:numPr>
          <w:ilvl w:val="0"/>
          <w:numId w:val="1"/>
        </w:numPr>
        <w:jc w:val="both"/>
        <w:rPr>
          <w:rFonts w:cs="Times New Roman" w:eastAsia="Times New Roman"/>
          <w:szCs w:val="24"/>
        </w:rPr>
      </w:pPr>
      <w:proofErr w:type="spellStart"/>
      <w:r w:rsidRPr="006A2F42">
        <w:rPr>
          <w:rFonts w:cs="Times New Roman" w:eastAsia="Times New Roman"/>
          <w:szCs w:val="24"/>
        </w:rPr>
        <w:t>Lendi</w:t>
      </w:r>
      <w:proofErr w:type="spellEnd"/>
      <w:r w:rsidRPr="006A2F42">
        <w:rPr>
          <w:rFonts w:cs="Times New Roman" w:eastAsia="Times New Roman"/>
          <w:szCs w:val="24"/>
        </w:rPr>
        <w:t xml:space="preserve"> </w:t>
      </w:r>
      <w:proofErr w:type="spellStart"/>
      <w:r w:rsidRPr="006A2F42">
        <w:rPr>
          <w:rFonts w:cs="Times New Roman" w:eastAsia="Times New Roman"/>
          <w:szCs w:val="24"/>
        </w:rPr>
        <w:t>Pezzi</w:t>
      </w:r>
      <w:proofErr w:type="spellEnd"/>
      <w:r w:rsidRPr="006A2F42">
        <w:rPr>
          <w:rFonts w:cs="Times New Roman" w:eastAsia="Times New Roman"/>
          <w:szCs w:val="24"/>
        </w:rPr>
        <w:t xml:space="preserve">, zamjenik ŽDO u Splitu, za vjerovnika RH, zajedno sa </w:t>
      </w:r>
      <w:proofErr w:type="spellStart"/>
      <w:r w:rsidRPr="006A2F42">
        <w:rPr>
          <w:rFonts w:cs="Times New Roman" w:eastAsia="Times New Roman"/>
          <w:szCs w:val="24"/>
        </w:rPr>
        <w:t>Dariom</w:t>
      </w:r>
      <w:proofErr w:type="spellEnd"/>
      <w:r w:rsidRPr="006A2F42">
        <w:rPr>
          <w:rFonts w:cs="Times New Roman" w:eastAsia="Times New Roman"/>
          <w:szCs w:val="24"/>
        </w:rPr>
        <w:t xml:space="preserve"> Jukić, zamjenik ODO u Splitu i kao punomoćnik ŽDO u Splitu</w:t>
      </w:r>
    </w:p>
    <w:p w:rsidRDefault="006A2F42" w:rsidP="006A2F42" w:rsidR="006A2F42" w:rsidRPr="006A2F42">
      <w:pPr>
        <w:numPr>
          <w:ilvl w:val="0"/>
          <w:numId w:val="1"/>
        </w:numPr>
        <w:jc w:val="both"/>
        <w:rPr>
          <w:rFonts w:cs="Times New Roman" w:eastAsia="Times New Roman"/>
          <w:szCs w:val="24"/>
        </w:rPr>
      </w:pPr>
      <w:r w:rsidRPr="006A2F42">
        <w:rPr>
          <w:rFonts w:cs="Times New Roman" w:eastAsia="Times New Roman"/>
          <w:szCs w:val="24"/>
        </w:rPr>
        <w:t>Ante Kožul, odvjetnik u Zagrebu, za vjerovnika BRODOMERKUR d.d. Split</w:t>
      </w:r>
    </w:p>
    <w:p w:rsidRDefault="006A2F42" w:rsidP="006A2F42" w:rsidR="006A2F42" w:rsidRPr="006A2F42">
      <w:pPr>
        <w:numPr>
          <w:ilvl w:val="0"/>
          <w:numId w:val="1"/>
        </w:numPr>
        <w:jc w:val="both"/>
        <w:rPr>
          <w:rFonts w:cs="Times New Roman" w:eastAsia="Times New Roman"/>
          <w:szCs w:val="24"/>
        </w:rPr>
      </w:pPr>
      <w:proofErr w:type="spellStart"/>
      <w:r w:rsidRPr="006A2F42">
        <w:rPr>
          <w:rFonts w:cs="Times New Roman" w:eastAsia="Times New Roman"/>
          <w:szCs w:val="24"/>
        </w:rPr>
        <w:t>Edit</w:t>
      </w:r>
      <w:proofErr w:type="spellEnd"/>
      <w:r w:rsidRPr="006A2F42">
        <w:rPr>
          <w:rFonts w:cs="Times New Roman" w:eastAsia="Times New Roman"/>
          <w:szCs w:val="24"/>
        </w:rPr>
        <w:t xml:space="preserve"> </w:t>
      </w:r>
      <w:proofErr w:type="spellStart"/>
      <w:r w:rsidRPr="006A2F42">
        <w:rPr>
          <w:rFonts w:cs="Times New Roman" w:eastAsia="Times New Roman"/>
          <w:szCs w:val="24"/>
        </w:rPr>
        <w:t>Bundara</w:t>
      </w:r>
      <w:proofErr w:type="spellEnd"/>
      <w:r w:rsidRPr="006A2F42">
        <w:rPr>
          <w:rFonts w:cs="Times New Roman" w:eastAsia="Times New Roman"/>
          <w:szCs w:val="24"/>
        </w:rPr>
        <w:t>, stečajni vjerovnik, bivši radnik dužnika</w:t>
      </w:r>
    </w:p>
    <w:p w:rsidRDefault="006A2F42" w:rsidP="006A2F42" w:rsidR="006A2F42" w:rsidRPr="006A2F42">
      <w:pPr>
        <w:numPr>
          <w:ilvl w:val="0"/>
          <w:numId w:val="1"/>
        </w:numPr>
        <w:jc w:val="both"/>
        <w:rPr>
          <w:rFonts w:cs="Times New Roman" w:eastAsia="Times New Roman"/>
          <w:szCs w:val="24"/>
        </w:rPr>
      </w:pPr>
      <w:r w:rsidRPr="006A2F42">
        <w:rPr>
          <w:rFonts w:cs="Times New Roman" w:eastAsia="Times New Roman"/>
          <w:szCs w:val="24"/>
        </w:rPr>
        <w:t>Zlata Bralić, stečajni vjerovnik, bivši radnik dužnika</w:t>
      </w: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rPr>
      </w:pPr>
      <w:r w:rsidRPr="006A2F42">
        <w:rPr>
          <w:rFonts w:cs="Times New Roman" w:eastAsia="Times New Roman"/>
          <w:szCs w:val="24"/>
        </w:rPr>
        <w:t>Utvrđuje se kako je ova Skupština vjerovnika nastavak Skupštine vjerovnika od 5. srpnja 2018. godine radi donošenja Odluka iz Dnevnog reda navedenog u zaključku suda od 29. svibnja 2018. godine.</w:t>
      </w: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rPr>
      </w:pPr>
      <w:r w:rsidRPr="006A2F42">
        <w:rPr>
          <w:rFonts w:cs="Times New Roman" w:eastAsia="Times New Roman"/>
          <w:szCs w:val="24"/>
        </w:rPr>
        <w:t xml:space="preserve">Prisutni </w:t>
      </w:r>
      <w:proofErr w:type="spellStart"/>
      <w:r w:rsidRPr="006A2F42">
        <w:rPr>
          <w:rFonts w:cs="Times New Roman" w:eastAsia="Times New Roman"/>
          <w:szCs w:val="24"/>
        </w:rPr>
        <w:t>odv</w:t>
      </w:r>
      <w:proofErr w:type="spellEnd"/>
      <w:r w:rsidRPr="006A2F42">
        <w:rPr>
          <w:rFonts w:cs="Times New Roman" w:eastAsia="Times New Roman"/>
          <w:szCs w:val="24"/>
        </w:rPr>
        <w:t xml:space="preserve">. Ante Kožul punomoćnik BRODOMERKURA ističe kako je ponuda Borisa Ivančić temeljena na tarifi kao i bilo koja druga nije prihvatljiva. S obzirom na informaciju da je </w:t>
      </w:r>
      <w:proofErr w:type="spellStart"/>
      <w:r w:rsidRPr="006A2F42">
        <w:rPr>
          <w:rFonts w:cs="Times New Roman" w:eastAsia="Times New Roman"/>
          <w:szCs w:val="24"/>
        </w:rPr>
        <w:t>odv</w:t>
      </w:r>
      <w:proofErr w:type="spellEnd"/>
      <w:r w:rsidRPr="006A2F42">
        <w:rPr>
          <w:rFonts w:cs="Times New Roman" w:eastAsia="Times New Roman"/>
          <w:szCs w:val="24"/>
        </w:rPr>
        <w:t xml:space="preserve">. Dragičević povukla svoju ponudu i da je dan prije ovog ročišta u spis zaprimljena ponuda </w:t>
      </w:r>
      <w:proofErr w:type="spellStart"/>
      <w:r w:rsidRPr="006A2F42">
        <w:rPr>
          <w:rFonts w:cs="Times New Roman" w:eastAsia="Times New Roman"/>
          <w:szCs w:val="24"/>
        </w:rPr>
        <w:t>odv</w:t>
      </w:r>
      <w:proofErr w:type="spellEnd"/>
      <w:r w:rsidRPr="006A2F42">
        <w:rPr>
          <w:rFonts w:cs="Times New Roman" w:eastAsia="Times New Roman"/>
          <w:szCs w:val="24"/>
        </w:rPr>
        <w:t xml:space="preserve">. </w:t>
      </w:r>
      <w:proofErr w:type="spellStart"/>
      <w:r w:rsidRPr="006A2F42">
        <w:rPr>
          <w:rFonts w:cs="Times New Roman" w:eastAsia="Times New Roman"/>
          <w:szCs w:val="24"/>
        </w:rPr>
        <w:t>Kraljičkovića</w:t>
      </w:r>
      <w:proofErr w:type="spellEnd"/>
      <w:r w:rsidRPr="006A2F42">
        <w:rPr>
          <w:rFonts w:cs="Times New Roman" w:eastAsia="Times New Roman"/>
          <w:szCs w:val="24"/>
        </w:rPr>
        <w:t xml:space="preserve"> predlaže se da stečajna </w:t>
      </w:r>
      <w:proofErr w:type="spellStart"/>
      <w:r w:rsidRPr="006A2F42">
        <w:rPr>
          <w:rFonts w:cs="Times New Roman" w:eastAsia="Times New Roman"/>
          <w:szCs w:val="24"/>
        </w:rPr>
        <w:t>upr</w:t>
      </w:r>
      <w:proofErr w:type="spellEnd"/>
      <w:r w:rsidRPr="006A2F42">
        <w:rPr>
          <w:rFonts w:cs="Times New Roman" w:eastAsia="Times New Roman"/>
          <w:szCs w:val="24"/>
        </w:rPr>
        <w:t>. u odnosu na navedenu ponudu razmotri mogu</w:t>
      </w:r>
      <w:r w:rsidR="00C020D6">
        <w:rPr>
          <w:rFonts w:cs="Times New Roman" w:eastAsia="Times New Roman"/>
          <w:szCs w:val="24"/>
        </w:rPr>
        <w:t>ć</w:t>
      </w:r>
      <w:r w:rsidRPr="006A2F42">
        <w:rPr>
          <w:rFonts w:cs="Times New Roman" w:eastAsia="Times New Roman"/>
          <w:szCs w:val="24"/>
        </w:rPr>
        <w:t>nost umanjenja pred</w:t>
      </w:r>
      <w:r w:rsidR="00C020D6">
        <w:rPr>
          <w:rFonts w:cs="Times New Roman" w:eastAsia="Times New Roman"/>
          <w:szCs w:val="24"/>
        </w:rPr>
        <w:t>l</w:t>
      </w:r>
      <w:r w:rsidRPr="006A2F42">
        <w:rPr>
          <w:rFonts w:cs="Times New Roman" w:eastAsia="Times New Roman"/>
          <w:szCs w:val="24"/>
        </w:rPr>
        <w:t xml:space="preserve">oženog postotka kao i da zatraži uvjete odvjetnika vezano za prestanak zastupanja u slučaju otkaza punomoći. Na isti način predlaže se pribaviti ponudu </w:t>
      </w:r>
      <w:proofErr w:type="spellStart"/>
      <w:r w:rsidRPr="006A2F42">
        <w:rPr>
          <w:rFonts w:cs="Times New Roman" w:eastAsia="Times New Roman"/>
          <w:szCs w:val="24"/>
        </w:rPr>
        <w:t>odv</w:t>
      </w:r>
      <w:proofErr w:type="spellEnd"/>
      <w:r w:rsidRPr="006A2F42">
        <w:rPr>
          <w:rFonts w:cs="Times New Roman" w:eastAsia="Times New Roman"/>
          <w:szCs w:val="24"/>
        </w:rPr>
        <w:t xml:space="preserve">. društva </w:t>
      </w:r>
      <w:proofErr w:type="spellStart"/>
      <w:r w:rsidRPr="006A2F42">
        <w:rPr>
          <w:rFonts w:cs="Times New Roman" w:eastAsia="Times New Roman"/>
          <w:szCs w:val="24"/>
        </w:rPr>
        <w:t>Matulić</w:t>
      </w:r>
      <w:proofErr w:type="spellEnd"/>
      <w:r w:rsidRPr="006A2F42">
        <w:rPr>
          <w:rFonts w:cs="Times New Roman" w:eastAsia="Times New Roman"/>
          <w:szCs w:val="24"/>
        </w:rPr>
        <w:t xml:space="preserve">, Bilić i Vrsalović iz Splita koje je na moj poziv iskazalo interes za zastupanje naravno eventualno i druge ponude ukoliko postoje obzirom na interes stečajne mase dobit </w:t>
      </w:r>
      <w:proofErr w:type="spellStart"/>
      <w:r w:rsidRPr="006A2F42">
        <w:rPr>
          <w:rFonts w:cs="Times New Roman" w:eastAsia="Times New Roman"/>
          <w:szCs w:val="24"/>
        </w:rPr>
        <w:t>odv</w:t>
      </w:r>
      <w:proofErr w:type="spellEnd"/>
      <w:r w:rsidRPr="006A2F42">
        <w:rPr>
          <w:rFonts w:cs="Times New Roman" w:eastAsia="Times New Roman"/>
          <w:szCs w:val="24"/>
        </w:rPr>
        <w:t>. uz što bolje uvjete zastupanja i sa jasnim pravnim</w:t>
      </w:r>
      <w:r w:rsidR="00C020D6">
        <w:rPr>
          <w:rFonts w:cs="Times New Roman" w:eastAsia="Times New Roman"/>
          <w:szCs w:val="24"/>
        </w:rPr>
        <w:t xml:space="preserve"> </w:t>
      </w:r>
      <w:r w:rsidRPr="006A2F42">
        <w:rPr>
          <w:rFonts w:cs="Times New Roman" w:eastAsia="Times New Roman"/>
          <w:szCs w:val="24"/>
        </w:rPr>
        <w:t>p</w:t>
      </w:r>
      <w:r w:rsidR="00C020D6">
        <w:rPr>
          <w:rFonts w:cs="Times New Roman" w:eastAsia="Times New Roman"/>
          <w:szCs w:val="24"/>
        </w:rPr>
        <w:t>oslj</w:t>
      </w:r>
      <w:r w:rsidRPr="006A2F42">
        <w:rPr>
          <w:rFonts w:cs="Times New Roman" w:eastAsia="Times New Roman"/>
          <w:szCs w:val="24"/>
        </w:rPr>
        <w:t>edi</w:t>
      </w:r>
      <w:r w:rsidR="00C020D6">
        <w:rPr>
          <w:rFonts w:cs="Times New Roman" w:eastAsia="Times New Roman"/>
          <w:szCs w:val="24"/>
        </w:rPr>
        <w:t>c</w:t>
      </w:r>
      <w:r w:rsidRPr="006A2F42">
        <w:rPr>
          <w:rFonts w:cs="Times New Roman" w:eastAsia="Times New Roman"/>
          <w:szCs w:val="24"/>
        </w:rPr>
        <w:t xml:space="preserve">ama u slučaju prestanka zastupanja. Postotak od 15% za </w:t>
      </w:r>
    </w:p>
    <w:p w:rsidRDefault="006A2F42" w:rsidP="006A2F42" w:rsidR="006A2F42" w:rsidRPr="006A2F42">
      <w:pPr>
        <w:jc w:val="both"/>
        <w:rPr>
          <w:rFonts w:cs="Times New Roman" w:eastAsia="Times New Roman"/>
          <w:szCs w:val="24"/>
        </w:rPr>
      </w:pPr>
    </w:p>
    <w:p w:rsidRDefault="006A2F42" w:rsidP="006A2F42" w:rsidR="006A2F42" w:rsidRPr="006A2F42">
      <w:pPr>
        <w:jc w:val="center"/>
        <w:rPr>
          <w:rFonts w:cs="Times New Roman" w:eastAsia="Times New Roman"/>
          <w:szCs w:val="24"/>
        </w:rPr>
      </w:pPr>
      <w:r w:rsidRPr="006A2F42">
        <w:rPr>
          <w:rFonts w:cs="Times New Roman" w:eastAsia="Times New Roman"/>
          <w:szCs w:val="24"/>
        </w:rPr>
        <w:t>-2-</w:t>
      </w: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rPr>
      </w:pPr>
      <w:r w:rsidRPr="006A2F42">
        <w:rPr>
          <w:rFonts w:cs="Times New Roman" w:eastAsia="Times New Roman"/>
          <w:szCs w:val="24"/>
        </w:rPr>
        <w:t xml:space="preserve">sudjelovanje u svojstvu </w:t>
      </w:r>
      <w:proofErr w:type="spellStart"/>
      <w:r w:rsidRPr="006A2F42">
        <w:rPr>
          <w:rFonts w:cs="Times New Roman" w:eastAsia="Times New Roman"/>
          <w:szCs w:val="24"/>
        </w:rPr>
        <w:t>umješa</w:t>
      </w:r>
      <w:r w:rsidR="00C020D6">
        <w:rPr>
          <w:rFonts w:cs="Times New Roman" w:eastAsia="Times New Roman"/>
          <w:szCs w:val="24"/>
        </w:rPr>
        <w:t>č</w:t>
      </w:r>
      <w:r w:rsidRPr="006A2F42">
        <w:rPr>
          <w:rFonts w:cs="Times New Roman" w:eastAsia="Times New Roman"/>
          <w:szCs w:val="24"/>
        </w:rPr>
        <w:t>a</w:t>
      </w:r>
      <w:proofErr w:type="spellEnd"/>
      <w:r w:rsidRPr="006A2F42">
        <w:rPr>
          <w:rFonts w:cs="Times New Roman" w:eastAsia="Times New Roman"/>
          <w:szCs w:val="24"/>
        </w:rPr>
        <w:t xml:space="preserve"> na stranu tuženika u parnicama radi progl</w:t>
      </w:r>
      <w:r w:rsidR="00C020D6">
        <w:rPr>
          <w:rFonts w:cs="Times New Roman" w:eastAsia="Times New Roman"/>
          <w:szCs w:val="24"/>
        </w:rPr>
        <w:t>a</w:t>
      </w:r>
      <w:r w:rsidRPr="006A2F42">
        <w:rPr>
          <w:rFonts w:cs="Times New Roman" w:eastAsia="Times New Roman"/>
          <w:szCs w:val="24"/>
        </w:rPr>
        <w:t xml:space="preserve">šenja ovrhe nad </w:t>
      </w:r>
      <w:proofErr w:type="spellStart"/>
      <w:r w:rsidRPr="006A2F42">
        <w:rPr>
          <w:rFonts w:cs="Times New Roman" w:eastAsia="Times New Roman"/>
          <w:szCs w:val="24"/>
        </w:rPr>
        <w:t>oputenom</w:t>
      </w:r>
      <w:proofErr w:type="spellEnd"/>
      <w:r w:rsidRPr="006A2F42">
        <w:rPr>
          <w:rFonts w:cs="Times New Roman" w:eastAsia="Times New Roman"/>
          <w:szCs w:val="24"/>
        </w:rPr>
        <w:t xml:space="preserve"> po tužbi BRODOGRAĐEVNA INDUSTRIJA SPLIT ukazuje se kao </w:t>
      </w:r>
      <w:proofErr w:type="spellStart"/>
      <w:r w:rsidRPr="006A2F42">
        <w:rPr>
          <w:rFonts w:cs="Times New Roman" w:eastAsia="Times New Roman"/>
          <w:szCs w:val="24"/>
        </w:rPr>
        <w:t>neuobi</w:t>
      </w:r>
      <w:r w:rsidR="00C020D6">
        <w:rPr>
          <w:rFonts w:cs="Times New Roman" w:eastAsia="Times New Roman"/>
          <w:szCs w:val="24"/>
        </w:rPr>
        <w:t>ć</w:t>
      </w:r>
      <w:r w:rsidRPr="006A2F42">
        <w:rPr>
          <w:rFonts w:cs="Times New Roman" w:eastAsia="Times New Roman"/>
          <w:szCs w:val="24"/>
        </w:rPr>
        <w:t>ajno</w:t>
      </w:r>
      <w:proofErr w:type="spellEnd"/>
      <w:r w:rsidRPr="006A2F42">
        <w:rPr>
          <w:rFonts w:cs="Times New Roman" w:eastAsia="Times New Roman"/>
          <w:szCs w:val="24"/>
        </w:rPr>
        <w:t xml:space="preserve"> visok.  Predlažem dodjelu roka radi </w:t>
      </w:r>
      <w:r w:rsidR="00C020D6">
        <w:rPr>
          <w:rFonts w:cs="Times New Roman" w:eastAsia="Times New Roman"/>
          <w:szCs w:val="24"/>
        </w:rPr>
        <w:t>o</w:t>
      </w:r>
      <w:r w:rsidRPr="006A2F42">
        <w:rPr>
          <w:rFonts w:cs="Times New Roman" w:eastAsia="Times New Roman"/>
          <w:szCs w:val="24"/>
        </w:rPr>
        <w:t>čitovanje o dobivenim  inform</w:t>
      </w:r>
      <w:r w:rsidR="00C020D6">
        <w:rPr>
          <w:rFonts w:cs="Times New Roman" w:eastAsia="Times New Roman"/>
          <w:szCs w:val="24"/>
        </w:rPr>
        <w:t>a</w:t>
      </w:r>
      <w:r w:rsidRPr="006A2F42">
        <w:rPr>
          <w:rFonts w:cs="Times New Roman" w:eastAsia="Times New Roman"/>
          <w:szCs w:val="24"/>
        </w:rPr>
        <w:t>cijama.</w:t>
      </w: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rPr>
      </w:pPr>
      <w:r w:rsidRPr="006A2F42">
        <w:rPr>
          <w:rFonts w:cs="Times New Roman" w:eastAsia="Times New Roman"/>
          <w:szCs w:val="24"/>
        </w:rPr>
        <w:t xml:space="preserve">Na </w:t>
      </w:r>
      <w:r w:rsidR="00C020D6">
        <w:rPr>
          <w:rFonts w:cs="Times New Roman" w:eastAsia="Times New Roman"/>
          <w:szCs w:val="24"/>
        </w:rPr>
        <w:t xml:space="preserve">gornje navode </w:t>
      </w:r>
      <w:proofErr w:type="spellStart"/>
      <w:r w:rsidR="00C020D6">
        <w:rPr>
          <w:rFonts w:cs="Times New Roman" w:eastAsia="Times New Roman"/>
          <w:szCs w:val="24"/>
        </w:rPr>
        <w:t>odv</w:t>
      </w:r>
      <w:proofErr w:type="spellEnd"/>
      <w:r w:rsidR="00C020D6">
        <w:rPr>
          <w:rFonts w:cs="Times New Roman" w:eastAsia="Times New Roman"/>
          <w:szCs w:val="24"/>
        </w:rPr>
        <w:t xml:space="preserve"> Kožulja, steč</w:t>
      </w:r>
      <w:r w:rsidRPr="006A2F42">
        <w:rPr>
          <w:rFonts w:cs="Times New Roman" w:eastAsia="Times New Roman"/>
          <w:szCs w:val="24"/>
        </w:rPr>
        <w:t>a</w:t>
      </w:r>
      <w:r w:rsidR="00C020D6">
        <w:rPr>
          <w:rFonts w:cs="Times New Roman" w:eastAsia="Times New Roman"/>
          <w:szCs w:val="24"/>
        </w:rPr>
        <w:t>j</w:t>
      </w:r>
      <w:r w:rsidRPr="006A2F42">
        <w:rPr>
          <w:rFonts w:cs="Times New Roman" w:eastAsia="Times New Roman"/>
          <w:szCs w:val="24"/>
        </w:rPr>
        <w:t>ni sudac ističe kako je potrebno prije odlučiti o točki 1. Dnevnog reda, tj. da li će Skupština vjerovnika donijeti pozitivnu odluku o istoj točki Dnevnog reda, u kojem slučaju bi imalo svrhe poduzimati radnje koje isti odvjetnik predlaže tj. izabrati osobi odvjetnika koji će zastupat stečajnog dužnika u tim post</w:t>
      </w:r>
      <w:r w:rsidR="00C020D6">
        <w:rPr>
          <w:rFonts w:cs="Times New Roman" w:eastAsia="Times New Roman"/>
          <w:szCs w:val="24"/>
        </w:rPr>
        <w:t>u</w:t>
      </w:r>
      <w:r w:rsidRPr="006A2F42">
        <w:rPr>
          <w:rFonts w:cs="Times New Roman" w:eastAsia="Times New Roman"/>
          <w:szCs w:val="24"/>
        </w:rPr>
        <w:t xml:space="preserve">pcima i sa istim odvjetnikom kao punomoćnikom ugovoriti sve uvjete i modalitete zastupanja. Pregovaranje sa odvjetnicima a da Skupština nije ni odlučila hoće li preuzimati postupke u tijeku ili </w:t>
      </w:r>
      <w:proofErr w:type="spellStart"/>
      <w:r w:rsidRPr="006A2F42">
        <w:rPr>
          <w:rFonts w:cs="Times New Roman" w:eastAsia="Times New Roman"/>
          <w:szCs w:val="24"/>
        </w:rPr>
        <w:t>pokre</w:t>
      </w:r>
      <w:r w:rsidR="00C020D6">
        <w:rPr>
          <w:rFonts w:cs="Times New Roman" w:eastAsia="Times New Roman"/>
          <w:szCs w:val="24"/>
        </w:rPr>
        <w:t>ć</w:t>
      </w:r>
      <w:r w:rsidRPr="006A2F42">
        <w:rPr>
          <w:rFonts w:cs="Times New Roman" w:eastAsia="Times New Roman"/>
          <w:szCs w:val="24"/>
        </w:rPr>
        <w:t>ati</w:t>
      </w:r>
      <w:proofErr w:type="spellEnd"/>
      <w:r w:rsidRPr="006A2F42">
        <w:rPr>
          <w:rFonts w:cs="Times New Roman" w:eastAsia="Times New Roman"/>
          <w:szCs w:val="24"/>
        </w:rPr>
        <w:t xml:space="preserve"> nove postupke, sve veće vrijednosti spora, sudac smatra gubljenje vremena i trošenje životne energije, jer Skupština može donijeti negativnu odluku nakon što se punomoćnik izabere.</w:t>
      </w: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rPr>
      </w:pPr>
      <w:r w:rsidRPr="006A2F42">
        <w:rPr>
          <w:rFonts w:cs="Times New Roman" w:eastAsia="Times New Roman"/>
          <w:szCs w:val="24"/>
        </w:rPr>
        <w:t>Prisutni pun. BRODOMERKUR ističe da klijent može donijeti odluku o preuzimanju postupaka koji su u tijeku ili pokretanju novih postupaka jedino ako su mu poznati financijski uvjeti koji su sastavni dio donošenja takve odluke. Bez navedenog stečajni vjerovnik ne može glasati o predloženoj točki Dnevnog reda pa moli gospodina suca da još jednom razmotri svoju odluku.</w:t>
      </w:r>
    </w:p>
    <w:p w:rsidRDefault="006A2F42" w:rsidP="006A2F42" w:rsidR="006A2F42" w:rsidRPr="006A2F42">
      <w:pPr>
        <w:jc w:val="both"/>
        <w:rPr>
          <w:rFonts w:cs="Times New Roman" w:eastAsia="Times New Roman"/>
          <w:szCs w:val="24"/>
        </w:rPr>
      </w:pPr>
    </w:p>
    <w:p w:rsidRDefault="006A2F42" w:rsidP="006A2F42" w:rsidR="006A2F42" w:rsidRPr="006A2F42">
      <w:pPr>
        <w:jc w:val="both"/>
        <w:rPr>
          <w:rFonts w:cs="Times New Roman" w:eastAsia="Times New Roman"/>
          <w:szCs w:val="24"/>
          <w:lang w:val="en-US"/>
        </w:rPr>
      </w:pPr>
      <w:proofErr w:type="spellStart"/>
      <w:proofErr w:type="gramStart"/>
      <w:r w:rsidRPr="006A2F42">
        <w:rPr>
          <w:rFonts w:cs="Times New Roman" w:eastAsia="Times New Roman"/>
          <w:szCs w:val="24"/>
          <w:lang w:val="en-US"/>
        </w:rPr>
        <w:t>Prisutna</w:t>
      </w:r>
      <w:proofErr w:type="spellEnd"/>
      <w:r w:rsidRPr="006A2F42">
        <w:rPr>
          <w:rFonts w:cs="Times New Roman" w:eastAsia="Times New Roman"/>
          <w:szCs w:val="24"/>
          <w:lang w:val="en-US"/>
        </w:rPr>
        <w:t xml:space="preserve"> Rada Divac, </w:t>
      </w:r>
      <w:proofErr w:type="spellStart"/>
      <w:r w:rsidRPr="006A2F42">
        <w:rPr>
          <w:rFonts w:cs="Times New Roman" w:eastAsia="Times New Roman"/>
          <w:szCs w:val="24"/>
          <w:lang w:val="en-US"/>
        </w:rPr>
        <w:t>povjerenica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upravitelja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glavnog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dužnika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ističe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kako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ovaj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posutpak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traje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dosta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duga</w:t>
      </w:r>
      <w:proofErr w:type="spellEnd"/>
      <w:r w:rsidRPr="006A2F42">
        <w:rPr>
          <w:rFonts w:cs="Times New Roman" w:eastAsia="Times New Roman"/>
          <w:szCs w:val="24"/>
          <w:lang w:val="en-US"/>
        </w:rPr>
        <w:t xml:space="preserve"> a </w:t>
      </w:r>
      <w:proofErr w:type="spellStart"/>
      <w:r w:rsidRPr="006A2F42">
        <w:rPr>
          <w:rFonts w:cs="Times New Roman" w:eastAsia="Times New Roman"/>
          <w:szCs w:val="24"/>
          <w:lang w:val="en-US"/>
        </w:rPr>
        <w:t>nikakvi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pomaci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nisu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postignuti</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pravcu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stvaranja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mase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jer</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drže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banke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likvidatori</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Zagrebu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Splitu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Rijeci</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Svaka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moglčnost</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00C020D6">
        <w:rPr>
          <w:rFonts w:cs="Times New Roman" w:eastAsia="Times New Roman"/>
          <w:szCs w:val="24"/>
          <w:lang w:val="en-US"/>
        </w:rPr>
        <w:t>sv</w:t>
      </w:r>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w:t>
      </w:r>
      <w:r w:rsidR="00C020D6">
        <w:rPr>
          <w:rFonts w:cs="Times New Roman" w:eastAsia="Times New Roman"/>
          <w:szCs w:val="24"/>
          <w:lang w:val="en-US"/>
        </w:rPr>
        <w:t>okušaji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ovog</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dužnika</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ovom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postupku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prikupljanje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relevantne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dokumentacije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ili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pak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obavijesti</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imovini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banke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unovčuju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preuzimanju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je</w:t>
      </w:r>
      <w:r w:rsidR="00C020D6">
        <w:rPr>
          <w:rFonts w:cs="Times New Roman" w:eastAsia="Times New Roman"/>
          <w:szCs w:val="24"/>
          <w:lang w:val="en-US"/>
        </w:rPr>
        <w:t>s</w:t>
      </w:r>
      <w:r w:rsidRPr="006A2F42">
        <w:rPr>
          <w:rFonts w:cs="Times New Roman" w:eastAsia="Times New Roman"/>
          <w:szCs w:val="24"/>
          <w:lang w:val="en-US"/>
        </w:rPr>
        <w:t>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uro</w:t>
      </w:r>
      <w:r w:rsidR="00C020D6">
        <w:rPr>
          <w:rFonts w:cs="Times New Roman" w:eastAsia="Times New Roman"/>
          <w:szCs w:val="24"/>
          <w:lang w:val="en-US"/>
        </w:rPr>
        <w:t>d</w:t>
      </w:r>
      <w:r w:rsidRPr="006A2F42">
        <w:rPr>
          <w:rFonts w:cs="Times New Roman" w:eastAsia="Times New Roman"/>
          <w:szCs w:val="24"/>
          <w:lang w:val="en-US"/>
        </w:rPr>
        <w:t>ili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neuspijehom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jer</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banke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oglušuju</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zahtjeve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 xml:space="preserve">. </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proofErr w:type="gramStart"/>
      <w:r w:rsidRPr="006A2F42">
        <w:rPr>
          <w:rFonts w:cs="Times New Roman" w:eastAsia="Times New Roman"/>
          <w:szCs w:val="24"/>
          <w:lang w:val="en-US"/>
        </w:rPr>
        <w:t>Prema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kazivanju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jedi</w:t>
      </w:r>
      <w:r w:rsidR="00C020D6">
        <w:rPr>
          <w:rFonts w:cs="Times New Roman" w:eastAsia="Times New Roman"/>
          <w:szCs w:val="24"/>
          <w:lang w:val="en-US"/>
        </w:rPr>
        <w:t>n</w:t>
      </w:r>
      <w:r w:rsidRPr="006A2F42">
        <w:rPr>
          <w:rFonts w:cs="Times New Roman" w:eastAsia="Times New Roman"/>
          <w:szCs w:val="24"/>
          <w:lang w:val="en-US"/>
        </w:rPr>
        <w:t>o</w:t>
      </w:r>
      <w:proofErr w:type="spellEnd"/>
      <w:proofErr w:type="gramEnd"/>
      <w:r w:rsidRPr="006A2F42">
        <w:rPr>
          <w:rFonts w:cs="Times New Roman" w:eastAsia="Times New Roman"/>
          <w:szCs w:val="24"/>
          <w:lang w:val="en-US"/>
        </w:rPr>
        <w:t xml:space="preserve"> je </w:t>
      </w:r>
      <w:proofErr w:type="spellStart"/>
      <w:r w:rsidRPr="006A2F42">
        <w:rPr>
          <w:rFonts w:cs="Times New Roman" w:eastAsia="Times New Roman"/>
          <w:szCs w:val="24"/>
          <w:lang w:val="en-US"/>
        </w:rPr>
        <w:t>Zagrebačka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banka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kao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poslovanja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Glavne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filijale</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Splituo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w:t>
      </w:r>
      <w:r w:rsidR="00C020D6">
        <w:rPr>
          <w:rFonts w:cs="Times New Roman" w:eastAsia="Times New Roman"/>
          <w:szCs w:val="24"/>
          <w:lang w:val="en-US"/>
        </w:rPr>
        <w:t>o</w:t>
      </w:r>
      <w:r w:rsidRPr="006A2F42">
        <w:rPr>
          <w:rFonts w:cs="Times New Roman" w:eastAsia="Times New Roman"/>
          <w:szCs w:val="24"/>
          <w:lang w:val="en-US"/>
        </w:rPr>
        <w:t>govorila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dopisom</w:t>
      </w:r>
      <w:proofErr w:type="spellEnd"/>
      <w:r w:rsidRPr="006A2F42">
        <w:rPr>
          <w:rFonts w:cs="Times New Roman" w:eastAsia="Times New Roman"/>
          <w:szCs w:val="24"/>
          <w:lang w:val="en-US"/>
        </w:rPr>
        <w:t xml:space="preserve"> od 30. </w:t>
      </w:r>
      <w:proofErr w:type="spellStart"/>
      <w:proofErr w:type="gramStart"/>
      <w:r w:rsidRPr="006A2F42">
        <w:rPr>
          <w:rFonts w:cs="Times New Roman" w:eastAsia="Times New Roman"/>
          <w:szCs w:val="24"/>
          <w:lang w:val="en-US"/>
        </w:rPr>
        <w:t>travnja</w:t>
      </w:r>
      <w:proofErr w:type="spellEnd"/>
      <w:proofErr w:type="gramEnd"/>
      <w:r w:rsidRPr="006A2F42">
        <w:rPr>
          <w:rFonts w:cs="Times New Roman" w:eastAsia="Times New Roman"/>
          <w:szCs w:val="24"/>
          <w:lang w:val="en-US"/>
        </w:rPr>
        <w:t xml:space="preserve"> 2014. </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Prisutna</w:t>
      </w:r>
      <w:proofErr w:type="spellEnd"/>
      <w:r w:rsidRPr="006A2F42">
        <w:rPr>
          <w:rFonts w:cs="Times New Roman" w:eastAsia="Times New Roman"/>
          <w:szCs w:val="24"/>
          <w:lang w:val="en-US"/>
        </w:rPr>
        <w:t xml:space="preserve"> Rada Divac </w:t>
      </w:r>
      <w:proofErr w:type="spellStart"/>
      <w:r w:rsidRPr="006A2F42">
        <w:rPr>
          <w:rFonts w:cs="Times New Roman" w:eastAsia="Times New Roman"/>
          <w:szCs w:val="24"/>
          <w:lang w:val="en-US"/>
        </w:rPr>
        <w:t>ističe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kako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mali</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izgledi</w:t>
      </w:r>
      <w:proofErr w:type="spellEnd"/>
      <w:r w:rsidRPr="006A2F42">
        <w:rPr>
          <w:rFonts w:cs="Times New Roman" w:eastAsia="Times New Roman"/>
          <w:szCs w:val="24"/>
          <w:lang w:val="en-US"/>
        </w:rPr>
        <w:t xml:space="preserve"> da se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ubuduće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banaka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pribavi</w:t>
      </w:r>
      <w:proofErr w:type="spellEnd"/>
      <w:r w:rsidRPr="006A2F42">
        <w:rPr>
          <w:rFonts w:cs="Times New Roman" w:eastAsia="Times New Roman"/>
          <w:szCs w:val="24"/>
          <w:lang w:val="en-US"/>
        </w:rPr>
        <w:t xml:space="preserve"> ono </w:t>
      </w:r>
      <w:proofErr w:type="spellStart"/>
      <w:r w:rsidRPr="006A2F42">
        <w:rPr>
          <w:rFonts w:cs="Times New Roman" w:eastAsia="Times New Roman"/>
          <w:szCs w:val="24"/>
          <w:lang w:val="en-US"/>
        </w:rPr>
        <w:t>što</w:t>
      </w:r>
      <w:proofErr w:type="spellEnd"/>
      <w:r w:rsidRPr="006A2F42">
        <w:rPr>
          <w:rFonts w:cs="Times New Roman" w:eastAsia="Times New Roman"/>
          <w:szCs w:val="24"/>
          <w:lang w:val="en-US"/>
        </w:rPr>
        <w:t xml:space="preserve"> je </w:t>
      </w:r>
      <w:proofErr w:type="spellStart"/>
      <w:r w:rsidRPr="006A2F42">
        <w:rPr>
          <w:rFonts w:cs="Times New Roman" w:eastAsia="Times New Roman"/>
          <w:szCs w:val="24"/>
          <w:lang w:val="en-US"/>
        </w:rPr>
        <w:t>potrebno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ovaj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postupak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tj</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imovinu</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kao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masu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svu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dokumentaciju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vezano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imovinu</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Zbog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svega</w:t>
      </w:r>
      <w:proofErr w:type="spellEnd"/>
      <w:r w:rsidRPr="006A2F42">
        <w:rPr>
          <w:rFonts w:cs="Times New Roman" w:eastAsia="Times New Roman"/>
          <w:szCs w:val="24"/>
          <w:lang w:val="en-US"/>
        </w:rPr>
        <w:t xml:space="preserve"> toga </w:t>
      </w:r>
      <w:proofErr w:type="spellStart"/>
      <w:r w:rsidRPr="006A2F42">
        <w:rPr>
          <w:rFonts w:cs="Times New Roman" w:eastAsia="Times New Roman"/>
          <w:szCs w:val="24"/>
          <w:lang w:val="en-US"/>
        </w:rPr>
        <w:t>predlaže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ovaj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postupak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obustavit</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zaključiti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brisati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iz</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registara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zbog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čega</w:t>
      </w:r>
      <w:proofErr w:type="spellEnd"/>
      <w:r w:rsidRPr="006A2F42">
        <w:rPr>
          <w:rFonts w:cs="Times New Roman" w:eastAsia="Times New Roman"/>
          <w:szCs w:val="24"/>
          <w:lang w:val="en-US"/>
        </w:rPr>
        <w:t xml:space="preserve"> bi se </w:t>
      </w:r>
      <w:proofErr w:type="spellStart"/>
      <w:r w:rsidRPr="006A2F42">
        <w:rPr>
          <w:rFonts w:cs="Times New Roman" w:eastAsia="Times New Roman"/>
          <w:szCs w:val="24"/>
          <w:lang w:val="en-US"/>
        </w:rPr>
        <w:t>ovaj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postupak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završio</w:t>
      </w:r>
      <w:proofErr w:type="spellEnd"/>
      <w:r w:rsidRPr="006A2F42">
        <w:rPr>
          <w:rFonts w:cs="Times New Roman" w:eastAsia="Times New Roman"/>
          <w:szCs w:val="24"/>
          <w:lang w:val="en-US"/>
        </w:rPr>
        <w:t>.</w:t>
      </w:r>
      <w:proofErr w:type="gramEnd"/>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Prisutna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zamjenica</w:t>
      </w:r>
      <w:proofErr w:type="spellEnd"/>
      <w:r w:rsidRPr="006A2F42">
        <w:rPr>
          <w:rFonts w:cs="Times New Roman" w:eastAsia="Times New Roman"/>
          <w:szCs w:val="24"/>
          <w:lang w:val="en-US"/>
        </w:rPr>
        <w:t xml:space="preserve"> ŽDO </w:t>
      </w:r>
      <w:proofErr w:type="spellStart"/>
      <w:r w:rsidRPr="006A2F42">
        <w:rPr>
          <w:rFonts w:cs="Times New Roman" w:eastAsia="Times New Roman"/>
          <w:szCs w:val="24"/>
          <w:lang w:val="en-US"/>
        </w:rPr>
        <w:t>Lendi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Pezzi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suglasna</w:t>
      </w:r>
      <w:proofErr w:type="spellEnd"/>
      <w:r w:rsidRPr="006A2F42">
        <w:rPr>
          <w:rFonts w:cs="Times New Roman" w:eastAsia="Times New Roman"/>
          <w:szCs w:val="24"/>
          <w:lang w:val="en-US"/>
        </w:rPr>
        <w:t xml:space="preserve"> je </w:t>
      </w:r>
      <w:proofErr w:type="spellStart"/>
      <w:proofErr w:type="gramStart"/>
      <w:r w:rsidRPr="006A2F42">
        <w:rPr>
          <w:rFonts w:cs="Times New Roman" w:eastAsia="Times New Roman"/>
          <w:szCs w:val="24"/>
          <w:lang w:val="en-US"/>
        </w:rPr>
        <w:t>sa</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činjenicom</w:t>
      </w:r>
      <w:proofErr w:type="spellEnd"/>
      <w:r w:rsidRPr="006A2F42">
        <w:rPr>
          <w:rFonts w:cs="Times New Roman" w:eastAsia="Times New Roman"/>
          <w:szCs w:val="24"/>
          <w:lang w:val="en-US"/>
        </w:rPr>
        <w:t xml:space="preserve"> da se u </w:t>
      </w:r>
      <w:proofErr w:type="spellStart"/>
      <w:r w:rsidRPr="006A2F42">
        <w:rPr>
          <w:rFonts w:cs="Times New Roman" w:eastAsia="Times New Roman"/>
          <w:szCs w:val="24"/>
          <w:lang w:val="en-US"/>
        </w:rPr>
        <w:t>situaciji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dok</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vode</w:t>
      </w:r>
      <w:proofErr w:type="spellEnd"/>
      <w:r w:rsidRPr="006A2F42">
        <w:rPr>
          <w:rFonts w:cs="Times New Roman" w:eastAsia="Times New Roman"/>
          <w:szCs w:val="24"/>
          <w:lang w:val="en-US"/>
        </w:rPr>
        <w:t xml:space="preserve"> 2 </w:t>
      </w:r>
      <w:proofErr w:type="spellStart"/>
      <w:r w:rsidRPr="006A2F42">
        <w:rPr>
          <w:rFonts w:cs="Times New Roman" w:eastAsia="Times New Roman"/>
          <w:szCs w:val="24"/>
          <w:lang w:val="en-US"/>
        </w:rPr>
        <w:t>odvojena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jedan</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likvidaciju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poslovanja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glavnih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filijala</w:t>
      </w:r>
      <w:proofErr w:type="spellEnd"/>
      <w:r w:rsidRPr="006A2F42">
        <w:rPr>
          <w:rFonts w:cs="Times New Roman" w:eastAsia="Times New Roman"/>
          <w:szCs w:val="24"/>
          <w:lang w:val="en-US"/>
        </w:rPr>
        <w:t xml:space="preserve"> JUGOBANKE u RH a </w:t>
      </w:r>
      <w:proofErr w:type="spellStart"/>
      <w:r w:rsidRPr="006A2F42">
        <w:rPr>
          <w:rFonts w:cs="Times New Roman" w:eastAsia="Times New Roman"/>
          <w:szCs w:val="24"/>
          <w:lang w:val="en-US"/>
        </w:rPr>
        <w:t>drugi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postupak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imovinom</w:t>
      </w:r>
      <w:proofErr w:type="spellEnd"/>
      <w:r w:rsidRPr="006A2F42">
        <w:rPr>
          <w:rFonts w:cs="Times New Roman" w:eastAsia="Times New Roman"/>
          <w:szCs w:val="24"/>
          <w:lang w:val="en-US"/>
        </w:rPr>
        <w:t xml:space="preserve"> JUGOBANKE u RH </w:t>
      </w:r>
      <w:proofErr w:type="spellStart"/>
      <w:r w:rsidRPr="006A2F42">
        <w:rPr>
          <w:rFonts w:cs="Times New Roman" w:eastAsia="Times New Roman"/>
          <w:szCs w:val="24"/>
          <w:lang w:val="en-US"/>
        </w:rPr>
        <w:t>teško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možemo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doći</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s</w:t>
      </w:r>
      <w:r w:rsidR="00C020D6">
        <w:rPr>
          <w:rFonts w:cs="Times New Roman" w:eastAsia="Times New Roman"/>
          <w:szCs w:val="24"/>
          <w:lang w:val="en-US"/>
        </w:rPr>
        <w:t>i</w:t>
      </w:r>
      <w:r w:rsidRPr="006A2F42">
        <w:rPr>
          <w:rFonts w:cs="Times New Roman" w:eastAsia="Times New Roman"/>
          <w:szCs w:val="24"/>
          <w:lang w:val="en-US"/>
        </w:rPr>
        <w:t>tuaciju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namirenja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tražbina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w:t>
      </w:r>
      <w:r w:rsidR="00C020D6">
        <w:rPr>
          <w:rFonts w:cs="Times New Roman" w:eastAsia="Times New Roman"/>
          <w:szCs w:val="24"/>
          <w:lang w:val="en-US"/>
        </w:rPr>
        <w:t>erovnika</w:t>
      </w:r>
      <w:proofErr w:type="spellEnd"/>
      <w:r w:rsidR="00C020D6">
        <w:rPr>
          <w:rFonts w:cs="Times New Roman" w:eastAsia="Times New Roman"/>
          <w:szCs w:val="24"/>
          <w:lang w:val="en-US"/>
        </w:rPr>
        <w:t xml:space="preserve"> </w:t>
      </w:r>
      <w:proofErr w:type="spellStart"/>
      <w:r w:rsidR="00C020D6">
        <w:rPr>
          <w:rFonts w:cs="Times New Roman" w:eastAsia="Times New Roman"/>
          <w:szCs w:val="24"/>
          <w:lang w:val="en-US"/>
        </w:rPr>
        <w:t>koji</w:t>
      </w:r>
      <w:proofErr w:type="spellEnd"/>
      <w:r w:rsidR="00C020D6">
        <w:rPr>
          <w:rFonts w:cs="Times New Roman" w:eastAsia="Times New Roman"/>
          <w:szCs w:val="24"/>
          <w:lang w:val="en-US"/>
        </w:rPr>
        <w:t xml:space="preserve"> bi se </w:t>
      </w:r>
      <w:proofErr w:type="spellStart"/>
      <w:r w:rsidR="00C020D6">
        <w:rPr>
          <w:rFonts w:cs="Times New Roman" w:eastAsia="Times New Roman"/>
          <w:szCs w:val="24"/>
          <w:lang w:val="en-US"/>
        </w:rPr>
        <w:t>namirili</w:t>
      </w:r>
      <w:proofErr w:type="spellEnd"/>
      <w:r w:rsidR="00C020D6">
        <w:rPr>
          <w:rFonts w:cs="Times New Roman" w:eastAsia="Times New Roman"/>
          <w:szCs w:val="24"/>
          <w:lang w:val="en-US"/>
        </w:rPr>
        <w:t xml:space="preserve"> u </w:t>
      </w:r>
      <w:proofErr w:type="spellStart"/>
      <w:r w:rsidR="00C020D6">
        <w:rPr>
          <w:rFonts w:cs="Times New Roman" w:eastAsia="Times New Roman"/>
          <w:szCs w:val="24"/>
          <w:lang w:val="en-US"/>
        </w:rPr>
        <w:t>o</w:t>
      </w:r>
      <w:r w:rsidRPr="006A2F42">
        <w:rPr>
          <w:rFonts w:cs="Times New Roman" w:eastAsia="Times New Roman"/>
          <w:szCs w:val="24"/>
          <w:lang w:val="en-US"/>
        </w:rPr>
        <w:t>vom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postupku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Radi</w:t>
      </w:r>
      <w:proofErr w:type="spellEnd"/>
      <w:r w:rsidRPr="006A2F42">
        <w:rPr>
          <w:rFonts w:cs="Times New Roman" w:eastAsia="Times New Roman"/>
          <w:szCs w:val="24"/>
          <w:lang w:val="en-US"/>
        </w:rPr>
        <w:t xml:space="preserve"> toga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sada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ovaj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nije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preuzamanje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bilo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parnica</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ili</w:t>
      </w:r>
      <w:proofErr w:type="spellEnd"/>
      <w:proofErr w:type="gramEnd"/>
      <w:r w:rsidRPr="006A2F42">
        <w:rPr>
          <w:rFonts w:cs="Times New Roman" w:eastAsia="Times New Roman"/>
          <w:szCs w:val="24"/>
          <w:lang w:val="en-US"/>
        </w:rPr>
        <w:t xml:space="preserve"> </w:t>
      </w:r>
    </w:p>
    <w:p w:rsidRDefault="006A2F42" w:rsidP="006A2F42" w:rsidR="006A2F42" w:rsidRPr="006A2F42">
      <w:pPr>
        <w:jc w:val="center"/>
        <w:rPr>
          <w:rFonts w:cs="Times New Roman" w:eastAsia="Times New Roman"/>
          <w:szCs w:val="24"/>
          <w:lang w:val="en-US"/>
        </w:rPr>
      </w:pPr>
      <w:r w:rsidRPr="006A2F42">
        <w:rPr>
          <w:rFonts w:cs="Times New Roman" w:eastAsia="Times New Roman"/>
          <w:szCs w:val="24"/>
          <w:lang w:val="en-US"/>
        </w:rPr>
        <w:lastRenderedPageBreak/>
        <w:t>-3-</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proofErr w:type="gramStart"/>
      <w:r w:rsidRPr="006A2F42">
        <w:rPr>
          <w:rFonts w:cs="Times New Roman" w:eastAsia="Times New Roman"/>
          <w:szCs w:val="24"/>
          <w:lang w:val="en-US"/>
        </w:rPr>
        <w:t>pokretanja</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drugih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postupa</w:t>
      </w:r>
      <w:r w:rsidR="00C020D6">
        <w:rPr>
          <w:rFonts w:cs="Times New Roman" w:eastAsia="Times New Roman"/>
          <w:szCs w:val="24"/>
          <w:lang w:val="en-US"/>
        </w:rPr>
        <w:t>k</w:t>
      </w:r>
      <w:r w:rsidRPr="006A2F42">
        <w:rPr>
          <w:rFonts w:cs="Times New Roman" w:eastAsia="Times New Roman"/>
          <w:szCs w:val="24"/>
          <w:lang w:val="en-US"/>
        </w:rPr>
        <w:t>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Međutim</w:t>
      </w:r>
      <w:proofErr w:type="spellEnd"/>
      <w:r w:rsidRPr="006A2F42">
        <w:rPr>
          <w:rFonts w:cs="Times New Roman" w:eastAsia="Times New Roman"/>
          <w:szCs w:val="24"/>
          <w:lang w:val="en-US"/>
        </w:rPr>
        <w:t xml:space="preserve">, a </w:t>
      </w:r>
      <w:proofErr w:type="spellStart"/>
      <w:r w:rsidRPr="006A2F42">
        <w:rPr>
          <w:rFonts w:cs="Times New Roman" w:eastAsia="Times New Roman"/>
          <w:szCs w:val="24"/>
          <w:lang w:val="en-US"/>
        </w:rPr>
        <w:t>obzirom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činjenicu</w:t>
      </w:r>
      <w:proofErr w:type="spellEnd"/>
      <w:r w:rsidRPr="006A2F42">
        <w:rPr>
          <w:rFonts w:cs="Times New Roman" w:eastAsia="Times New Roman"/>
          <w:szCs w:val="24"/>
          <w:lang w:val="en-US"/>
        </w:rPr>
        <w:t xml:space="preserve"> da je </w:t>
      </w:r>
      <w:proofErr w:type="spellStart"/>
      <w:r w:rsidRPr="006A2F42">
        <w:rPr>
          <w:rFonts w:cs="Times New Roman" w:eastAsia="Times New Roman"/>
          <w:szCs w:val="24"/>
          <w:lang w:val="en-US"/>
        </w:rPr>
        <w:t>sukladno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Odluci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Vlade</w:t>
      </w:r>
      <w:proofErr w:type="spellEnd"/>
      <w:r w:rsidRPr="006A2F42">
        <w:rPr>
          <w:rFonts w:cs="Times New Roman" w:eastAsia="Times New Roman"/>
          <w:szCs w:val="24"/>
          <w:lang w:val="en-US"/>
        </w:rPr>
        <w:t xml:space="preserve"> RH </w:t>
      </w:r>
      <w:proofErr w:type="spellStart"/>
      <w:r w:rsidRPr="006A2F42">
        <w:rPr>
          <w:rFonts w:cs="Times New Roman" w:eastAsia="Times New Roman"/>
          <w:szCs w:val="24"/>
          <w:lang w:val="en-US"/>
        </w:rPr>
        <w:t>Centar</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restrukturiranje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prodaju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ponudio</w:t>
      </w:r>
      <w:proofErr w:type="spellEnd"/>
      <w:r w:rsidRPr="006A2F42">
        <w:rPr>
          <w:rFonts w:cs="Times New Roman" w:eastAsia="Times New Roman"/>
          <w:szCs w:val="24"/>
          <w:lang w:val="en-US"/>
        </w:rPr>
        <w:t xml:space="preserve"> ZAGREBAČKOJ BANCI </w:t>
      </w:r>
      <w:proofErr w:type="spellStart"/>
      <w:r w:rsidRPr="006A2F42">
        <w:rPr>
          <w:rFonts w:cs="Times New Roman" w:eastAsia="Times New Roman"/>
          <w:szCs w:val="24"/>
          <w:lang w:val="en-US"/>
        </w:rPr>
        <w:t>kao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poslovanja</w:t>
      </w:r>
      <w:proofErr w:type="spellEnd"/>
      <w:r w:rsidRPr="006A2F42">
        <w:rPr>
          <w:rFonts w:cs="Times New Roman" w:eastAsia="Times New Roman"/>
          <w:szCs w:val="24"/>
          <w:lang w:val="en-US"/>
        </w:rPr>
        <w:t xml:space="preserve"> JUGOBANKE </w:t>
      </w:r>
      <w:proofErr w:type="spellStart"/>
      <w:r w:rsidRPr="006A2F42">
        <w:rPr>
          <w:rFonts w:cs="Times New Roman" w:eastAsia="Times New Roman"/>
          <w:szCs w:val="24"/>
          <w:lang w:val="en-US"/>
        </w:rPr>
        <w:t>dionice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poslovne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udjele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iz</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portefelja</w:t>
      </w:r>
      <w:proofErr w:type="spellEnd"/>
      <w:r w:rsidRPr="006A2F42">
        <w:rPr>
          <w:rFonts w:cs="Times New Roman" w:eastAsia="Times New Roman"/>
          <w:szCs w:val="24"/>
          <w:lang w:val="en-US"/>
        </w:rPr>
        <w:t xml:space="preserve"> CERPA a </w:t>
      </w:r>
      <w:proofErr w:type="spellStart"/>
      <w:r w:rsidRPr="006A2F42">
        <w:rPr>
          <w:rFonts w:cs="Times New Roman" w:eastAsia="Times New Roman"/>
          <w:szCs w:val="24"/>
          <w:lang w:val="en-US"/>
        </w:rPr>
        <w:t>koji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w:t>
      </w:r>
      <w:proofErr w:type="spellEnd"/>
      <w:r w:rsidRPr="006A2F42">
        <w:rPr>
          <w:rFonts w:cs="Times New Roman" w:eastAsia="Times New Roman"/>
          <w:szCs w:val="24"/>
          <w:lang w:val="en-US"/>
        </w:rPr>
        <w:t xml:space="preserve"> u </w:t>
      </w:r>
      <w:proofErr w:type="spellStart"/>
      <w:r w:rsidRPr="006A2F42">
        <w:rPr>
          <w:rFonts w:cs="Times New Roman" w:eastAsia="Times New Roman"/>
          <w:szCs w:val="24"/>
          <w:lang w:val="en-US"/>
        </w:rPr>
        <w:t>vlasništvu</w:t>
      </w:r>
      <w:proofErr w:type="spellEnd"/>
      <w:r w:rsidRPr="006A2F42">
        <w:rPr>
          <w:rFonts w:cs="Times New Roman" w:eastAsia="Times New Roman"/>
          <w:szCs w:val="24"/>
          <w:lang w:val="en-US"/>
        </w:rPr>
        <w:t xml:space="preserve"> RH a da ZAGREBAČKA BANKA </w:t>
      </w:r>
      <w:proofErr w:type="spellStart"/>
      <w:r w:rsidRPr="006A2F42">
        <w:rPr>
          <w:rFonts w:cs="Times New Roman" w:eastAsia="Times New Roman"/>
          <w:szCs w:val="24"/>
          <w:lang w:val="en-US"/>
        </w:rPr>
        <w:t>kao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w:t>
      </w:r>
      <w:proofErr w:type="spellEnd"/>
      <w:r w:rsidRPr="006A2F42">
        <w:rPr>
          <w:rFonts w:cs="Times New Roman" w:eastAsia="Times New Roman"/>
          <w:szCs w:val="24"/>
          <w:lang w:val="en-US"/>
        </w:rPr>
        <w:t xml:space="preserve"> do </w:t>
      </w:r>
      <w:proofErr w:type="spellStart"/>
      <w:r w:rsidRPr="006A2F42">
        <w:rPr>
          <w:rFonts w:cs="Times New Roman" w:eastAsia="Times New Roman"/>
          <w:szCs w:val="24"/>
          <w:lang w:val="en-US"/>
        </w:rPr>
        <w:t>sada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nije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prihvatila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ponudu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niti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sklopila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Ugovor</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preuzimanju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dionica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Radi</w:t>
      </w:r>
      <w:proofErr w:type="spellEnd"/>
      <w:r w:rsidRPr="006A2F42">
        <w:rPr>
          <w:rFonts w:cs="Times New Roman" w:eastAsia="Times New Roman"/>
          <w:szCs w:val="24"/>
          <w:lang w:val="en-US"/>
        </w:rPr>
        <w:t xml:space="preserve"> toga, a </w:t>
      </w:r>
      <w:proofErr w:type="spellStart"/>
      <w:r w:rsidRPr="006A2F42">
        <w:rPr>
          <w:rFonts w:cs="Times New Roman" w:eastAsia="Times New Roman"/>
          <w:szCs w:val="24"/>
          <w:lang w:val="en-US"/>
        </w:rPr>
        <w:t>kako</w:t>
      </w:r>
      <w:proofErr w:type="spellEnd"/>
      <w:r w:rsidRPr="006A2F42">
        <w:rPr>
          <w:rFonts w:cs="Times New Roman" w:eastAsia="Times New Roman"/>
          <w:szCs w:val="24"/>
          <w:lang w:val="en-US"/>
        </w:rPr>
        <w:t xml:space="preserve"> bi </w:t>
      </w:r>
      <w:proofErr w:type="gramStart"/>
      <w:r w:rsidRPr="006A2F42">
        <w:rPr>
          <w:rFonts w:cs="Times New Roman" w:eastAsia="Times New Roman"/>
          <w:szCs w:val="24"/>
          <w:lang w:val="en-US"/>
        </w:rPr>
        <w:t xml:space="preserve">u  </w:t>
      </w:r>
      <w:proofErr w:type="spellStart"/>
      <w:r w:rsidRPr="006A2F42">
        <w:rPr>
          <w:rFonts w:cs="Times New Roman" w:eastAsia="Times New Roman"/>
          <w:szCs w:val="24"/>
          <w:lang w:val="en-US"/>
        </w:rPr>
        <w:t>konačnici</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nakon</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namirenja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koji</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namiruju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suklad</w:t>
      </w:r>
      <w:r w:rsidR="00C020D6">
        <w:rPr>
          <w:rFonts w:cs="Times New Roman" w:eastAsia="Times New Roman"/>
          <w:szCs w:val="24"/>
          <w:lang w:val="en-US"/>
        </w:rPr>
        <w:t>n</w:t>
      </w:r>
      <w:r w:rsidRPr="006A2F42">
        <w:rPr>
          <w:rFonts w:cs="Times New Roman" w:eastAsia="Times New Roman"/>
          <w:szCs w:val="24"/>
          <w:lang w:val="en-US"/>
        </w:rPr>
        <w:t>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zakonu</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načinu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glavnih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filijala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preostala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imovina</w:t>
      </w:r>
      <w:proofErr w:type="spellEnd"/>
      <w:r w:rsidRPr="006A2F42">
        <w:rPr>
          <w:rFonts w:cs="Times New Roman" w:eastAsia="Times New Roman"/>
          <w:szCs w:val="24"/>
          <w:lang w:val="en-US"/>
        </w:rPr>
        <w:t xml:space="preserve"> bi </w:t>
      </w:r>
      <w:proofErr w:type="spellStart"/>
      <w:r w:rsidRPr="006A2F42">
        <w:rPr>
          <w:rFonts w:cs="Times New Roman" w:eastAsia="Times New Roman"/>
          <w:szCs w:val="24"/>
          <w:lang w:val="en-US"/>
        </w:rPr>
        <w:t>sačinjavala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masu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dužnika</w:t>
      </w:r>
      <w:proofErr w:type="spellEnd"/>
      <w:r w:rsidRPr="006A2F42">
        <w:rPr>
          <w:rFonts w:cs="Times New Roman" w:eastAsia="Times New Roman"/>
          <w:szCs w:val="24"/>
          <w:lang w:val="en-US"/>
        </w:rPr>
        <w:t xml:space="preserve"> to </w:t>
      </w:r>
      <w:proofErr w:type="spellStart"/>
      <w:r w:rsidRPr="006A2F42">
        <w:rPr>
          <w:rFonts w:cs="Times New Roman" w:eastAsia="Times New Roman"/>
          <w:szCs w:val="24"/>
          <w:lang w:val="en-US"/>
        </w:rPr>
        <w:t>predlažem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ovoj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Skupštini</w:t>
      </w:r>
      <w:proofErr w:type="spellEnd"/>
      <w:r w:rsidRPr="006A2F42">
        <w:rPr>
          <w:rFonts w:cs="Times New Roman" w:eastAsia="Times New Roman"/>
          <w:szCs w:val="24"/>
          <w:lang w:val="en-US"/>
        </w:rPr>
        <w:t xml:space="preserve"> da </w:t>
      </w:r>
      <w:proofErr w:type="spellStart"/>
      <w:r w:rsidRPr="006A2F42">
        <w:rPr>
          <w:rFonts w:cs="Times New Roman" w:eastAsia="Times New Roman"/>
          <w:szCs w:val="24"/>
          <w:lang w:val="en-US"/>
        </w:rPr>
        <w:t>donese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odluku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će</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radi</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prikupljana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koja</w:t>
      </w:r>
      <w:proofErr w:type="spellEnd"/>
      <w:r w:rsidRPr="006A2F42">
        <w:rPr>
          <w:rFonts w:cs="Times New Roman" w:eastAsia="Times New Roman"/>
          <w:szCs w:val="24"/>
          <w:lang w:val="en-US"/>
        </w:rPr>
        <w:t xml:space="preserve"> bi </w:t>
      </w:r>
      <w:proofErr w:type="spellStart"/>
      <w:r w:rsidRPr="006A2F42">
        <w:rPr>
          <w:rFonts w:cs="Times New Roman" w:eastAsia="Times New Roman"/>
          <w:szCs w:val="24"/>
          <w:lang w:val="en-US"/>
        </w:rPr>
        <w:t>činila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masu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ovlastiti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obraćanje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Centru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restruktuirranje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prodaju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preuzimanje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navedenih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dionica</w:t>
      </w:r>
      <w:proofErr w:type="spellEnd"/>
      <w:r w:rsidRPr="006A2F42">
        <w:rPr>
          <w:rFonts w:cs="Times New Roman" w:eastAsia="Times New Roman"/>
          <w:szCs w:val="24"/>
          <w:lang w:val="en-US"/>
        </w:rPr>
        <w:t xml:space="preserve"> a </w:t>
      </w:r>
      <w:proofErr w:type="spellStart"/>
      <w:r w:rsidRPr="006A2F42">
        <w:rPr>
          <w:rFonts w:cs="Times New Roman" w:eastAsia="Times New Roman"/>
          <w:szCs w:val="24"/>
          <w:lang w:val="en-US"/>
        </w:rPr>
        <w:t>ukoliko</w:t>
      </w:r>
      <w:proofErr w:type="spellEnd"/>
      <w:r w:rsidRPr="006A2F42">
        <w:rPr>
          <w:rFonts w:cs="Times New Roman" w:eastAsia="Times New Roman"/>
          <w:szCs w:val="24"/>
          <w:lang w:val="en-US"/>
        </w:rPr>
        <w:t xml:space="preserve"> u tome </w:t>
      </w:r>
      <w:proofErr w:type="spellStart"/>
      <w:r w:rsidRPr="006A2F42">
        <w:rPr>
          <w:rFonts w:cs="Times New Roman" w:eastAsia="Times New Roman"/>
          <w:szCs w:val="24"/>
          <w:lang w:val="en-US"/>
        </w:rPr>
        <w:t>nebi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uspjela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do </w:t>
      </w:r>
      <w:proofErr w:type="spellStart"/>
      <w:r w:rsidRPr="006A2F42">
        <w:rPr>
          <w:rFonts w:cs="Times New Roman" w:eastAsia="Times New Roman"/>
          <w:szCs w:val="24"/>
          <w:lang w:val="en-US"/>
        </w:rPr>
        <w:t>tada</w:t>
      </w:r>
      <w:proofErr w:type="spellEnd"/>
      <w:r w:rsidRPr="006A2F42">
        <w:rPr>
          <w:rFonts w:cs="Times New Roman" w:eastAsia="Times New Roman"/>
          <w:szCs w:val="24"/>
          <w:lang w:val="en-US"/>
        </w:rPr>
        <w:t xml:space="preserve"> ne </w:t>
      </w:r>
      <w:proofErr w:type="spellStart"/>
      <w:r w:rsidRPr="006A2F42">
        <w:rPr>
          <w:rFonts w:cs="Times New Roman" w:eastAsia="Times New Roman"/>
          <w:szCs w:val="24"/>
          <w:lang w:val="en-US"/>
        </w:rPr>
        <w:t>bude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bilo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pozanto</w:t>
      </w:r>
      <w:proofErr w:type="spellEnd"/>
      <w:r w:rsidRPr="006A2F42">
        <w:rPr>
          <w:rFonts w:cs="Times New Roman" w:eastAsia="Times New Roman"/>
          <w:szCs w:val="24"/>
          <w:lang w:val="en-US"/>
        </w:rPr>
        <w:t xml:space="preserve"> da </w:t>
      </w:r>
      <w:proofErr w:type="spellStart"/>
      <w:r w:rsidRPr="006A2F42">
        <w:rPr>
          <w:rFonts w:cs="Times New Roman" w:eastAsia="Times New Roman"/>
          <w:szCs w:val="24"/>
          <w:lang w:val="en-US"/>
        </w:rPr>
        <w:t>postoji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još</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neka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imovina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onda</w:t>
      </w:r>
      <w:proofErr w:type="spellEnd"/>
      <w:r w:rsidRPr="006A2F42">
        <w:rPr>
          <w:rFonts w:cs="Times New Roman" w:eastAsia="Times New Roman"/>
          <w:szCs w:val="24"/>
          <w:lang w:val="en-US"/>
        </w:rPr>
        <w:t xml:space="preserve"> bi </w:t>
      </w:r>
      <w:proofErr w:type="spellStart"/>
      <w:r w:rsidRPr="006A2F42">
        <w:rPr>
          <w:rFonts w:cs="Times New Roman" w:eastAsia="Times New Roman"/>
          <w:szCs w:val="24"/>
          <w:lang w:val="en-US"/>
        </w:rPr>
        <w:t>obvaj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podržao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odluku</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obustavi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posutpka</w:t>
      </w:r>
      <w:proofErr w:type="spellEnd"/>
      <w:r w:rsidRPr="006A2F42">
        <w:rPr>
          <w:rFonts w:cs="Times New Roman" w:eastAsia="Times New Roman"/>
          <w:szCs w:val="24"/>
          <w:lang w:val="en-US"/>
        </w:rPr>
        <w:t>.</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Nakon</w:t>
      </w:r>
      <w:proofErr w:type="spellEnd"/>
      <w:r w:rsidRPr="006A2F42">
        <w:rPr>
          <w:rFonts w:cs="Times New Roman" w:eastAsia="Times New Roman"/>
          <w:szCs w:val="24"/>
          <w:lang w:val="en-US"/>
        </w:rPr>
        <w:t xml:space="preserve"> gore </w:t>
      </w:r>
      <w:proofErr w:type="spellStart"/>
      <w:r w:rsidRPr="006A2F42">
        <w:rPr>
          <w:rFonts w:cs="Times New Roman" w:eastAsia="Times New Roman"/>
          <w:szCs w:val="24"/>
          <w:lang w:val="en-US"/>
        </w:rPr>
        <w:t>navedenog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prisutni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vjerovnici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donose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slijedeću</w:t>
      </w:r>
      <w:proofErr w:type="spellEnd"/>
    </w:p>
    <w:p w:rsidRDefault="006A2F42" w:rsidP="006A2F42" w:rsidR="006A2F42" w:rsidRPr="006A2F42">
      <w:pPr>
        <w:jc w:val="both"/>
        <w:rPr>
          <w:rFonts w:cs="Times New Roman" w:eastAsia="Times New Roman"/>
          <w:szCs w:val="24"/>
          <w:lang w:val="en-US"/>
        </w:rPr>
      </w:pPr>
    </w:p>
    <w:p w:rsidRDefault="006A2F42" w:rsidP="006A2F42" w:rsidR="006A2F42" w:rsidRPr="006A2F42">
      <w:pPr>
        <w:jc w:val="center"/>
        <w:rPr>
          <w:rFonts w:cs="Times New Roman" w:eastAsia="Times New Roman"/>
          <w:szCs w:val="24"/>
          <w:lang w:val="en-US"/>
        </w:rPr>
      </w:pPr>
      <w:r w:rsidRPr="006A2F42">
        <w:rPr>
          <w:rFonts w:cs="Times New Roman" w:eastAsia="Times New Roman"/>
          <w:szCs w:val="24"/>
          <w:lang w:val="en-US"/>
        </w:rPr>
        <w:t>ODLUKU</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proofErr w:type="gramStart"/>
      <w:r w:rsidRPr="006A2F42">
        <w:rPr>
          <w:rFonts w:cs="Times New Roman" w:eastAsia="Times New Roman"/>
          <w:szCs w:val="24"/>
          <w:lang w:val="en-US"/>
        </w:rPr>
        <w:t>Upućuje</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postupiti</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prijedlozima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odv</w:t>
      </w:r>
      <w:proofErr w:type="spellEnd"/>
      <w:r w:rsidRPr="006A2F42">
        <w:rPr>
          <w:rFonts w:cs="Times New Roman" w:eastAsia="Times New Roman"/>
          <w:szCs w:val="24"/>
          <w:lang w:val="en-US"/>
        </w:rPr>
        <w:t xml:space="preserve">. Ante </w:t>
      </w:r>
      <w:proofErr w:type="spellStart"/>
      <w:r w:rsidRPr="006A2F42">
        <w:rPr>
          <w:rFonts w:cs="Times New Roman" w:eastAsia="Times New Roman"/>
          <w:szCs w:val="24"/>
          <w:lang w:val="en-US"/>
        </w:rPr>
        <w:t>Kožulj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kao</w:t>
      </w:r>
      <w:proofErr w:type="spellEnd"/>
      <w:r w:rsidRPr="006A2F42">
        <w:rPr>
          <w:rFonts w:cs="Times New Roman" w:eastAsia="Times New Roman"/>
          <w:szCs w:val="24"/>
          <w:lang w:val="en-US"/>
        </w:rPr>
        <w:t xml:space="preserve"> pun. BRODOMERKUR </w:t>
      </w:r>
      <w:proofErr w:type="spellStart"/>
      <w:proofErr w:type="gramStart"/>
      <w:r w:rsidRPr="006A2F42">
        <w:rPr>
          <w:rFonts w:cs="Times New Roman" w:eastAsia="Times New Roman"/>
          <w:szCs w:val="24"/>
          <w:lang w:val="en-US"/>
        </w:rPr>
        <w:t>d.d</w:t>
      </w:r>
      <w:proofErr w:type="spellEnd"/>
      <w:proofErr w:type="gramEnd"/>
      <w:r w:rsidRPr="006A2F42">
        <w:rPr>
          <w:rFonts w:cs="Times New Roman" w:eastAsia="Times New Roman"/>
          <w:szCs w:val="24"/>
          <w:lang w:val="en-US"/>
        </w:rPr>
        <w:t xml:space="preserve">. Split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uz</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pomoć</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istog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odv</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ispitati</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navedene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prijedloge</w:t>
      </w:r>
      <w:proofErr w:type="spellEnd"/>
      <w:r w:rsidRPr="006A2F42">
        <w:rPr>
          <w:rFonts w:cs="Times New Roman" w:eastAsia="Times New Roman"/>
          <w:szCs w:val="24"/>
          <w:lang w:val="en-US"/>
        </w:rPr>
        <w:t>.</w:t>
      </w:r>
    </w:p>
    <w:p w:rsidRDefault="006A2F42" w:rsidP="006A2F42" w:rsidR="006A2F42" w:rsidRPr="006A2F42">
      <w:pPr>
        <w:jc w:val="both"/>
        <w:rPr>
          <w:rFonts w:cs="Times New Roman" w:eastAsia="Times New Roman"/>
          <w:szCs w:val="24"/>
          <w:lang w:val="en-US"/>
        </w:rPr>
      </w:pPr>
      <w:proofErr w:type="spellStart"/>
      <w:proofErr w:type="gramStart"/>
      <w:r w:rsidRPr="006A2F42">
        <w:rPr>
          <w:rFonts w:cs="Times New Roman" w:eastAsia="Times New Roman"/>
          <w:szCs w:val="24"/>
          <w:lang w:val="en-US"/>
        </w:rPr>
        <w:t>Upućuje</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postupiti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prijedlozima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vjerovnika</w:t>
      </w:r>
      <w:proofErr w:type="spellEnd"/>
      <w:r w:rsidRPr="006A2F42">
        <w:rPr>
          <w:rFonts w:cs="Times New Roman" w:eastAsia="Times New Roman"/>
          <w:szCs w:val="24"/>
          <w:lang w:val="en-US"/>
        </w:rPr>
        <w:t xml:space="preserve"> RH  </w:t>
      </w:r>
      <w:proofErr w:type="spellStart"/>
      <w:r w:rsidRPr="006A2F42">
        <w:rPr>
          <w:rFonts w:cs="Times New Roman" w:eastAsia="Times New Roman"/>
          <w:szCs w:val="24"/>
          <w:lang w:val="en-US"/>
        </w:rPr>
        <w:t>te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sa</w:t>
      </w:r>
      <w:proofErr w:type="spellEnd"/>
      <w:r w:rsidRPr="006A2F42">
        <w:rPr>
          <w:rFonts w:cs="Times New Roman" w:eastAsia="Times New Roman"/>
          <w:szCs w:val="24"/>
          <w:lang w:val="en-US"/>
        </w:rPr>
        <w:t xml:space="preserve"> CERPOM </w:t>
      </w:r>
      <w:proofErr w:type="spellStart"/>
      <w:r w:rsidRPr="006A2F42">
        <w:rPr>
          <w:rFonts w:cs="Times New Roman" w:eastAsia="Times New Roman"/>
          <w:szCs w:val="24"/>
          <w:lang w:val="en-US"/>
        </w:rPr>
        <w:t>ispitati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mogućnost</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ustupanja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dužniku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dionica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udjela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poslovnih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udjela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koje</w:t>
      </w:r>
      <w:proofErr w:type="spellEnd"/>
      <w:r w:rsidRPr="006A2F42">
        <w:rPr>
          <w:rFonts w:cs="Times New Roman" w:eastAsia="Times New Roman"/>
          <w:szCs w:val="24"/>
          <w:lang w:val="en-US"/>
        </w:rPr>
        <w:t xml:space="preserve"> je CERP </w:t>
      </w:r>
      <w:proofErr w:type="spellStart"/>
      <w:r w:rsidRPr="006A2F42">
        <w:rPr>
          <w:rFonts w:cs="Times New Roman" w:eastAsia="Times New Roman"/>
          <w:szCs w:val="24"/>
          <w:lang w:val="en-US"/>
        </w:rPr>
        <w:t>ponudio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sukladno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odluci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Vlade</w:t>
      </w:r>
      <w:proofErr w:type="spellEnd"/>
      <w:r w:rsidRPr="006A2F42">
        <w:rPr>
          <w:rFonts w:cs="Times New Roman" w:eastAsia="Times New Roman"/>
          <w:szCs w:val="24"/>
          <w:lang w:val="en-US"/>
        </w:rPr>
        <w:t xml:space="preserve"> RH od 14.l </w:t>
      </w:r>
      <w:proofErr w:type="spellStart"/>
      <w:r w:rsidRPr="006A2F42">
        <w:rPr>
          <w:rFonts w:cs="Times New Roman" w:eastAsia="Times New Roman"/>
          <w:szCs w:val="24"/>
          <w:lang w:val="en-US"/>
        </w:rPr>
        <w:t>ipaaj</w:t>
      </w:r>
      <w:proofErr w:type="spellEnd"/>
      <w:r w:rsidRPr="006A2F42">
        <w:rPr>
          <w:rFonts w:cs="Times New Roman" w:eastAsia="Times New Roman"/>
          <w:szCs w:val="24"/>
          <w:lang w:val="en-US"/>
        </w:rPr>
        <w:t xml:space="preserve"> 2017., </w:t>
      </w:r>
      <w:proofErr w:type="spellStart"/>
      <w:r w:rsidRPr="006A2F42">
        <w:rPr>
          <w:rFonts w:cs="Times New Roman" w:eastAsia="Times New Roman"/>
          <w:szCs w:val="24"/>
          <w:lang w:val="en-US"/>
        </w:rPr>
        <w:t>kojom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odlukom</w:t>
      </w:r>
      <w:proofErr w:type="spellEnd"/>
      <w:r w:rsidRPr="006A2F42">
        <w:rPr>
          <w:rFonts w:cs="Times New Roman" w:eastAsia="Times New Roman"/>
          <w:szCs w:val="24"/>
          <w:lang w:val="en-US"/>
        </w:rPr>
        <w:t xml:space="preserve"> je CERP </w:t>
      </w:r>
      <w:proofErr w:type="spellStart"/>
      <w:r w:rsidRPr="006A2F42">
        <w:rPr>
          <w:rFonts w:cs="Times New Roman" w:eastAsia="Times New Roman"/>
          <w:szCs w:val="24"/>
          <w:lang w:val="en-US"/>
        </w:rPr>
        <w:t>ponudio</w:t>
      </w:r>
      <w:proofErr w:type="spellEnd"/>
      <w:r w:rsidRPr="006A2F42">
        <w:rPr>
          <w:rFonts w:cs="Times New Roman" w:eastAsia="Times New Roman"/>
          <w:szCs w:val="24"/>
          <w:lang w:val="en-US"/>
        </w:rPr>
        <w:t xml:space="preserve"> ZGAREBAČKOJ BANCI </w:t>
      </w:r>
      <w:proofErr w:type="spellStart"/>
      <w:r w:rsidRPr="006A2F42">
        <w:rPr>
          <w:rFonts w:cs="Times New Roman" w:eastAsia="Times New Roman"/>
          <w:szCs w:val="24"/>
          <w:lang w:val="en-US"/>
        </w:rPr>
        <w:t>kao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likvidator</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poslovanja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Glavne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filijale</w:t>
      </w:r>
      <w:proofErr w:type="spellEnd"/>
      <w:r w:rsidRPr="006A2F42">
        <w:rPr>
          <w:rFonts w:cs="Times New Roman" w:eastAsia="Times New Roman"/>
          <w:szCs w:val="24"/>
          <w:lang w:val="en-US"/>
        </w:rPr>
        <w:t xml:space="preserve"> Split. </w:t>
      </w:r>
      <w:proofErr w:type="spellStart"/>
      <w:proofErr w:type="gramStart"/>
      <w:r w:rsidRPr="006A2F42">
        <w:rPr>
          <w:rFonts w:cs="Times New Roman" w:eastAsia="Times New Roman"/>
          <w:szCs w:val="24"/>
          <w:lang w:val="en-US"/>
        </w:rPr>
        <w:t>Nakon</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što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sve</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ispita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ista</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upućuje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pismeno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obrazloženo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dokmetntirano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izjvesti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nakon</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čega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će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zakazati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novi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Skupštinu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radi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donošenja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odluka</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točkama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Dnevnog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reda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Skupštine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vjerovnika</w:t>
      </w:r>
      <w:proofErr w:type="spellEnd"/>
      <w:r w:rsidRPr="006A2F42">
        <w:rPr>
          <w:rFonts w:cs="Times New Roman" w:eastAsia="Times New Roman"/>
          <w:szCs w:val="24"/>
          <w:lang w:val="en-US"/>
        </w:rPr>
        <w:t xml:space="preserve">. </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center"/>
        <w:rPr>
          <w:rFonts w:cs="Times New Roman" w:eastAsia="Times New Roman"/>
          <w:szCs w:val="24"/>
          <w:lang w:val="en-US"/>
        </w:rPr>
      </w:pPr>
      <w:proofErr w:type="spellStart"/>
      <w:r w:rsidRPr="006A2F42">
        <w:rPr>
          <w:rFonts w:cs="Times New Roman" w:eastAsia="Times New Roman"/>
          <w:szCs w:val="24"/>
          <w:lang w:val="en-US"/>
        </w:rPr>
        <w:t>Sud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donosi</w:t>
      </w:r>
      <w:proofErr w:type="spellEnd"/>
    </w:p>
    <w:p w:rsidRDefault="006A2F42" w:rsidP="006A2F42" w:rsidR="006A2F42" w:rsidRPr="006A2F42">
      <w:pPr>
        <w:jc w:val="both"/>
        <w:rPr>
          <w:rFonts w:cs="Times New Roman" w:eastAsia="Times New Roman"/>
          <w:szCs w:val="24"/>
          <w:lang w:val="en-US"/>
        </w:rPr>
      </w:pPr>
    </w:p>
    <w:p w:rsidRDefault="006A2F42" w:rsidP="006A2F42" w:rsidR="006A2F42" w:rsidRPr="006A2F42">
      <w:pPr>
        <w:jc w:val="center"/>
        <w:rPr>
          <w:rFonts w:cs="Times New Roman" w:eastAsia="Times New Roman"/>
          <w:szCs w:val="24"/>
          <w:lang w:val="en-US"/>
        </w:rPr>
      </w:pPr>
      <w:r w:rsidRPr="006A2F42">
        <w:rPr>
          <w:rFonts w:cs="Times New Roman" w:eastAsia="Times New Roman"/>
          <w:szCs w:val="24"/>
          <w:lang w:val="en-US"/>
        </w:rPr>
        <w:t>ZAKLJUČAK</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proofErr w:type="gramStart"/>
      <w:r w:rsidRPr="006A2F42">
        <w:rPr>
          <w:rFonts w:cs="Times New Roman" w:eastAsia="Times New Roman"/>
          <w:szCs w:val="24"/>
          <w:lang w:val="en-US"/>
        </w:rPr>
        <w:t>Upućuje</w:t>
      </w:r>
      <w:proofErr w:type="spellEnd"/>
      <w:r w:rsidRPr="006A2F42">
        <w:rPr>
          <w:rFonts w:cs="Times New Roman" w:eastAsia="Times New Roman"/>
          <w:szCs w:val="24"/>
          <w:lang w:val="en-US"/>
        </w:rPr>
        <w:t xml:space="preserve"> se </w:t>
      </w: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w:t>
      </w:r>
      <w:proofErr w:type="spellEnd"/>
      <w:r w:rsidRPr="006A2F42">
        <w:rPr>
          <w:rFonts w:cs="Times New Roman" w:eastAsia="Times New Roman"/>
          <w:szCs w:val="24"/>
          <w:lang w:val="en-US"/>
        </w:rPr>
        <w:t>.</w:t>
      </w:r>
      <w:proofErr w:type="gram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postupiti</w:t>
      </w:r>
      <w:proofErr w:type="spellEnd"/>
      <w:proofErr w:type="gramEnd"/>
      <w:r w:rsidRPr="006A2F42">
        <w:rPr>
          <w:rFonts w:cs="Times New Roman" w:eastAsia="Times New Roman"/>
          <w:szCs w:val="24"/>
          <w:lang w:val="en-US"/>
        </w:rPr>
        <w:t xml:space="preserve"> </w:t>
      </w:r>
      <w:proofErr w:type="spellStart"/>
      <w:r w:rsidRPr="006A2F42">
        <w:rPr>
          <w:rFonts w:cs="Times New Roman" w:eastAsia="Times New Roman"/>
          <w:szCs w:val="24"/>
          <w:lang w:val="en-US"/>
        </w:rPr>
        <w:t>po</w:t>
      </w:r>
      <w:proofErr w:type="spellEnd"/>
      <w:r w:rsidRPr="006A2F42">
        <w:rPr>
          <w:rFonts w:cs="Times New Roman" w:eastAsia="Times New Roman"/>
          <w:szCs w:val="24"/>
          <w:lang w:val="en-US"/>
        </w:rPr>
        <w:t xml:space="preserve"> gore </w:t>
      </w:r>
      <w:proofErr w:type="spellStart"/>
      <w:r w:rsidRPr="006A2F42">
        <w:rPr>
          <w:rFonts w:cs="Times New Roman" w:eastAsia="Times New Roman"/>
          <w:szCs w:val="24"/>
          <w:lang w:val="en-US"/>
        </w:rPr>
        <w:t>navedenoj</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odlucu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Skupštine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nakon</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što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sve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realizira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dostaviti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pismeno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dokumentirano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Izvješće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ovom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sudu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nakon</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ćega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će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sud</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zakazati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nvou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Skupštinu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pismenim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putem</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radi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donošenja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odluka</w:t>
      </w:r>
      <w:proofErr w:type="spellEnd"/>
      <w:r w:rsidRPr="006A2F42">
        <w:rPr>
          <w:rFonts w:cs="Times New Roman" w:eastAsia="Times New Roman"/>
          <w:szCs w:val="24"/>
          <w:lang w:val="en-US"/>
        </w:rPr>
        <w:t xml:space="preserve"> o </w:t>
      </w:r>
      <w:proofErr w:type="spellStart"/>
      <w:r w:rsidRPr="006A2F42">
        <w:rPr>
          <w:rFonts w:cs="Times New Roman" w:eastAsia="Times New Roman"/>
          <w:szCs w:val="24"/>
          <w:lang w:val="en-US"/>
        </w:rPr>
        <w:t>točkama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Dnevnog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reda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koje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w:t>
      </w:r>
      <w:proofErr w:type="spellEnd"/>
      <w:r w:rsidRPr="006A2F42">
        <w:rPr>
          <w:rFonts w:cs="Times New Roman" w:eastAsia="Times New Roman"/>
          <w:szCs w:val="24"/>
          <w:lang w:val="en-US"/>
        </w:rPr>
        <w:t xml:space="preserve"> bile </w:t>
      </w:r>
      <w:proofErr w:type="spellStart"/>
      <w:r w:rsidRPr="006A2F42">
        <w:rPr>
          <w:rFonts w:cs="Times New Roman" w:eastAsia="Times New Roman"/>
          <w:szCs w:val="24"/>
          <w:lang w:val="en-US"/>
        </w:rPr>
        <w:t>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redu</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danas</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za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donošenje</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w:t>
      </w:r>
      <w:proofErr w:type="spellStart"/>
      <w:r w:rsidRPr="006A2F42">
        <w:rPr>
          <w:rFonts w:cs="Times New Roman" w:eastAsia="Times New Roman"/>
          <w:szCs w:val="24"/>
          <w:lang w:val="en-US"/>
        </w:rPr>
        <w:t>ili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drugih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prijedloga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Dnevnog</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reda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odnosno</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donošenja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drugih</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odluka</w:t>
      </w:r>
      <w:proofErr w:type="spellEnd"/>
      <w:r w:rsidRPr="006A2F42">
        <w:rPr>
          <w:rFonts w:cs="Times New Roman" w:eastAsia="Times New Roman"/>
          <w:szCs w:val="24"/>
          <w:lang w:val="en-US"/>
        </w:rPr>
        <w:t>.</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Pitanja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primjedbi</w:t>
      </w:r>
      <w:proofErr w:type="spellEnd"/>
      <w:r w:rsidRPr="006A2F42">
        <w:rPr>
          <w:rFonts w:cs="Times New Roman" w:eastAsia="Times New Roman"/>
          <w:szCs w:val="24"/>
          <w:lang w:val="en-US"/>
        </w:rPr>
        <w:t xml:space="preserve"> </w:t>
      </w:r>
      <w:proofErr w:type="spellStart"/>
      <w:proofErr w:type="gramStart"/>
      <w:r w:rsidRPr="006A2F42">
        <w:rPr>
          <w:rFonts w:cs="Times New Roman" w:eastAsia="Times New Roman"/>
          <w:szCs w:val="24"/>
          <w:lang w:val="en-US"/>
        </w:rPr>
        <w:t>nema</w:t>
      </w:r>
      <w:proofErr w:type="spellEnd"/>
      <w:proofErr w:type="gramEnd"/>
      <w:r w:rsidRPr="006A2F42">
        <w:rPr>
          <w:rFonts w:cs="Times New Roman" w:eastAsia="Times New Roman"/>
          <w:szCs w:val="24"/>
          <w:lang w:val="en-US"/>
        </w:rPr>
        <w:t>.</w:t>
      </w:r>
    </w:p>
    <w:p w:rsidRDefault="006A2F42" w:rsidP="006A2F42" w:rsidR="006A2F42" w:rsidRPr="006A2F42">
      <w:pPr>
        <w:jc w:val="both"/>
        <w:rPr>
          <w:rFonts w:cs="Times New Roman" w:eastAsia="Times New Roman"/>
          <w:szCs w:val="24"/>
          <w:lang w:val="en-US"/>
        </w:rPr>
      </w:pPr>
    </w:p>
    <w:p w:rsidRDefault="006A2F42" w:rsidP="006A2F42" w:rsidR="006A2F42" w:rsidRPr="006A2F42">
      <w:pPr>
        <w:jc w:val="both"/>
        <w:rPr>
          <w:rFonts w:cs="Times New Roman" w:eastAsia="Times New Roman"/>
          <w:szCs w:val="24"/>
          <w:lang w:val="en-US"/>
        </w:rPr>
      </w:pPr>
      <w:proofErr w:type="spellStart"/>
      <w:r w:rsidRPr="006A2F42">
        <w:rPr>
          <w:rFonts w:cs="Times New Roman" w:eastAsia="Times New Roman"/>
          <w:szCs w:val="24"/>
          <w:lang w:val="en-US"/>
        </w:rPr>
        <w:t>Dovršeno</w:t>
      </w:r>
      <w:proofErr w:type="spellEnd"/>
      <w:r w:rsidRPr="006A2F42">
        <w:rPr>
          <w:rFonts w:cs="Times New Roman" w:eastAsia="Times New Roman"/>
          <w:szCs w:val="24"/>
          <w:lang w:val="en-US"/>
        </w:rPr>
        <w:t xml:space="preserve"> </w:t>
      </w:r>
      <w:proofErr w:type="gramStart"/>
      <w:r w:rsidRPr="006A2F42">
        <w:rPr>
          <w:rFonts w:cs="Times New Roman" w:eastAsia="Times New Roman"/>
          <w:szCs w:val="24"/>
          <w:lang w:val="en-US"/>
        </w:rPr>
        <w:t>u  13,00</w:t>
      </w:r>
      <w:proofErr w:type="gramEnd"/>
      <w:r w:rsidRPr="006A2F42">
        <w:rPr>
          <w:rFonts w:cs="Times New Roman" w:eastAsia="Times New Roman"/>
          <w:szCs w:val="24"/>
          <w:lang w:val="en-US"/>
        </w:rPr>
        <w:t xml:space="preserve"> sati.</w:t>
      </w:r>
    </w:p>
    <w:p w:rsidRDefault="006A2F42" w:rsidP="006A2F42" w:rsidR="006A2F42" w:rsidRPr="006A2F42">
      <w:pPr>
        <w:jc w:val="both"/>
        <w:rPr>
          <w:rFonts w:cs="Times New Roman" w:eastAsia="Times New Roman"/>
          <w:szCs w:val="24"/>
          <w:lang w:val="en-US"/>
        </w:rPr>
      </w:pPr>
    </w:p>
    <w:p w:rsidRDefault="006A2F42" w:rsidP="006A2F42" w:rsidR="00704E2C">
      <w:pPr>
        <w:jc w:val="both"/>
      </w:pPr>
      <w:proofErr w:type="spellStart"/>
      <w:r w:rsidRPr="006A2F42">
        <w:rPr>
          <w:rFonts w:cs="Times New Roman" w:eastAsia="Times New Roman"/>
          <w:szCs w:val="24"/>
          <w:lang w:val="en-US"/>
        </w:rPr>
        <w:t>Zapisničar</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Stečajni</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sudac</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Stečajna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upraviteljica</w:t>
      </w:r>
      <w:proofErr w:type="spellEnd"/>
      <w:r w:rsidRPr="006A2F42">
        <w:rPr>
          <w:rFonts w:cs="Times New Roman" w:eastAsia="Times New Roman"/>
          <w:szCs w:val="24"/>
          <w:lang w:val="en-US"/>
        </w:rPr>
        <w:t xml:space="preserve">               </w:t>
      </w:r>
      <w:proofErr w:type="spellStart"/>
      <w:r w:rsidRPr="006A2F42">
        <w:rPr>
          <w:rFonts w:cs="Times New Roman" w:eastAsia="Times New Roman"/>
          <w:szCs w:val="24"/>
          <w:lang w:val="en-US"/>
        </w:rPr>
        <w:t>Stranke</w:t>
      </w:r>
      <w:proofErr w:type="spellEnd"/>
    </w:p>
    <w:sectPr w:rsidSect="00776778" w:rsidR="00704E2C">
      <w:headerReference w:type="default" r:id="rId9"/>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D6" w:rsidR="00000000">
      <w:r>
        <w:separator/>
      </w:r>
    </w:p>
  </w:endnote>
  <w:endnote w:id="0" w:type="continuationSeparator">
    <w:p w:rsidRDefault="00C020D6"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D6" w:rsidR="00000000">
      <w:r>
        <w:separator/>
      </w:r>
    </w:p>
  </w:footnote>
  <w:footnote w:id="0" w:type="continuationSeparator">
    <w:p w:rsidRDefault="00C020D6"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2F42" w:rsidR="00776778">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93C0C"/>
    <w:multiLevelType w:val="hybridMultilevel"/>
    <w:tmpl w:val="22A21C06"/>
    <w:lvl w:tplc="3BA6C7BC"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2F42"/>
    <w:rsid w:val="006A2F42"/>
    <w:rsid w:val="00704E2C"/>
    <w:rsid w:val="00C020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A2F42"/>
    <w:pPr>
      <w:tabs>
        <w:tab w:pos="4536" w:val="center"/>
        <w:tab w:pos="9072" w:val="right"/>
      </w:tabs>
    </w:pPr>
    <w:rPr>
      <w:rFonts w:cs="Times New Roman" w:eastAsia="Times New Roman"/>
      <w:szCs w:val="24"/>
    </w:rPr>
  </w:style>
  <w:style w:customStyle="true" w:styleId="ZaglavljeChar" w:type="character">
    <w:name w:val="Zaglavlje Char"/>
    <w:basedOn w:val="Zadanifontodlomka"/>
    <w:link w:val="Zaglavlje"/>
    <w:uiPriority w:val="99"/>
    <w:rsid w:val="006A2F42"/>
    <w:rPr>
      <w:rFonts w:cs="Times New Roman" w:eastAsia="Times New Roman"/>
      <w:szCs w:val="24"/>
    </w:rPr>
  </w:style>
  <w:style w:styleId="Tekstrezerviranogmjesta" w:type="character">
    <w:name w:val="Placeholder Text"/>
    <w:basedOn w:val="Zadanifontodlomka"/>
    <w:uiPriority w:val="99"/>
    <w:semiHidden/>
    <w:rsid w:val="00C020D6"/>
    <w:rPr>
      <w:color w:val="808080"/>
      <w:bdr w:space="0" w:sz="0" w:color="auto" w:val="none"/>
      <w:shd w:fill="auto" w:color="auto" w:val="clear"/>
    </w:rPr>
  </w:style>
  <w:style w:customStyle="true" w:styleId="eSPISCCParagraphDefaultFont" w:type="character">
    <w:name w:val="eSPIS_CC_Paragraph Default Font"/>
    <w:basedOn w:val="Zadanifontodlomka"/>
    <w:rsid w:val="00C020D6"/>
    <w:rPr>
      <w:rFonts w:cs="Times New Roman" w:eastAsia="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C020D6"/>
    <w:rPr>
      <w:rFonts w:cs="Times New Roman" w:eastAsia="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C020D6"/>
    <w:rPr>
      <w:rFonts w:cs="Times New Roman" w:eastAsia="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020D6"/>
    <w:rPr>
      <w:rFonts w:cs="Times New Roman" w:eastAsia="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A2F42"/>
    <w:pPr>
      <w:tabs>
        <w:tab w:pos="4536" w:val="center"/>
        <w:tab w:pos="9072" w:val="right"/>
      </w:tabs>
    </w:pPr>
    <w:rPr>
      <w:rFonts w:cs="Times New Roman" w:eastAsia="Times New Roman"/>
      <w:szCs w:val="24"/>
    </w:rPr>
  </w:style>
  <w:style w:customStyle="1" w:styleId="ZaglavljeChar" w:type="character">
    <w:name w:val="Zaglavlje Char"/>
    <w:basedOn w:val="Zadanifontodlomka"/>
    <w:link w:val="Zaglavlje"/>
    <w:uiPriority w:val="99"/>
    <w:rsid w:val="006A2F42"/>
    <w:rPr>
      <w:rFonts w:cs="Times New Roman" w:eastAsia="Times New Roman"/>
      <w:szCs w:val="24"/>
    </w:rPr>
  </w:style>
  <w:style w:styleId="Tekstrezerviranogmjesta" w:type="character">
    <w:name w:val="Placeholder Text"/>
    <w:basedOn w:val="Zadanifontodlomka"/>
    <w:uiPriority w:val="99"/>
    <w:semiHidden/>
    <w:rsid w:val="00C020D6"/>
    <w:rPr>
      <w:color w:val="808080"/>
      <w:bdr w:color="auto" w:space="0" w:sz="0" w:val="none"/>
      <w:shd w:color="auto" w:fill="auto" w:val="clear"/>
    </w:rPr>
  </w:style>
  <w:style w:customStyle="1" w:styleId="eSPISCCParagraphDefaultFont" w:type="character">
    <w:name w:val="eSPIS_CC_Paragraph Default Font"/>
    <w:basedOn w:val="Zadanifontodlomka"/>
    <w:rsid w:val="00C020D6"/>
    <w:rPr>
      <w:rFonts w:ascii="Times New Roman" w:cs="Times New Roman" w:eastAsia="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C020D6"/>
    <w:rPr>
      <w:rFonts w:cs="Times New Roman" w:eastAsia="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C020D6"/>
    <w:rPr>
      <w:rFonts w:ascii="Times New Roman" w:cs="Times New Roman" w:eastAsia="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020D6"/>
    <w:rPr>
      <w:rFonts w:ascii="Times New Roman" w:cs="Times New Roman" w:eastAsia="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28. rujna 2018.</izvorni_sadrzaj>
    <derivirana_varijabla naziv="DomainObject.PlaniraniZavrsetakDatum_1">28. rujna 2018.</derivirana_varijabla>
  </DomainObject.PlaniraniZavrsetakDatum>
  <DomainObject.PlaniraniPocetakDatum>
    <izvorni_sadrzaj>28. rujna 2018.</izvorni_sadrzaj>
    <derivirana_varijabla naziv="DomainObject.PlaniraniPocetakDatum_1">28. rujna 2018.</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28. rujna 2018.</izvorni_sadrzaj>
    <derivirana_varijabla naziv="DomainObject.Zapisnik.DatumKreiranja_1">28. rujna 2018.</derivirana_varijabla>
  </DomainObject.Zapisnik.DatumKreiranja>
  <DomainObject.Zapisnik.ImovinskaKorist>
    <izvorni_sadrzaj/>
    <derivirana_varijabla naziv="DomainObject.Zapisnik.ImovinskaKorist_1"/>
  </DomainObject.Zapisnik.ImovinskaKorist>
  <DomainObject.Zapisnik.Oznaka>
    <izvorni_sadrzaj>St-35/2009-596</izvorni_sadrzaj>
    <derivirana_varijabla naziv="DomainObject.Zapisnik.Oznaka_1">St-35/2009-596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izvorni_sadrzaj>
    <derivirana_varijabla naziv="DomainObject.Predmet.Broj_1">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kolovoza 2009.</izvorni_sadrzaj>
    <derivirana_varijabla naziv="DomainObject.Predmet.DatumOsnivanja_1">3. kolovoza 2009.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St-35/2009</izvorni_sadrzaj>
    <derivirana_varijabla naziv="DomainObject.Predmet.OznakaBroj_1">St-35/2009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JUGOBANKA, a.d.</izvorni_sadrzaj>
    <derivirana_varijabla naziv="DomainObject.Predmet.ProtustrankaFormated_1">  Stečajna masa iza JUGOBANKA, a.d.</derivirana_varijabla>
  </DomainObject.Predmet.ProtustrankaFormated>
  <DomainObject.Predmet.ProtustrankaFormatedOIB>
    <izvorni_sadrzaj>  Stečajna masa iza JUGOBANKA, a.d., OIB 66367310563</izvorni_sadrzaj>
    <derivirana_varijabla naziv="DomainObject.Predmet.ProtustrankaFormatedOIB_1">  Stečajna masa iza JUGOBANKA, a.d., OIB 66367310563</derivirana_varijabla>
  </DomainObject.Predmet.ProtustrankaFormatedOIB>
  <DomainObject.Predmet.ProtustrankaFormatedWithAdress>
    <izvorni_sadrzaj> Stečajna masa iza JUGOBANKA, a.d., Vinkovačka 41, 21000 Split</izvorni_sadrzaj>
    <derivirana_varijabla naziv="DomainObject.Predmet.ProtustrankaFormatedWithAdress_1"> Stečajna masa iza JUGOBANKA, a.d., Vinkovačka 41, 21000 Split</derivirana_varijabla>
  </DomainObject.Predmet.ProtustrankaFormatedWithAdress>
  <DomainObject.Predmet.ProtustrankaFormatedWithAdressOIB>
    <izvorni_sadrzaj> Stečajna masa iza JUGOBANKA, a.d., OIB 66367310563, Vinkovačka 41, 21000 Split</izvorni_sadrzaj>
    <derivirana_varijabla naziv="DomainObject.Predmet.ProtustrankaFormatedWithAdressOIB_1"> Stečajna masa iza JUGOBANKA, a.d., OIB 66367310563, Vinkovačka 41, 21000 Split</derivirana_varijabla>
  </DomainObject.Predmet.ProtustrankaFormatedWithAdressOIB>
  <DomainObject.Predmet.ProtustrankaWithAdress>
    <izvorni_sadrzaj>Stečajna masa iza JUGOBANKA, a.d. Vinkovačka 41, 21000 Split</izvorni_sadrzaj>
    <derivirana_varijabla naziv="DomainObject.Predmet.ProtustrankaWithAdress_1">Stečajna masa iza JUGOBANKA, a.d. Vinkovačka 41, 21000 Split</derivirana_varijabla>
  </DomainObject.Predmet.ProtustrankaWithAdress>
  <DomainObject.Predmet.ProtustrankaWithAdressOIB>
    <izvorni_sadrzaj>Stečajna masa iza JUGOBANKA, a.d., OIB 66367310563, Vinkovačka 41, 21000 Split</izvorni_sadrzaj>
    <derivirana_varijabla naziv="DomainObject.Predmet.ProtustrankaWithAdressOIB_1">Stečajna masa iza JUGOBANKA, a.d., OIB 66367310563, Vinkovačka 41, 21000 Split</derivirana_varijabla>
  </DomainObject.Predmet.ProtustrankaWithAdressOIB>
  <DomainObject.Predmet.ProtustrankaNazivFormated>
    <izvorni_sadrzaj>Stečajna masa iza JUGOBANKA, a.d.</izvorni_sadrzaj>
    <derivirana_varijabla naziv="DomainObject.Predmet.ProtustrankaNazivFormated_1">Stečajna masa iza JUGOBANKA, a.d.</derivirana_varijabla>
  </DomainObject.Predmet.ProtustrankaNazivFormated>
  <DomainObject.Predmet.ProtustrankaNazivFormatedOIB>
    <izvorni_sadrzaj>Stečajna masa iza JUGOBANKA, a.d., OIB 66367310563</izvorni_sadrzaj>
    <derivirana_varijabla naziv="DomainObject.Predmet.ProtustrankaNazivFormatedOIB_1">Stečajna masa iza JUGOBANKA, a.d., OIB 66367310563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NEDA ZORIĆ; ANTE BUNTIN; LJUBICA MAROVIĆ; MIRJANA POLJIČAK; ESTERA BULIĆ; ZLATA BRALIĆ; MIRJANA BENIĆ; EDIT BUNDARA; ELLY LALIĆ; SMILJANA BUDIMIR;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izvorni_sadrzaj>
    <derivirana_varijabla naziv="DomainObject.Predmet.StrankaFormated_1">  NEDA ZORIĆ; ANTE BUNTIN; LJUBICA MAROVIĆ; MIRJANA POLJIČAK; ESTERA BULIĆ; ZLATA BRALIĆ; MIRJANA BENIĆ; EDIT BUNDARA; ELLY LALIĆ; SMILJANA BUDIMIR; IVANKA BATINIĆ; KSENIJA DOMIĆ; MERI TVRDIĆ; BISERKA ZAPUTOVIĆ; IVA ŽUVELA; GORDANA MATANA; KARMEN ŠKROBICA; MARIJA BABIĆ; DANICA LjUBENKOV; ŽELJKO ČULIĆ; MIRJANA BARAS; BORNA JURČEVIĆ; IVA KRISTIĆ; MARGITA ŠIMUNOVIĆ; SMILJANA ĐOGAŠ; ANA SOČE; ANA MARKET; FRANICA BARKIĐIJA; DUŠKA BAŠIĆ; SNJEŽANA ŠARIĆ; DUBRAVKA LjUBIČIĆ; SLAVICA RUDENJAK; VINKA ČATLAK; TOMISLAV ŠARIĆ; MEIRA MANDIĆ; RADMILA CAKTAŠ; KARMELA ZARATIN; MILADA RAST; JADRANKA MILANOVIĆ; TONKA DRNOVŠEK ( kod Mandić); ŽELJANA ČOVIĆ; LUCIJA PAŠTROVIĆ; ZAGREBAČKA BANKA d.d.; Vaso Simić; Ljubica Vilić; Milica Beram; Dušanka Zarić; Ivica Ančić; Petar Damjanić; Mirko Marinković; Jovanka Nonković; Miloš Alavanja; Slavica Topalović</derivirana_varijabla>
  </DomainObject.Predmet.StrankaFormated>
  <DomainObject.Predmet.StrankaFormatedOIB>
    <izvorni_sadrzaj>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izvorni_sadrzaj>
    <derivirana_varijabla naziv="DomainObject.Predmet.StrankaFormatedOIB_1">  NEDA ZORIĆ, OIB 22452141835; ANTE BUNTIN, OIB 68738886336; LJUBICA MAROVIĆ, OIB 37957358407; MIRJANA POLJIČAK, OIB 22755017019; ESTERA BULIĆ, OIB 06766841730; ZLATA BRALIĆ, OIB 70409920098; MIRJANA BENIĆ, OIB 73240565989; EDIT BUNDARA, OIB 93699492329; ELLY LALIĆ, OIB 15092042953; SMILJANA BUDIMIR, OIB 04728034178; IVANKA BATINIĆ, OIB 31815535509; KSENIJA DOMIĆ, OIB 76684242581; MERI TVRDIĆ, OIB 64288740781; BISERKA ZAPUTOVIĆ, OIB 54316953551; IVA ŽUVELA, OIB 64961953387; GORDANA MATANA, OIB 41037117062; KARMEN ŠKROBICA, OIB 20756468739; MARIJA BABIĆ, OIB 70789772068; DANICA LjUBENKOV, OIB 75578710510; ŽELJKO ČULIĆ, OIB 07852194944; MIRJANA BARAS, OIB 09322093588; BORNA JURČEVIĆ, OIB 81242191433; IVA KRISTIĆ, OIB 66015551933; MARGITA ŠIMUNOVIĆ, OIB 47347932736; SMILJANA ĐOGAŠ, OIB 05892633328; ANA SOČE, OIB 32126716493; ANA MARKET, OIB 04277720456; FRANICA BARKIĐIJA, OIB 91031175730; DUŠKA BAŠIĆ, OIB 53451135643; SNJEŽANA ŠARIĆ, OIB 78493409819; DUBRAVKA LjUBIČIĆ, OIB 43475802109; SLAVICA RUDENJAK, OIB 11908336052; VINKA ČATLAK, OIB 17402596973; TOMISLAV ŠARIĆ, OIB 56841043156; MEIRA MANDIĆ, OIB 28934456632; RADMILA CAKTAŠ, OIB 19850347534; KARMELA ZARATIN, OIB 21235230134; MILADA RAST, OIB 06355000118; JADRANKA MILANOVIĆ, OIB 84795651948; TONKA DRNOVŠEK ( kod Mandić), OIB 79100732591; ŽELJANA ČOVIĆ, OIB 69130403450; LUCIJA PAŠTROVIĆ, OIB 97848079637; ZAGREBAČKA BANKA d.d., OIB 92963223473; Vaso Simić, OIB 43988428762; Ljubica Vilić, OIB 34766263396; Milica Beram, OIB 21849188444; Dušanka Zarić, OIB 54339981133; Ivica Ančić, OIB 88785797075; Petar Damjanić, OIB 56262953804; Mirko Marinković, OIB 89847810478; Jovanka Nonković, OIB 70149154085; Miloš Alavanja, OIB 22987478487; Slavica Topalović, OIB 15401782877</derivirana_varijabla>
  </DomainObject.Predmet.StrankaFormatedOIB>
  <DomainObject.Predmet.StrankaFormatedWithAdress>
    <izvorni_sadrzaj>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izvorni_sadrzaj>
    <derivirana_varijabla naziv="DomainObject.Predmet.StrankaFormatedWithAdress_1"> NEDA ZORIĆ, Osječka 5b, 21000 Split; ANTE BUNTIN, Bihačka 10, 21000 Split; LJUBICA MAROVIĆ, Mosećka 54/14, 21000 Split; MIRJANA POLJIČAK, M. Gupca 4, 22211 Vodice; ESTERA BULIĆ, Sućidar 53, 21000 Split; ZLATA BRALIĆ, Put Skalica 14, 21000 Split; MIRJANA BENIĆ, Ljudevita Posavskog 12, 21000 Split; EDIT BUNDARA, Mosorska 10, 21213 Kaštel Gomilica; ELLY LALIĆ, Lička 2, 21000 Split; SMILJANA BUDIMIR, Matice Hrvatske 29, 21000 Split; IVANKA BATINIĆ, Puntarska 10, 21000 Split; KSENIJA DOMIĆ, Mosećka 30, 21000 Split; MERI TVRDIĆ, Put Plokita 51, 21000 Split; BISERKA ZAPUTOVIĆ, Rendićeva 18, 21000 Split; IVA ŽUVELA, Tijardovićeva 24, 21000 Split; GORDANA MATANA, Trogirska 9, 21000 Split; KARMEN ŠKROBICA, Hrvatske Mornarice 3, 21000 Split; MARIJA BABIĆ, Stepinćeva 59, 21000 Split; DANICA LjUBENKOV, Kvaternikova 7, 21000 Split; ŽELJKO ČULIĆ, Mostarska 16, 21000 Split; MIRJANA BARAS, Sredmanuška 11, 21000 Split; BORNA JURČEVIĆ, Spinutska 77, 21000 Split; IVA KRISTIĆ, Velebitska 45, 21000 Split; MARGITA ŠIMUNOVIĆ, Put pomoraca 25, 21211 Vranjic; SMILJANA ĐOGAŠ, Vukovarska 111, 21000 Split; ANA SOČE, Alberta Halera 3, 20000 Dubrovnik; ANA MARKET, Od Srđa 2, 20000 Dubrovnik; FRANICA BARKIĐIJA, Đure Basaričeka 5, 20000 Dubrovnik; DUŠKA BAŠIĆ, Imotska 5, 20000 Dubrovnik; SNJEŽANA ŠARIĆ, S. Cvijića 16, 20000 Dubrovnik; DUBRAVKA LjUBIČIĆ, A. Hebranga 13, 20000 Dubrovnik; SLAVICA RUDENJAK, Koločepska 5, 20000 Dubrovnik; VINKA ČATLAK, Papandopulova 23, 21000 Split; TOMISLAV ŠARIĆ, S. Cvijića 16, 20000 Dubrovnik; MEIRA MANDIĆ, Jobova 3, 21000 Split; RADMILA CAKTAŠ, Domovinskog rata 115, 21204 Dugopolje; KARMELA ZARATIN, Vukovarska 141, 21000 Split; MILADA RAST, Cesta Franje Tuđmana 65, 21216 Kaštel Štafilić; JADRANKA MILANOVIĆ, Gundulićeva 5, 21000 Split; TONKA DRNOVŠEK ( kod Mandić), Jobova 3, 21000 Split; ŽELJANA ČOVIĆ, Lučićeva 15, 21000 Split; LUCIJA PAŠTROVIĆ, Gospinica 1, 21000 Split; ZAGREBAČKA BANKA d.d., I. Gundulića 26a, 21000 Split; Vaso Simić, Saveza boraca 19, 44400 Glina; Ljubica Vilić, Vukovarska 27, 44400 Glina; Milica Beram, Put Dragovčeva 39, 21212 Kaštel Sućurac; Dušanka Zarić, Makarska ulica 4, 21000 Split; Ivica Ančić, Radovanova 8, 21000 Split; Petar Damjanić, Vukovarska 31, 44400 Glina; Mirko Marinković, Poljica 56, Poljica - Nin; Jovanka Nonković, Žagrović Rašule 49, 22300 Knin; Miloš Alavanja, Ul. VI br. 2, 23452 Karin; Slavica Topalović, Vukovarska 31, 44400 Glina</derivirana_varijabla>
  </DomainObject.Predmet.StrankaFormatedWithAdress>
  <DomainObject.Predmet.StrankaFormatedWithAdressOIB>
    <izvorni_sadrzaj>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izvorni_sadrzaj>
    <derivirana_varijabla naziv="DomainObject.Predmet.StrankaFormatedWithAdressOIB_1"> NEDA ZORIĆ, OIB 22452141835, Osječka 5b, 21000 Split; ANTE BUNTIN, OIB 68738886336, Bihačka 10, 21000 Split; LJUBICA MAROVIĆ, OIB 37957358407, Mosećka 54/14, 21000 Split; MIRJANA POLJIČAK, OIB 22755017019, M. Gupca 4, 22211 Vodice; ESTERA BULIĆ, OIB 06766841730, Sućidar 53, 21000 Split; ZLATA BRALIĆ, OIB 70409920098, Put Skalica 14, 21000 Split; MIRJANA BENIĆ, OIB 73240565989, Ljudevita Posavskog 12, 21000 Split; EDIT BUNDARA, OIB 93699492329, Mosorska 10, 21213 Kaštel Gomilica; ELLY LALIĆ, OIB 15092042953, Lička 2, 21000 Split; SMILJANA BUDIMIR, OIB 04728034178, Matice Hrvatske 29, 21000 Split; IVANKA BATINIĆ, OIB 31815535509, Puntarska 10, 21000 Split; KSENIJA DOMIĆ, OIB 76684242581, Mosećka 30, 21000 Split; MERI TVRDIĆ, OIB 64288740781, Put Plokita 51, 21000 Split; BISERKA ZAPUTOVIĆ, OIB 54316953551, Rendićeva 18, 21000 Split; IVA ŽUVELA, OIB 64961953387, Tijardovićeva 24, 21000 Split; GORDANA MATANA, OIB 41037117062, Trogirska 9, 21000 Split; KARMEN ŠKROBICA, OIB 20756468739, Hrvatske Mornarice 3, 21000 Split; MARIJA BABIĆ, OIB 70789772068, Stepinćeva 59, 21000 Split; DANICA LjUBENKOV, OIB 75578710510, Kvaternikova 7, 21000 Split; ŽELJKO ČULIĆ, OIB 07852194944, Mostarska 16, 21000 Split; MIRJANA BARAS, OIB 09322093588, Sredmanuška 11, 21000 Split; BORNA JURČEVIĆ, OIB 81242191433, Spinutska 77, 21000 Split; IVA KRISTIĆ, OIB 66015551933, Velebitska 45, 21000 Split; MARGITA ŠIMUNOVIĆ, OIB 47347932736, Put pomoraca 25, 21211 Vranjic; SMILJANA ĐOGAŠ, OIB 05892633328, Vukovarska 111, 21000 Split; ANA SOČE, OIB 32126716493, Alberta Halera 3, 20000 Dubrovnik; ANA MARKET, OIB 04277720456, Od Srđa 2, 20000 Dubrovnik; FRANICA BARKIĐIJA, OIB 91031175730, Đure Basaričeka 5, 20000 Dubrovnik; DUŠKA BAŠIĆ, OIB 53451135643, Imotska 5, 20000 Dubrovnik; SNJEŽANA ŠARIĆ, OIB 78493409819, S. Cvijića 16, 20000 Dubrovnik; DUBRAVKA LjUBIČIĆ, OIB 43475802109, A. Hebranga 13, 20000 Dubrovnik; SLAVICA RUDENJAK, OIB 11908336052, Koločepska 5, 20000 Dubrovnik; VINKA ČATLAK, OIB 17402596973, Papandopulova 23, 21000 Split; TOMISLAV ŠARIĆ, OIB 56841043156, S. Cvijića 16, 20000 Dubrovnik; MEIRA MANDIĆ, OIB 28934456632, Jobova 3, 21000 Split; RADMILA CAKTAŠ, OIB 19850347534, Domovinskog rata 115, 21204 Dugopolje; KARMELA ZARATIN, OIB 21235230134, Vukovarska 141, 21000 Split; MILADA RAST, OIB 06355000118, Cesta Franje Tuđmana 65, 21216 Kaštel Štafilić; JADRANKA MILANOVIĆ, OIB 84795651948, Gundulićeva 5, 21000 Split; TONKA DRNOVŠEK ( kod Mandić), OIB 79100732591, Jobova 3, 21000 Split; ŽELJANA ČOVIĆ, OIB 69130403450, Lučićeva 15, 21000 Split; LUCIJA PAŠTROVIĆ, OIB 97848079637, Gospinica 1, 21000 Split; ZAGREBAČKA BANKA d.d., OIB 92963223473, I. Gundulića 26a, 21000 Split; Vaso Simić, OIB 43988428762, Saveza boraca 19, 44400 Glina; Ljubica Vilić, OIB 34766263396, Vukovarska 27, 44400 Glina; Milica Beram, OIB 21849188444, Put Dragovčeva 39, 21212 Kaštel Sućurac; Dušanka Zarić, OIB 54339981133, Makarska ulica 4, 21000 Split; Ivica Ančić, OIB 88785797075, Radovanova 8, 21000 Split; Petar Damjanić, OIB 56262953804, Vukovarska 31, 44400 Glina; Mirko Marinković, OIB 89847810478, Poljica 56, Poljica - Nin; Jovanka Nonković, OIB 70149154085, Žagrović Rašule 49, 22300 Knin; Miloš Alavanja, OIB 22987478487, Ul. VI br. 2, 23452 Karin; Slavica Topalović, OIB 15401782877, Vukovarska 31, 44400 Glina</derivirana_varijabla>
  </DomainObject.Predmet.StrankaFormatedWithAdressOIB>
  <DomainObject.Predmet.StrankaWithAdress>
    <izvorni_sadrzaj>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izvorni_sadrzaj>
    <derivirana_varijabla naziv="DomainObject.Predmet.StrankaWithAdress_1">NEDA ZORIĆ Osječka 5b,21000 Split,ANTE BUNTIN Bihačka 10,21000 Split,LJUBICA MAROVIĆ Mosećka 54/14,21000 Split,MIRJANA POLJIČAK M. Gupca 4,22211 Vodice,ESTERA BULIĆ Sućidar 53,21000 Split,ZLATA BRALIĆ Put Skalica 14,21000 Split,MIRJANA BENIĆ Ljudevita Posavskog 12,21000 Split,EDIT BUNDARA Mosorska 10,21213 Kaštel Gomilica,ELLY LALIĆ Lička 2,21000 Split,SMILJANA BUDIMIR Matice Hrvatske 29,21000 Split,IVANKA BATINIĆ Puntarska 10,21000 Split,KSENIJA DOMIĆ Mosećka 30,21000 Split,MERI TVRDIĆ Put Plokita 51,21000 Split,BISERKA ZAPUTOVIĆ Rendićeva 18,21000 Split,IVA ŽUVELA Tijardovićeva 24,21000 Split,GORDANA MATANA Trogirska 9,21000 Split,KARMEN ŠKROBICA Hrvatske Mornarice 3,21000 Split,MARIJA BABIĆ Stepinćeva 59,21000 Split,DANICA LjUBENKOV Kvaternikova 7,21000 Split,ŽELJKO ČULIĆ Mostarska 16,21000 Split,MIRJANA BARAS Sredmanuška 11,21000 Split,BORNA JURČEVIĆ Spinutska 77,21000 Split,IVA KRISTIĆ Velebitska 45,21000 Split,MARGITA ŠIMUNOVIĆ Put pomoraca 25,21211 Vranjic,SMILJANA ĐOGAŠ Vukovarska 111,21000 Split,ANA SOČE Alberta Halera 3,20000 Dubrovnik,ANA MARKET Od Srđa 2,20000 Dubrovnik,FRANICA BARKIĐIJA Đure Basaričeka 5,20000 Dubrovnik,DUŠKA BAŠIĆ Imotska 5,20000 Dubrovnik,SNJEŽANA ŠARIĆ S. Cvijića 16,20000 Dubrovnik,DUBRAVKA LjUBIČIĆ A. Hebranga 13,20000 Dubrovnik,SLAVICA RUDENJAK Koločepska 5,20000 Dubrovnik,VINKA ČATLAK Papandopulova 23,21000 Split,TOMISLAV ŠARIĆ S. Cvijića 16,20000 Dubrovnik,MEIRA MANDIĆ Jobova 3,21000 Split,RADMILA CAKTAŠ Domovinskog rata 115,21204 Dugopolje,KARMELA ZARATIN Vukovarska 141,21000 Split,MILADA RAST Cesta Franje Tuđmana 65,21216 Kaštel Štafilić,JADRANKA MILANOVIĆ Gundulićeva 5,21000 Split,TONKA DRNOVŠEK ( kod Mandić) Jobova 3,21000 Split,ŽELJANA ČOVIĆ Lučićeva 15,21000 Split,LUCIJA PAŠTROVIĆ Gospinica 1,21000 Split,ZAGREBAČKA BANKA d.d. I. Gundulića 26a,21000 Split,Vaso Simić Saveza boraca 19,44400 Glina,Ljubica Vilić Vukovarska 27,44400 Glina,Milica Beram Put Dragovčeva 39,21212 Kaštel Sućurac,Dušanka Zarić Makarska ulica 4,21000 Split,Ivica Ančić Radovanova 8,21000 Split,Petar Damjanić Vukovarska 31,44400 Glina,Mirko Marinković Poljica 56,Poljica - Nin,Jovanka Nonković Žagrović Rašule 49,22300 Knin,Miloš Alavanja Ul. VI br. 2,23452 Karin,Slavica Topalović Vukovarska 31,44400 Glina</derivirana_varijabla>
  </DomainObject.Predmet.StrankaWithAdress>
  <DomainObject.Predmet.StrankaWithAdressOIB>
    <izvorni_sadrzaj>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izvorni_sadrzaj>
    <derivirana_varijabla naziv="DomainObject.Predmet.StrankaWithAdressOIB_1">NEDA ZORIĆ, OIB 22452141835, Osječka 5b,21000 Split,ANTE BUNTIN, OIB 68738886336, Bihačka 10,21000 Split,LJUBICA MAROVIĆ, OIB 37957358407, Mosećka 54/14,21000 Split,MIRJANA POLJIČAK, OIB 22755017019, M. Gupca 4,22211 Vodice,ESTERA BULIĆ, OIB 06766841730, Sućidar 53,21000 Split,ZLATA BRALIĆ, OIB 70409920098, Put Skalica 14,21000 Split,MIRJANA BENIĆ, OIB 73240565989, Ljudevita Posavskog 12,21000 Split,EDIT BUNDARA, OIB 93699492329, Mosorska 10,21213 Kaštel Gomilica,ELLY LALIĆ, OIB 15092042953, Lička 2,21000 Split,SMILJANA BUDIMIR, OIB 04728034178, Matice Hrvatske 29,21000 Split,IVANKA BATINIĆ, OIB 31815535509, Puntarska 10,21000 Split,KSENIJA DOMIĆ, OIB 76684242581, Mosećka 30,21000 Split,MERI TVRDIĆ, OIB 64288740781, Put Plokita 51,21000 Split,BISERKA ZAPUTOVIĆ, OIB 54316953551, Rendićeva 18,21000 Split,IVA ŽUVELA, OIB 64961953387, Tijardovićeva 24,21000 Split,GORDANA MATANA, OIB 41037117062, Trogirska 9,21000 Split,KARMEN ŠKROBICA, OIB 20756468739, Hrvatske Mornarice 3,21000 Split,MARIJA BABIĆ, OIB 70789772068, Stepinćeva 59,21000 Split,DANICA LjUBENKOV, OIB 75578710510, Kvaternikova 7,21000 Split,ŽELJKO ČULIĆ, OIB 07852194944, Mostarska 16,21000 Split,MIRJANA BARAS, OIB 09322093588, Sredmanuška 11,21000 Split,BORNA JURČEVIĆ, OIB 81242191433, Spinutska 77,21000 Split,IVA KRISTIĆ, OIB 66015551933, Velebitska 45,21000 Split,MARGITA ŠIMUNOVIĆ, OIB 47347932736, Put pomoraca 25,21211 Vranjic,SMILJANA ĐOGAŠ, OIB 05892633328, Vukovarska 111,21000 Split,ANA SOČE, OIB 32126716493, Alberta Halera 3,20000 Dubrovnik,ANA MARKET, OIB 04277720456, Od Srđa 2,20000 Dubrovnik,FRANICA BARKIĐIJA, OIB 91031175730, Đure Basaričeka 5,20000 Dubrovnik,DUŠKA BAŠIĆ, OIB 53451135643, Imotska 5,20000 Dubrovnik,SNJEŽANA ŠARIĆ, OIB 78493409819, S. Cvijića 16,20000 Dubrovnik,DUBRAVKA LjUBIČIĆ, OIB 43475802109, A. Hebranga 13,20000 Dubrovnik,SLAVICA RUDENJAK, OIB 11908336052, Koločepska 5,20000 Dubrovnik,VINKA ČATLAK, OIB 17402596973, Papandopulova 23,21000 Split,TOMISLAV ŠARIĆ, OIB 56841043156, S. Cvijića 16,20000 Dubrovnik,MEIRA MANDIĆ, OIB 28934456632, Jobova 3,21000 Split,RADMILA CAKTAŠ, OIB 19850347534, Domovinskog rata 115,21204 Dugopolje,KARMELA ZARATIN, OIB 21235230134, Vukovarska 141,21000 Split,MILADA RAST, OIB 06355000118, Cesta Franje Tuđmana 65,21216 Kaštel Štafilić,JADRANKA MILANOVIĆ, OIB 84795651948, Gundulićeva 5,21000 Split,TONKA DRNOVŠEK ( kod Mandić), OIB 79100732591, Jobova 3,21000 Split,ŽELJANA ČOVIĆ, OIB 69130403450, Lučićeva 15,21000 Split,LUCIJA PAŠTROVIĆ, OIB 97848079637, Gospinica 1,21000 Split,ZAGREBAČKA BANKA d.d., OIB 92963223473, I. Gundulića 26a,21000 Split,Vaso Simić, OIB 43988428762, Saveza boraca 19,44400 Glina,Ljubica Vilić, OIB 34766263396, Vukovarska 27,44400 Glina,Milica Beram, OIB 21849188444, Put Dragovčeva 39,21212 Kaštel Sućurac,Dušanka Zarić, OIB 54339981133, Makarska ulica 4,21000 Split,Ivica Ančić, OIB 88785797075, Radovanova 8,21000 Split,Petar Damjanić, OIB 56262953804, Vukovarska 31,44400 Glina,Mirko Marinković, OIB 89847810478, Poljica 56,Poljica - Nin,Jovanka Nonković, OIB 70149154085, Žagrović Rašule 49,22300 Knin,Miloš Alavanja, OIB 22987478487, Ul. VI br. 2,23452 Karin,Slavica Topalović, OIB 15401782877, Vukovarska 31,44400 Glina</derivirana_varijabla>
  </DomainObject.Predmet.StrankaWithAdressOIB>
  <DomainObject.Predmet.StrankaNazivFormated>
    <izvorni_sadrzaj>NEDA ZORIĆ,ANTE BUNTIN,LJUBICA MAROVIĆ,MIRJANA POLJIČAK,ESTERA BULIĆ,ZLATA BRALIĆ,MIRJANA BENIĆ,EDIT BUNDARA,ELLY LALIĆ,SMILJANA BUDIMIR,IVANKA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izvorni_sadrzaj>
    <derivirana_varijabla naziv="DomainObject.Predmet.StrankaNazivFormated_1">NEDA ZORIĆ,ANTE BUNTIN,LJUBICA MAROVIĆ,MIRJANA POLJIČAK,ESTERA BULIĆ,ZLATA BRALIĆ,MIRJANA BENIĆ,EDIT BUNDARA,ELLY LALIĆ,SMILJANA BUDIMIR,IVANKA BATINIĆ,KSENIJA DOMIĆ,MERI TVRDIĆ,BISERKA ZAPUTOVIĆ,IVA ŽUVELA,GORDANA MATANA,KARMEN ŠKROBICA,MARIJA BABIĆ,DANICA LjUBENKOV,ŽELJKO ČULIĆ,MIRJANA BARAS,BORNA JURČEVIĆ,IVA KRISTIĆ,MARGITA ŠIMUNOVIĆ,SMILJANA ĐOGAŠ,ANA SOČE,ANA MARKET,FRANICA BARKIĐIJA,DUŠKA BAŠIĆ,SNJEŽANA ŠARIĆ,DUBRAVKA LjUBIČIĆ,SLAVICA RUDENJAK,VINKA ČATLAK,TOMISLAV ŠARIĆ,MEIRA MANDIĆ,RADMILA CAKTAŠ,KARMELA ZARATIN,MILADA RAST,JADRANKA MILANOVIĆ,TONKA DRNOVŠEK ( kod Mandić),ŽELJANA ČOVIĆ,LUCIJA PAŠTROVIĆ,ZAGREBAČKA BANKA d.d.,Vaso Simić,Ljubica Vilić,Milica Beram,Dušanka Zarić,Ivica Ančić,Petar Damjanić,Mirko Marinković,Jovanka Nonković,Miloš Alavanja,Slavica Topalović</derivirana_varijabla>
  </DomainObject.Predmet.StrankaNazivFormated>
  <DomainObject.Predmet.StrankaNazivFormatedOIB>
    <izvorni_sadrzaj>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izvorni_sadrzaj>
    <derivirana_varijabla naziv="DomainObject.Predmet.StrankaNazivFormatedOIB_1">NEDA ZORIĆ, OIB 22452141835,ANTE BUNTIN, OIB 68738886336,LJUBICA MAROVIĆ, OIB 37957358407,MIRJANA POLJIČAK, OIB 22755017019,ESTERA BULIĆ, OIB 06766841730,ZLATA BRALIĆ, OIB 70409920098,MIRJANA BENIĆ, OIB 73240565989,EDIT BUNDARA, OIB 93699492329,ELLY LALIĆ, OIB 15092042953,SMILJANA BUDIMIR, OIB 04728034178,IVANKA BATINIĆ, OIB 31815535509,KSENIJA DOMIĆ, OIB 76684242581,MERI TVRDIĆ, OIB 64288740781,BISERKA ZAPUTOVIĆ, OIB 54316953551,IVA ŽUVELA, OIB 64961953387,GORDANA MATANA, OIB 41037117062,KARMEN ŠKROBICA, OIB 20756468739,MARIJA BABIĆ, OIB 70789772068,DANICA LjUBENKOV, OIB 75578710510,ŽELJKO ČULIĆ, OIB 07852194944,MIRJANA BARAS, OIB 09322093588,BORNA JURČEVIĆ, OIB 81242191433,IVA KRISTIĆ, OIB 66015551933,MARGITA ŠIMUNOVIĆ, OIB 47347932736,SMILJANA ĐOGAŠ, OIB 05892633328,ANA SOČE, OIB 32126716493,ANA MARKET, OIB 04277720456,FRANICA BARKIĐIJA, OIB 91031175730,DUŠKA BAŠIĆ, OIB 53451135643,SNJEŽANA ŠARIĆ, OIB 78493409819,DUBRAVKA LjUBIČIĆ, OIB 43475802109,SLAVICA RUDENJAK, OIB 11908336052,VINKA ČATLAK, OIB 17402596973,TOMISLAV ŠARIĆ, OIB 56841043156,MEIRA MANDIĆ, OIB 28934456632,RADMILA CAKTAŠ, OIB 19850347534,KARMELA ZARATIN, OIB 21235230134,MILADA RAST, OIB 06355000118,JADRANKA MILANOVIĆ, OIB 84795651948,TONKA DRNOVŠEK ( kod Mandić), OIB 79100732591,ŽELJANA ČOVIĆ, OIB 69130403450,LUCIJA PAŠTROVIĆ, OIB 97848079637,ZAGREBAČKA BANKA d.d., OIB 92963223473,Vaso Simić, OIB 43988428762,Ljubica Vilić, OIB 34766263396,Milica Beram, OIB 21849188444,Dušanka Zarić, OIB 54339981133,Ivica Ančić, OIB 88785797075,Petar Damjanić, OIB 56262953804,Mirko Marinković, OIB 89847810478,Jovanka Nonković, OIB 70149154085,Miloš Alavanja, OIB 22987478487,Slavica Topalović, OIB 15401782877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NEDA ZORIĆ</item>
      <item>ANTE BUNTIN</item>
      <item>LJUBICA MAROVIĆ</item>
      <item>MIRJANA POLJIČAK</item>
      <item>ESTERA BULIĆ</item>
      <item>ZLATA BRALIĆ</item>
      <item>MIRJANA BENIĆ</item>
      <item>EDIT BUNDARA</item>
      <item>ELLY LALIĆ</item>
      <item>SMILJANA BUDIMIR</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Formated_1">
      <item>NEDA ZORIĆ</item>
      <item>ANTE BUNTIN</item>
      <item>LJUBICA MAROVIĆ</item>
      <item>MIRJANA POLJIČAK</item>
      <item>ESTERA BULIĆ</item>
      <item>ZLATA BRALIĆ</item>
      <item>MIRJANA BENIĆ</item>
      <item>EDIT BUNDARA</item>
      <item>ELLY LALIĆ</item>
      <item>SMILJANA BUDIMIR</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Formated>
  <DomainObject.Predmet.StrankaList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FormatedOIB>
  <DomainObject.Predmet.StrankaListFormatedWithAdress>
    <izvorni_sadrzaj>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izvorni_sadrzaj>
    <derivirana_varijabla naziv="DomainObject.Predmet.StrankaListFormatedWithAdress_1">
      <item>NEDA ZORIĆ, Osječka 5b, 21000 Split</item>
      <item>ANTE BUNTIN, Bihačka 10, 21000 Split</item>
      <item>LJUBICA MAROVIĆ, Mosećka 54/14, 21000 Split</item>
      <item>MIRJANA POLJIČAK, M. Gupca 4, 22211 Vodice</item>
      <item>ESTERA BULIĆ, Sućidar 53, 21000 Split</item>
      <item>ZLATA BRALIĆ, Put Skalica 14, 21000 Split</item>
      <item>MIRJANA BENIĆ, Ljudevita Posavskog 12, 21000 Split</item>
      <item>EDIT BUNDARA, Mosorska 10, 21213 Kaštel Gomilica</item>
      <item>ELLY LALIĆ, Lička 2, 21000 Split</item>
      <item>SMILJANA BUDIMIR, Matice Hrvatske 29, 21000 Split</item>
      <item>IVANKA BATINIĆ, Puntarska 10, 21000 Split</item>
      <item>KSENIJA DOMIĆ, Mosećka 30, 21000 Split</item>
      <item>MERI TVRDIĆ, Put Plokita 51, 21000 Split</item>
      <item>BISERKA ZAPUTOVIĆ, Rendićeva 18, 21000 Split</item>
      <item>IVA ŽUVELA, Tijardovićeva 24, 21000 Split</item>
      <item>GORDANA MATANA, Trogirska 9, 21000 Split</item>
      <item>KARMEN ŠKROBICA, Hrvatske Mornarice 3, 21000 Split</item>
      <item>MARIJA BABIĆ, Stepinćeva 59, 21000 Split</item>
      <item>DANICA LjUBENKOV, Kvaternikova 7, 21000 Split</item>
      <item>ŽELJKO ČULIĆ, Mostarska 16, 21000 Split</item>
      <item>MIRJANA BARAS, Sredmanuška 11, 21000 Split</item>
      <item>BORNA JURČEVIĆ, Spinutska 77, 21000 Split</item>
      <item>IVA KRISTIĆ, Velebitska 45, 21000 Split</item>
      <item>MARGITA ŠIMUNOVIĆ, Put pomoraca 25, 21211 Vranjic</item>
      <item>SMILJANA ĐOGAŠ, Vukovarska 111, 21000 Split</item>
      <item>ANA SOČE, Alberta Halera 3, 20000 Dubrovnik</item>
      <item>ANA MARKET, Od Srđa 2, 20000 Dubrovnik</item>
      <item>FRANICA BARKIĐIJA, Đure Basaričeka 5, 20000 Dubrovnik</item>
      <item>DUŠKA BAŠIĆ, Imotska 5, 20000 Dubrovnik</item>
      <item>SNJEŽANA ŠARIĆ, S. Cvijića 16, 20000 Dubrovnik</item>
      <item>DUBRAVKA LjUBIČIĆ, A. Hebranga 13, 20000 Dubrovnik</item>
      <item>SLAVICA RUDENJAK, Koločepska 5, 20000 Dubrovnik</item>
      <item>VINKA ČATLAK, Papandopulova 23, 21000 Split</item>
      <item>TOMISLAV ŠARIĆ, S. Cvijića 16, 20000 Dubrovnik</item>
      <item>MEIRA MANDIĆ, Jobova 3, 21000 Split</item>
      <item>RADMILA CAKTAŠ, Domovinskog rata 115, 21204 Dugopolje</item>
      <item>KARMELA ZARATIN, Vukovarska 141, 21000 Split</item>
      <item>MILADA RAST, Cesta Franje Tuđmana 65, 21216 Kaštel Štafilić</item>
      <item>JADRANKA MILANOVIĆ, Gundulićeva 5, 21000 Split</item>
      <item>TONKA DRNOVŠEK ( kod Mandić), Jobova 3, 21000 Split</item>
      <item>ŽELJANA ČOVIĆ, Lučićeva 15, 21000 Split</item>
      <item>LUCIJA PAŠTROVIĆ, Gospinica 1, 21000 Split</item>
      <item>ZAGREBAČKA BANKA d.d., I. Gundulića 26a, 21000 Split</item>
      <item>Vaso Simić, Saveza boraca 19, 44400 Glina</item>
      <item>Ljubica Vilić, Vukovarska 27, 44400 Glina</item>
      <item>Milica Beram, Put Dragovčeva 39, 21212 Kaštel Sućurac</item>
      <item>Dušanka Zarić, Makarska ulica 4, 21000 Split</item>
      <item>Ivica Ančić, Radovanova 8, 21000 Split</item>
      <item>Petar Damjanić, Vukovarska 31, 44400 Glina</item>
      <item>Mirko Marinković, Poljica 56, Poljica - Nin</item>
      <item>Jovanka Nonković, Žagrović Rašule 49, 22300 Knin</item>
      <item>Miloš Alavanja, Ul. VI br. 2, 23452 Karin</item>
      <item>Slavica Topalović, Vukovarska 31, 44400 Glina</item>
    </derivirana_varijabla>
  </DomainObject.Predmet.StrankaListFormatedWithAdress>
  <DomainObject.Predmet.StrankaListFormatedWithAdressOIB>
    <izvorni_sadrzaj>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izvorni_sadrzaj>
    <derivirana_varijabla naziv="DomainObject.Predmet.StrankaListFormatedWithAdressOIB_1">
      <item>NEDA ZORIĆ, OIB 22452141835, Osječka 5b, 21000 Split</item>
      <item>ANTE BUNTIN, OIB 68738886336, Bihačka 10, 21000 Split</item>
      <item>LJUBICA MAROVIĆ, OIB 37957358407, Mosećka 54/14, 21000 Split</item>
      <item>MIRJANA POLJIČAK, OIB 22755017019, M. Gupca 4, 22211 Vodice</item>
      <item>ESTERA BULIĆ, OIB 06766841730, Sućidar 53, 21000 Split</item>
      <item>ZLATA BRALIĆ, OIB 70409920098, Put Skalica 14, 21000 Split</item>
      <item>MIRJANA BENIĆ, OIB 73240565989, Ljudevita Posavskog 12, 21000 Split</item>
      <item>EDIT BUNDARA, OIB 93699492329, Mosorska 10, 21213 Kaštel Gomilica</item>
      <item>ELLY LALIĆ, OIB 15092042953, Lička 2, 21000 Split</item>
      <item>SMILJANA BUDIMIR, OIB 04728034178, Matice Hrvatske 29, 21000 Split</item>
      <item>IVANKA BATINIĆ, OIB 31815535509, Puntarska 10, 21000 Split</item>
      <item>KSENIJA DOMIĆ, OIB 76684242581, Mosećka 30, 21000 Split</item>
      <item>MERI TVRDIĆ, OIB 64288740781, Put Plokita 51, 21000 Split</item>
      <item>BISERKA ZAPUTOVIĆ, OIB 54316953551, Rendićeva 18, 21000 Split</item>
      <item>IVA ŽUVELA, OIB 64961953387, Tijardovićeva 24, 21000 Split</item>
      <item>GORDANA MATANA, OIB 41037117062, Trogirska 9, 21000 Split</item>
      <item>KARMEN ŠKROBICA, OIB 20756468739, Hrvatske Mornarice 3, 21000 Split</item>
      <item>MARIJA BABIĆ, OIB 70789772068, Stepinćeva 59, 21000 Split</item>
      <item>DANICA LjUBENKOV, OIB 75578710510, Kvaternikova 7, 21000 Split</item>
      <item>ŽELJKO ČULIĆ, OIB 07852194944, Mostarska 16, 21000 Split</item>
      <item>MIRJANA BARAS, OIB 09322093588, Sredmanuška 11, 21000 Split</item>
      <item>BORNA JURČEVIĆ, OIB 81242191433, Spinutska 77, 21000 Split</item>
      <item>IVA KRISTIĆ, OIB 66015551933, Velebitska 45, 21000 Split</item>
      <item>MARGITA ŠIMUNOVIĆ, OIB 47347932736, Put pomoraca 25, 21211 Vranjic</item>
      <item>SMILJANA ĐOGAŠ, OIB 05892633328, Vukovarska 111, 21000 Split</item>
      <item>ANA SOČE, OIB 32126716493, Alberta Halera 3, 20000 Dubrovnik</item>
      <item>ANA MARKET, OIB 04277720456, Od Srđa 2, 20000 Dubrovnik</item>
      <item>FRANICA BARKIĐIJA, OIB 91031175730, Đure Basaričeka 5, 20000 Dubrovnik</item>
      <item>DUŠKA BAŠIĆ, OIB 53451135643, Imotska 5, 20000 Dubrovnik</item>
      <item>SNJEŽANA ŠARIĆ, OIB 78493409819, S. Cvijića 16, 20000 Dubrovnik</item>
      <item>DUBRAVKA LjUBIČIĆ, OIB 43475802109, A. Hebranga 13, 20000 Dubrovnik</item>
      <item>SLAVICA RUDENJAK, OIB 11908336052, Koločepska 5, 20000 Dubrovnik</item>
      <item>VINKA ČATLAK, OIB 17402596973, Papandopulova 23, 21000 Split</item>
      <item>TOMISLAV ŠARIĆ, OIB 56841043156, S. Cvijića 16, 20000 Dubrovnik</item>
      <item>MEIRA MANDIĆ, OIB 28934456632, Jobova 3, 21000 Split</item>
      <item>RADMILA CAKTAŠ, OIB 19850347534, Domovinskog rata 115, 21204 Dugopolje</item>
      <item>KARMELA ZARATIN, OIB 21235230134, Vukovarska 141, 21000 Split</item>
      <item>MILADA RAST, OIB 06355000118, Cesta Franje Tuđmana 65, 21216 Kaštel Štafilić</item>
      <item>JADRANKA MILANOVIĆ, OIB 84795651948, Gundulićeva 5, 21000 Split</item>
      <item>TONKA DRNOVŠEK ( kod Mandić), OIB 79100732591, Jobova 3, 21000 Split</item>
      <item>ŽELJANA ČOVIĆ, OIB 69130403450, Lučićeva 15, 21000 Split</item>
      <item>LUCIJA PAŠTROVIĆ, OIB 97848079637, Gospinica 1, 21000 Split</item>
      <item>ZAGREBAČKA BANKA d.d., OIB 92963223473, I. Gundulića 26a, 21000 Split</item>
      <item>Vaso Simić, OIB 43988428762, Saveza boraca 19, 44400 Glina</item>
      <item>Ljubica Vilić, OIB 34766263396, Vukovarska 27, 44400 Glina</item>
      <item>Milica Beram, OIB 21849188444, Put Dragovčeva 39, 21212 Kaštel Sućurac</item>
      <item>Dušanka Zarić, OIB 54339981133, Makarska ulica 4, 21000 Split</item>
      <item>Ivica Ančić, OIB 88785797075, Radovanova 8, 21000 Split</item>
      <item>Petar Damjanić, OIB 56262953804, Vukovarska 31, 44400 Glina</item>
      <item>Mirko Marinković, OIB 89847810478, Poljica 56, Poljica - Nin</item>
      <item>Jovanka Nonković, OIB 70149154085, Žagrović Rašule 49, 22300 Knin</item>
      <item>Miloš Alavanja, OIB 22987478487, Ul. VI br. 2, 23452 Karin</item>
      <item>Slavica Topalović, OIB 15401782877, Vukovarska 31, 44400 Glina</item>
    </derivirana_varijabla>
  </DomainObject.Predmet.StrankaListFormatedWithAdressOIB>
  <DomainObject.Predmet.StrankaListNazivFormated>
    <izvorni_sadrzaj>
      <item>NEDA ZORIĆ</item>
      <item>ANTE BUNTIN</item>
      <item>LJUBICA MAROVIĆ</item>
      <item>MIRJANA POLJIČAK</item>
      <item>ESTERA BULIĆ</item>
      <item>ZLATA BRALIĆ</item>
      <item>MIRJANA BENIĆ</item>
      <item>EDIT BUNDARA</item>
      <item>ELLY LALIĆ</item>
      <item>SMILJANA BUDIMIR</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zvorni_sadrzaj>
    <derivirana_varijabla naziv="DomainObject.Predmet.StrankaListNazivFormated_1">
      <item>NEDA ZORIĆ</item>
      <item>ANTE BUNTIN</item>
      <item>LJUBICA MAROVIĆ</item>
      <item>MIRJANA POLJIČAK</item>
      <item>ESTERA BULIĆ</item>
      <item>ZLATA BRALIĆ</item>
      <item>MIRJANA BENIĆ</item>
      <item>EDIT BUNDARA</item>
      <item>ELLY LALIĆ</item>
      <item>SMILJANA BUDIMIR</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derivirana_varijabla>
  </DomainObject.Predmet.StrankaListNazivFormated>
  <DomainObject.Predmet.StrankaListNazivFormatedOIB>
    <izvorni_sadrzaj>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izvorni_sadrzaj>
    <derivirana_varijabla naziv="DomainObject.Predmet.StrankaListNazivFormatedOIB_1">
      <item>NEDA ZORIĆ, OIB 22452141835</item>
      <item>ANTE BUNTIN, OIB 68738886336</item>
      <item>LJUBICA MAROVIĆ, OIB 37957358407</item>
      <item>MIRJANA POLJIČAK, OIB 22755017019</item>
      <item>ESTERA BULIĆ, OIB 06766841730</item>
      <item>ZLATA BRALIĆ, OIB 70409920098</item>
      <item>MIRJANA BENIĆ, OIB 73240565989</item>
      <item>EDIT BUNDARA, OIB 93699492329</item>
      <item>ELLY LALIĆ, OIB 15092042953</item>
      <item>SMILJANA BUDIMIR, OIB 04728034178</item>
      <item>IVANKA BATINIĆ, OIB 31815535509</item>
      <item>KSENIJA DOMIĆ, OIB 76684242581</item>
      <item>MERI TVRDIĆ, OIB 64288740781</item>
      <item>BISERKA ZAPUTOVIĆ, OIB 54316953551</item>
      <item>IVA ŽUVELA, OIB 64961953387</item>
      <item>GORDANA MATANA, OIB 41037117062</item>
      <item>KARMEN ŠKROBICA, OIB 20756468739</item>
      <item>MARIJA BABIĆ, OIB 70789772068</item>
      <item>DANICA LjUBENKOV, OIB 75578710510</item>
      <item>ŽELJKO ČULIĆ, OIB 07852194944</item>
      <item>MIRJANA BARAS, OIB 09322093588</item>
      <item>BORNA JURČEVIĆ, OIB 81242191433</item>
      <item>IVA KRISTIĆ, OIB 66015551933</item>
      <item>MARGITA ŠIMUNOVIĆ, OIB 47347932736</item>
      <item>SMILJANA ĐOGAŠ, OIB 05892633328</item>
      <item>ANA SOČE, OIB 32126716493</item>
      <item>ANA MARKET, OIB 04277720456</item>
      <item>FRANICA BARKIĐIJA, OIB 91031175730</item>
      <item>DUŠKA BAŠIĆ, OIB 53451135643</item>
      <item>SNJEŽANA ŠARIĆ, OIB 78493409819</item>
      <item>DUBRAVKA LjUBIČIĆ, OIB 43475802109</item>
      <item>SLAVICA RUDENJAK, OIB 11908336052</item>
      <item>VINKA ČATLAK, OIB 17402596973</item>
      <item>TOMISLAV ŠARIĆ, OIB 56841043156</item>
      <item>MEIRA MANDIĆ, OIB 28934456632</item>
      <item>RADMILA CAKTAŠ, OIB 19850347534</item>
      <item>KARMELA ZARATIN, OIB 21235230134</item>
      <item>MILADA RAST, OIB 06355000118</item>
      <item>JADRANKA MILANOVIĆ, OIB 84795651948</item>
      <item>TONKA DRNOVŠEK ( kod Mandić), OIB 79100732591</item>
      <item>ŽELJANA ČOVIĆ, OIB 69130403450</item>
      <item>LUCIJA PAŠTROVIĆ, OIB 97848079637</item>
      <item>ZAGREBAČKA BANKA d.d., OIB 92963223473</item>
      <item>Vaso Simić, OIB 43988428762</item>
      <item>Ljubica Vilić, OIB 34766263396</item>
      <item>Milica Beram, OIB 21849188444</item>
      <item>Dušanka Zarić, OIB 54339981133</item>
      <item>Ivica Ančić, OIB 88785797075</item>
      <item>Petar Damjanić, OIB 56262953804</item>
      <item>Mirko Marinković, OIB 89847810478</item>
      <item>Jovanka Nonković, OIB 70149154085</item>
      <item>Miloš Alavanja, OIB 22987478487</item>
      <item>Slavica Topalović, OIB 15401782877</item>
    </derivirana_varijabla>
  </DomainObject.Predmet.StrankaListNazivFormatedOIB>
  <DomainObject.Predmet.ProtuStrankaListFormated>
    <izvorni_sadrzaj>
      <item>Stečajna masa iza JUGOBANKA, a.d.</item>
    </izvorni_sadrzaj>
    <derivirana_varijabla naziv="DomainObject.Predmet.ProtuStrankaListFormated_1">
      <item>Stečajna masa iza JUGOBANKA, a.d.</item>
    </derivirana_varijabla>
  </DomainObject.Predmet.ProtuStrankaListFormated>
  <DomainObject.Predmet.ProtuStrankaListFormatedOIB>
    <izvorni_sadrzaj>
      <item>Stečajna masa iza JUGOBANKA, a.d., OIB 66367310563</item>
    </izvorni_sadrzaj>
    <derivirana_varijabla naziv="DomainObject.Predmet.ProtuStrankaListFormatedOIB_1">
      <item>Stečajna masa iza JUGOBANKA, a.d., OIB 66367310563</item>
    </derivirana_varijabla>
  </DomainObject.Predmet.ProtuStrankaListFormatedOIB>
  <DomainObject.Predmet.ProtuStrankaListFormatedWithAdress>
    <izvorni_sadrzaj>
      <item>Stečajna masa iza JUGOBANKA, a.d., Vinkovačka 41, 21000 Split</item>
    </izvorni_sadrzaj>
    <derivirana_varijabla naziv="DomainObject.Predmet.ProtuStrankaListFormatedWithAdress_1">
      <item>Stečajna masa iza JUGOBANKA, a.d., Vinkovačka 41, 21000 Split</item>
    </derivirana_varijabla>
  </DomainObject.Predmet.ProtuStrankaListFormatedWithAdress>
  <DomainObject.Predmet.ProtuStrankaListFormatedWithAdressOIB>
    <izvorni_sadrzaj>
      <item>Stečajna masa iza JUGOBANKA, a.d., OIB 66367310563, Vinkovačka 41, 21000 Split</item>
    </izvorni_sadrzaj>
    <derivirana_varijabla naziv="DomainObject.Predmet.ProtuStrankaListFormatedWithAdressOIB_1">
      <item>Stečajna masa iza JUGOBANKA, a.d., OIB 66367310563, Vinkovačka 41, 21000 Split</item>
    </derivirana_varijabla>
  </DomainObject.Predmet.ProtuStrankaListFormatedWithAdressOIB>
  <DomainObject.Predmet.ProtuStrankaListNazivFormated>
    <izvorni_sadrzaj>
      <item>Stečajna masa iza JUGOBANKA, a.d.</item>
    </izvorni_sadrzaj>
    <derivirana_varijabla naziv="DomainObject.Predmet.ProtuStrankaListNazivFormated_1">
      <item>Stečajna masa iza JUGOBANKA, a.d.</item>
    </derivirana_varijabla>
  </DomainObject.Predmet.ProtuStrankaListNazivFormated>
  <DomainObject.Predmet.ProtuStrankaListNazivFormatedOIB>
    <izvorni_sadrzaj>
      <item>Stečajna masa iza JUGOBANKA, a.d., OIB 66367310563</item>
    </izvorni_sadrzaj>
    <derivirana_varijabla naziv="DomainObject.Predmet.ProtuStrankaListNazivFormatedOIB_1">
      <item>Stečajna masa iza JUGOBANKA, a.d., OIB 66367310563</item>
    </derivirana_varijabla>
  </DomainObject.Predmet.ProtuStrankaListNazivFormatedOIB>
  <DomainObject.Predmet.OstaliListFormated>
    <izvorni_sadrzaj>
      <item>Dunja Krstulović</item>
    </izvorni_sadrzaj>
    <derivirana_varijabla naziv="DomainObject.Predmet.OstaliListFormated_1">
      <item>Dunja Krstulović</item>
    </derivirana_varijabla>
  </DomainObject.Predmet.OstaliListFormated>
  <DomainObject.Predmet.OstaliListFormatedOIB>
    <izvorni_sadrzaj>
      <item>Dunja Krstulović, OIB 22987478487</item>
    </izvorni_sadrzaj>
    <derivirana_varijabla naziv="DomainObject.Predmet.OstaliListFormatedOIB_1">
      <item>Dunja Krstulović, OIB 22987478487</item>
    </derivirana_varijabla>
  </DomainObject.Predmet.OstaliListFormatedOIB>
  <DomainObject.Predmet.OstaliListFormatedWithAdress>
    <izvorni_sadrzaj>
      <item>Dunja Krstulović, Vinkovačka 41, 21000 Split</item>
    </izvorni_sadrzaj>
    <derivirana_varijabla naziv="DomainObject.Predmet.OstaliListFormatedWithAdress_1">
      <item>Dunja Krstulović, Vinkovačka 41, 21000 Split</item>
    </derivirana_varijabla>
  </DomainObject.Predmet.OstaliListFormatedWithAdress>
  <DomainObject.Predmet.OstaliListFormatedWithAdressOIB>
    <izvorni_sadrzaj>
      <item>Dunja Krstulović, OIB 22987478487, Vinkovačka 41, 21000 Split</item>
    </izvorni_sadrzaj>
    <derivirana_varijabla naziv="DomainObject.Predmet.OstaliListFormatedWithAdressOIB_1">
      <item>Dunja Krstulović, OIB 22987478487, Vinkovačka 41, 21000 Split</item>
    </derivirana_varijabla>
  </DomainObject.Predmet.OstaliListFormatedWithAdressOIB>
  <DomainObject.Predmet.OstaliListNazivFormated>
    <izvorni_sadrzaj>
      <item>Dunja Krstulović</item>
    </izvorni_sadrzaj>
    <derivirana_varijabla naziv="DomainObject.Predmet.OstaliListNazivFormated_1">
      <item>Dunja Krstulović</item>
    </derivirana_varijabla>
  </DomainObject.Predmet.OstaliListNazivFormated>
  <DomainObject.Predmet.OstaliListNazivFormatedOIB>
    <izvorni_sadrzaj>
      <item>Dunja Krstulović, OIB 22987478487</item>
    </izvorni_sadrzaj>
    <derivirana_varijabla naziv="DomainObject.Predmet.OstaliListNazivFormatedOIB_1">
      <item>Dunja Krstulović, OIB 22987478487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St-35/2009-596</izvorni_sadrzaj>
    <derivirana_varijabla naziv="DomainObject.PoslovniBrojDokumenta_1">St-35/2009-596</derivirana_varijabla>
  </DomainObject.PoslovniBrojDokumenta>
  <DomainObject.Predmet.StrankaIDrugi>
    <izvorni_sadrzaj>Vaso Simić i dr.</izvorni_sadrzaj>
    <derivirana_varijabla naziv="DomainObject.Predmet.StrankaIDrugi_1">Vaso Simić i dr.</derivirana_varijabla>
  </DomainObject.Predmet.StrankaIDrugi>
  <DomainObject.Predmet.ProtustrankaIDrugi>
    <izvorni_sadrzaj>Stečajna masa iza JUGOBANKA, a.d.</izvorni_sadrzaj>
    <derivirana_varijabla naziv="DomainObject.Predmet.ProtustrankaIDrugi_1">Stečajna masa iza JUGOBANKA, a.d.</derivirana_varijabla>
  </DomainObject.Predmet.ProtustrankaIDrugi>
  <DomainObject.Predmet.StrankaIDrugiAdressOIB>
    <izvorni_sadrzaj>Vaso Simić, OIB 43988428762, Saveza boraca 19, 44400 Glina i dr.</izvorni_sadrzaj>
    <derivirana_varijabla naziv="DomainObject.Predmet.StrankaIDrugiAdressOIB_1">Vaso Simić, OIB 43988428762, Saveza boraca 19, 44400 Glina i dr.</derivirana_varijabla>
  </DomainObject.Predmet.StrankaIDrugiAdressOIB>
  <DomainObject.Predmet.ProtustrankaIDrugiAdressOIB>
    <izvorni_sadrzaj>Stečajna masa iza JUGOBANKA, a.d., OIB 66367310563, Vinkovačka 41, 21000 Split</izvorni_sadrzaj>
    <derivirana_varijabla naziv="DomainObject.Predmet.ProtustrankaIDrugiAdressOIB_1">Stečajna masa iza JUGOBANKA, a.d., OIB 66367310563, Vinkovačka 41,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JUGOBANKA, a.d.</item>
      <item>NEDA ZORIĆ</item>
      <item>ANTE BUNTIN</item>
      <item>LJUBICA MAROVIĆ</item>
      <item>MIRJANA POLJIČAK</item>
      <item>ESTERA BULIĆ</item>
      <item>ZLATA BRALIĆ</item>
      <item>MIRJANA BENIĆ</item>
      <item>EDIT BUNDARA</item>
      <item>ELLY LALIĆ</item>
      <item>SMILJANA BUDIMIR</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izvorni_sadrzaj>
    <derivirana_varijabla naziv="DomainObject.Predmet.SudioniciListNaziv_1">
      <item>Stečajna masa iza JUGOBANKA, a.d.</item>
      <item>NEDA ZORIĆ</item>
      <item>ANTE BUNTIN</item>
      <item>LJUBICA MAROVIĆ</item>
      <item>MIRJANA POLJIČAK</item>
      <item>ESTERA BULIĆ</item>
      <item>ZLATA BRALIĆ</item>
      <item>MIRJANA BENIĆ</item>
      <item>EDIT BUNDARA</item>
      <item>ELLY LALIĆ</item>
      <item>SMILJANA BUDIMIR</item>
      <item>IVANKA BATINIĆ</item>
      <item>KSENIJA DOMIĆ</item>
      <item>MERI TVRDIĆ</item>
      <item>BISERKA ZAPUTOVIĆ</item>
      <item>IVA ŽUVELA</item>
      <item>GORDANA MATANA</item>
      <item>KARMEN ŠKROBICA</item>
      <item>MARIJA BABIĆ</item>
      <item>DANICA LjUBENKOV</item>
      <item>ŽELJKO ČULIĆ</item>
      <item>MIRJANA BARAS</item>
      <item>BORNA JURČEVIĆ</item>
      <item>IVA KRISTIĆ</item>
      <item>MARGITA ŠIMUNOVIĆ</item>
      <item>SMILJANA ĐOGAŠ</item>
      <item>ANA SOČE</item>
      <item>ANA MARKET</item>
      <item>FRANICA BARKIĐIJA</item>
      <item>DUŠKA BAŠIĆ</item>
      <item>SNJEŽANA ŠARIĆ</item>
      <item>DUBRAVKA LjUBIČIĆ</item>
      <item>SLAVICA RUDENJAK</item>
      <item>VINKA ČATLAK</item>
      <item>TOMISLAV ŠARIĆ</item>
      <item>MEIRA MANDIĆ</item>
      <item>RADMILA CAKTAŠ</item>
      <item>KARMELA ZARATIN</item>
      <item>MILADA RAST</item>
      <item>JADRANKA MILANOVIĆ</item>
      <item>TONKA DRNOVŠEK ( kod Mandić)</item>
      <item>ŽELJANA ČOVIĆ</item>
      <item>LUCIJA PAŠTROVIĆ</item>
      <item>ZAGREBAČKA BANKA d.d.</item>
      <item>Vaso Simić</item>
      <item>Ljubica Vilić</item>
      <item>Milica Beram</item>
      <item>Dušanka Zarić</item>
      <item>Ivica Ančić</item>
      <item>Petar Damjanić</item>
      <item>Mirko Marinković</item>
      <item>Jovanka Nonković</item>
      <item>Miloš Alavanja</item>
      <item>Slavica Topalović</item>
      <item>Dunja Krstulović</item>
    </derivirana_varijabla>
  </DomainObject.Predmet.SudioniciListNaziv>
  <DomainObject.Predmet.SudioniciListAdressOIB>
    <izvorni_sadrzaj>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izvorni_sadrzaj>
    <derivirana_varijabla naziv="DomainObject.Predmet.SudioniciListAdressOIB_1">
      <item>Stečajna masa iza JUGOBANKA, a.d., OIB 66367310563, Vinkovačka 41,21000 Split</item>
      <item>NEDA ZORIĆ, OIB 22452141835, Osječka 5b,21000 Split</item>
      <item>ANTE BUNTIN, OIB 68738886336, Bihačka 10,21000 Split</item>
      <item>LJUBICA MAROVIĆ, OIB 37957358407, Mosećka 54/14,21000 Split</item>
      <item>MIRJANA POLJIČAK, OIB 22755017019, M. Gupca 4,22211 Vodice</item>
      <item>ESTERA BULIĆ, OIB 06766841730, Sućidar 53,21000 Split</item>
      <item>ZLATA BRALIĆ, OIB 70409920098, Put Skalica 14,21000 Split</item>
      <item>MIRJANA BENIĆ, OIB 73240565989, Ljudevita Posavskog 12,21000 Split</item>
      <item>EDIT BUNDARA, OIB 93699492329, Mosorska 10,21213 Kaštel Gomilica</item>
      <item>ELLY LALIĆ, OIB 15092042953, Lička 2,21000 Split</item>
      <item>SMILJANA BUDIMIR, OIB 04728034178, Matice Hrvatske 29,21000 Split</item>
      <item>IVANKA BATINIĆ, OIB 31815535509, Puntarska 10,21000 Split</item>
      <item>KSENIJA DOMIĆ, OIB 76684242581, Mosećka 30,21000 Split</item>
      <item>MERI TVRDIĆ, OIB 64288740781, Put Plokita 51,21000 Split</item>
      <item>BISERKA ZAPUTOVIĆ, OIB 54316953551, Rendićeva 18,21000 Split</item>
      <item>IVA ŽUVELA, OIB 64961953387, Tijardovićeva 24,21000 Split</item>
      <item>GORDANA MATANA, OIB 41037117062, Trogirska 9,21000 Split</item>
      <item>KARMEN ŠKROBICA, OIB 20756468739, Hrvatske Mornarice 3,21000 Split</item>
      <item>MARIJA BABIĆ, OIB 70789772068, Stepinćeva 59,21000 Split</item>
      <item>DANICA LjUBENKOV, OIB 75578710510, Kvaternikova 7,21000 Split</item>
      <item>ŽELJKO ČULIĆ, OIB 07852194944, Mostarska 16,21000 Split</item>
      <item>MIRJANA BARAS, OIB 09322093588, Sredmanuška 11,21000 Split</item>
      <item>BORNA JURČEVIĆ, OIB 81242191433, Spinutska 77,21000 Split</item>
      <item>IVA KRISTIĆ, OIB 66015551933, Velebitska 45,21000 Split</item>
      <item>MARGITA ŠIMUNOVIĆ, OIB 47347932736, Put pomoraca 25,21211 Vranjic</item>
      <item>SMILJANA ĐOGAŠ, OIB 05892633328, Vukovarska 111,21000 Split</item>
      <item>ANA SOČE, OIB 32126716493, Alberta Halera 3,20000 Dubrovnik</item>
      <item>ANA MARKET, OIB 04277720456, Od Srđa 2,20000 Dubrovnik</item>
      <item>FRANICA BARKIĐIJA, OIB 91031175730, Đure Basaričeka 5,20000 Dubrovnik</item>
      <item>DUŠKA BAŠIĆ, OIB 53451135643, Imotska 5,20000 Dubrovnik</item>
      <item>SNJEŽANA ŠARIĆ, OIB 78493409819, S. Cvijića 16,20000 Dubrovnik</item>
      <item>DUBRAVKA LjUBIČIĆ, OIB 43475802109, A. Hebranga 13,20000 Dubrovnik</item>
      <item>SLAVICA RUDENJAK, OIB 11908336052, Koločepska 5,20000 Dubrovnik</item>
      <item>VINKA ČATLAK, OIB 17402596973, Papandopulova 23,21000 Split</item>
      <item>TOMISLAV ŠARIĆ, OIB 56841043156, S. Cvijića 16,20000 Dubrovnik</item>
      <item>MEIRA MANDIĆ, OIB 28934456632, Jobova 3,21000 Split</item>
      <item>RADMILA CAKTAŠ, OIB 19850347534, Domovinskog rata 115,21204 Dugopolje</item>
      <item>KARMELA ZARATIN, OIB 21235230134, Vukovarska 141,21000 Split</item>
      <item>MILADA RAST, OIB 06355000118, Cesta Franje Tuđmana 65,21216 Kaštel Štafilić</item>
      <item>JADRANKA MILANOVIĆ, OIB 84795651948, Gundulićeva 5,21000 Split</item>
      <item>TONKA DRNOVŠEK ( kod Mandić), OIB 79100732591, Jobova 3,21000 Split</item>
      <item>ŽELJANA ČOVIĆ, OIB 69130403450, Lučićeva 15,21000 Split</item>
      <item>LUCIJA PAŠTROVIĆ, OIB 97848079637, Gospinica 1,21000 Split</item>
      <item>ZAGREBAČKA BANKA d.d., OIB 92963223473, I. Gundulića 26a,21000 Split</item>
      <item>Vaso Simić, OIB 43988428762, Saveza boraca 19,44400 Glina</item>
      <item>Ljubica Vilić, OIB 34766263396, Vukovarska 27,44400 Glina</item>
      <item>Milica Beram, OIB 21849188444, Put Dragovčeva 39,21212 Kaštel Sućurac</item>
      <item>Dušanka Zarić, OIB 54339981133, Makarska ulica 4,21000 Split</item>
      <item>Ivica Ančić, OIB 88785797075, Radovanova 8,21000 Split</item>
      <item>Petar Damjanić, OIB 56262953804, Vukovarska 31,44400 Glina</item>
      <item>Mirko Marinković, OIB 89847810478, Poljica 56,Poljica - Nin</item>
      <item>Jovanka Nonković, OIB 70149154085, Žagrović Rašule 49,22300 Knin</item>
      <item>Miloš Alavanja, OIB 22987478487, Ul. VI br. 2,23452 Karin</item>
      <item>Slavica Topalović, OIB 15401782877, Vukovarska 31,44400 Glina</item>
      <item>Dunja Krstulović, OIB 22987478487, Vinkovačka 41,21000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66367310563</item>
      <item>, OIB 22452141835</item>
      <item>, OIB 68738886336</item>
      <item>, OIB 37957358407</item>
      <item>, OIB 22755017019</item>
      <item>, OIB 06766841730</item>
      <item>, OIB 70409920098</item>
      <item>, OIB 73240565989</item>
      <item>, OIB 93699492329</item>
      <item>, OIB 15092042953</item>
      <item>, OIB 04728034178</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izvorni_sadrzaj>
    <derivirana_varijabla naziv="DomainObject.Predmet.SudioniciListNazivOIB_1">
      <item>, OIB 66367310563</item>
      <item>, OIB 22452141835</item>
      <item>, OIB 68738886336</item>
      <item>, OIB 37957358407</item>
      <item>, OIB 22755017019</item>
      <item>, OIB 06766841730</item>
      <item>, OIB 70409920098</item>
      <item>, OIB 73240565989</item>
      <item>, OIB 93699492329</item>
      <item>, OIB 15092042953</item>
      <item>, OIB 04728034178</item>
      <item>, OIB 31815535509</item>
      <item>, OIB 76684242581</item>
      <item>, OIB 64288740781</item>
      <item>, OIB 54316953551</item>
      <item>, OIB 64961953387</item>
      <item>, OIB 41037117062</item>
      <item>, OIB 20756468739</item>
      <item>, OIB 70789772068</item>
      <item>, OIB 75578710510</item>
      <item>, OIB 07852194944</item>
      <item>, OIB 09322093588</item>
      <item>, OIB 81242191433</item>
      <item>, OIB 66015551933</item>
      <item>, OIB 47347932736</item>
      <item>, OIB 05892633328</item>
      <item>, OIB 32126716493</item>
      <item>, OIB 04277720456</item>
      <item>, OIB 91031175730</item>
      <item>, OIB 53451135643</item>
      <item>, OIB 78493409819</item>
      <item>, OIB 43475802109</item>
      <item>, OIB 11908336052</item>
      <item>, OIB 17402596973</item>
      <item>, OIB 56841043156</item>
      <item>, OIB 28934456632</item>
      <item>, OIB 19850347534</item>
      <item>, OIB 21235230134</item>
      <item>, OIB 06355000118</item>
      <item>, OIB 84795651948</item>
      <item>, OIB 79100732591</item>
      <item>, OIB 69130403450</item>
      <item>, OIB 97848079637</item>
      <item>, OIB 92963223473</item>
      <item>, OIB 43988428762</item>
      <item>, OIB 34766263396</item>
      <item>, OIB 21849188444</item>
      <item>, OIB 54339981133</item>
      <item>, OIB 88785797075</item>
      <item>, OIB 56262953804</item>
      <item>, OIB 89847810478</item>
      <item>, OIB 70149154085</item>
      <item>, OIB 22987478487</item>
      <item>, OIB 15401782877</item>
      <item>, OIB 22987478487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1123</properties:Words>
  <properties:Characters>6340</properties:Characters>
  <properties:Lines>138</properties:Lines>
  <properties:Paragraphs>36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7532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2018-09-28T10:56:00Z</dcterms:created>
  <dc:creator>Jozo Ćaleta</dc:creator>
  <cp:lastModifiedBy>Jozo Ćaleta</cp:lastModifiedBy>
  <cp:lastPrinted>2018-09-28T11:03:00Z</cp:lastPrinted>
  <dcterms:modified xmlns:xsi="http://www.w3.org/2001/XMLSchema-instance" xsi:type="dcterms:W3CDTF">2018-09-28T11:03:00Z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St-35/2009-596 / Zapisnik - Skupština vjerovnika (AAAAAAAAA.docx)</vt:lpwstr>
  </prop:property>
  <prop:property name="CC_coloring" pid="4" fmtid="{D5CDD505-2E9C-101B-9397-08002B2CF9AE}">
    <vt:bool>false</vt:bool>
  </prop:property>
  <prop:property name="BrojStranica" pid="5" fmtid="{D5CDD505-2E9C-101B-9397-08002B2CF9AE}">
    <vt:i4>3</vt:i4>
  </prop:property>
</prop:Properties>
</file>