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6e00" w14:paraId="2bc6e0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61B9C" w:rsidRPr="00661B9C">
        <w:t xml:space="preserve">dužnikom </w:t>
      </w:r>
      <w:r w:rsidR="000C333F" w:rsidRPr="000C333F">
        <w:t>STARA 13 j.d.o.o. za iznajmljivanje plovila i djelatnost turističke ag</w:t>
      </w:r>
      <w:r w:rsidR="000A7C91">
        <w:t>encije, Zadar, Postrojbi spec. p</w:t>
      </w:r>
      <w:r w:rsidR="000C333F" w:rsidRPr="000C333F">
        <w:t>olicije Zadar 19, OIB: 03540998955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C12F0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C12F0">
        <w:t>9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61B9C" w:rsidRPr="00661B9C">
        <w:t xml:space="preserve">dužnikom </w:t>
      </w:r>
      <w:r w:rsidR="000C333F" w:rsidRPr="000C333F">
        <w:t>STARA 13 j.d.o.o. za iznajmljivanje plovila i djelatnost turističke ag</w:t>
      </w:r>
      <w:r w:rsidR="000A7C91">
        <w:t>encije, Zadar, Postrojbi spec. p</w:t>
      </w:r>
      <w:r w:rsidR="000C333F" w:rsidRPr="000C333F">
        <w:t>olicije Zadar 19, OIB: 03540998955</w:t>
      </w:r>
      <w:r w:rsidR="00990573">
        <w:t xml:space="preserve">, </w:t>
      </w:r>
      <w:r>
        <w:t xml:space="preserve">na temelju neizvršenih osnova za plaćanje iznosi </w:t>
      </w:r>
      <w:r w:rsidR="000C333F">
        <w:t>6</w:t>
      </w:r>
      <w:r w:rsidR="00990573">
        <w:t>.</w:t>
      </w:r>
      <w:r w:rsidR="000C333F">
        <w:t>264</w:t>
      </w:r>
      <w:r w:rsidR="00661B9C">
        <w:t>,</w:t>
      </w:r>
      <w:r w:rsidR="000C333F">
        <w:t>47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C333F">
        <w:t>Josip Valčić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C12F0">
        <w:t>9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9C229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0C333F">
      <w:t>418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0C333F">
      <w:t>418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660B0"/>
    <w:rsid w:val="00176D97"/>
    <w:rsid w:val="0019042D"/>
    <w:rsid w:val="001A4D13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C2299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13 j.d.o.o. za iznajmljivanje plovila i djelatnost turističke agencije</izvorni_sadrzaj>
    <derivirana_varijabla naziv="DomainObject.Predmet.ProtustrankaFormated_1">  STARA 13 j.d.o.o. za iznajmljivanje plovila i djelatnost turističke agencije</derivirana_varijabla>
  </DomainObject.Predmet.ProtustrankaFormated>
  <DomainObject.Predmet.ProtustrankaFormatedOIB>
    <izvorni_sadrzaj>  STARA 13 j.d.o.o. za iznajmljivanje plovila i djelatnost turističke agencije, OIB 03540998955</izvorni_sadrzaj>
    <derivirana_varijabla naziv="DomainObject.Predmet.ProtustrankaFormatedOIB_1">  STARA 13 j.d.o.o. za iznajmljivanje plovila i djelatnost turističke agencije, OIB 03540998955</derivirana_varijabla>
  </DomainObject.Predmet.ProtustrankaFormatedOIB>
  <DomainObject.Predmet.ProtustrankaFormatedWithAdress>
    <izvorni_sadrzaj> STARA 13 j.d.o.o. za iznajmljivanje plovila i djelatnost turističke agencije, Postrojbi spec. policije Zadar 19, 23000 Zadar</izvorni_sadrzaj>
    <derivirana_varijabla naziv="DomainObject.Predmet.ProtustrankaFormatedWithAdress_1"> STARA 13 j.d.o.o. za iznajmljivanje plovila i djelatnost turističke agencije, Postrojbi spec. policije Zadar 19, 23000 Zadar</derivirana_varijabla>
  </DomainObject.Predmet.ProtustrankaFormatedWithAdress>
  <DomainObject.Predmet.ProtustrankaFormatedWithAdressOIB>
    <izvorni_sadrzaj> STARA 13 j.d.o.o. za iznajmljivanje plovila i djelatnost turističke agencije, OIB 03540998955, Postrojbi spec. policije Zadar 19, 23000 Zadar</izvorni_sadrzaj>
    <derivirana_varijabla naziv="DomainObject.Predmet.ProtustrankaFormatedWithAdressOIB_1"> STARA 13 j.d.o.o. za iznajmljivanje plovila i djelatnost turističke agencije, OIB 03540998955, Postrojbi spec. policije Zadar 19, 23000 Zadar</derivirana_varijabla>
  </DomainObject.Predmet.ProtustrankaFormatedWithAdressOIB>
  <DomainObject.Predmet.ProtustrankaWithAdress>
    <izvorni_sadrzaj>STARA 13 j.d.o.o. za iznajmljivanje plovila i djelatnost turističke agencije Postrojbi spec. policije Zadar 19, 23000 Zadar</izvorni_sadrzaj>
    <derivirana_varijabla naziv="DomainObject.Predmet.ProtustrankaWithAdress_1">STARA 13 j.d.o.o. za iznajmljivanje plovila i djelatnost turističke agencije Postrojbi spec. policije Zadar 19, 23000 Zadar</derivirana_varijabla>
  </DomainObject.Predmet.ProtustrankaWithAdress>
  <DomainObject.Predmet.ProtustrankaWithAdressOIB>
    <izvorni_sadrzaj>STARA 13 j.d.o.o. za iznajmljivanje plovila i djelatnost turističke agencije, OIB 03540998955, Postrojbi spec. policije Zadar 19, 23000 Zadar</izvorni_sadrzaj>
    <derivirana_varijabla naziv="DomainObject.Predmet.ProtustrankaWithAdressOIB_1">STARA 13 j.d.o.o. za iznajmljivanje plovila i djelatnost turističke agencije, OIB 03540998955, Postrojbi spec. policije Zadar 19, 23000 Zadar</derivirana_varijabla>
  </DomainObject.Predmet.ProtustrankaWithAdressOIB>
  <DomainObject.Predmet.ProtustrankaNazivFormated>
    <izvorni_sadrzaj>STARA 13 j.d.o.o. za iznajmljivanje plovila i djelatnost turističke agencije</izvorni_sadrzaj>
    <derivirana_varijabla naziv="DomainObject.Predmet.ProtustrankaNazivFormated_1">STARA 13 j.d.o.o. za iznajmljivanje plovila i djelatnost turističke agencije</derivirana_varijabla>
  </DomainObject.Predmet.ProtustrankaNazivFormated>
  <DomainObject.Predmet.ProtustrankaNazivFormatedOIB>
    <izvorni_sadrzaj>STARA 13 j.d.o.o. za iznajmljivanje plovila i djelatnost turističke agencije, OIB 03540998955</izvorni_sadrzaj>
    <derivirana_varijabla naziv="DomainObject.Predmet.ProtustrankaNazivFormatedOIB_1">STARA 13 j.d.o.o. za iznajmljivanje plovila i djelatnost turističke agencije, OIB 03540998955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STARA 13 j.d.o.o. za iznajmljivanje plovila i djelatnost turističke agencije</item>
    </izvorni_sadrzaj>
    <derivirana_varijabla naziv="DomainObject.Predmet.ProtuStrankaListFormated_1">
      <item>STARA 13 j.d.o.o. za iznajmljivanje plovila i djelatnost turističke agencije</item>
    </derivirana_varijabla>
  </DomainObject.Predmet.ProtuStrankaListFormated>
  <DomainObject.Predmet.ProtuStrankaListFormatedOIB>
    <izvorni_sadrzaj>
      <item>STARA 13 j.d.o.o. za iznajmljivanje plovila i djelatnost turističke agencije, OIB 03540998955</item>
    </izvorni_sadrzaj>
    <derivirana_varijabla naziv="DomainObject.Predmet.ProtuStrankaListFormatedOIB_1">
      <item>STARA 13 j.d.o.o. za iznajmljivanje plovila i djelatnost turističke agencije, OIB 03540998955</item>
    </derivirana_varijabla>
  </DomainObject.Predmet.ProtuStrankaListFormatedOIB>
  <DomainObject.Predmet.ProtuStrankaListFormatedWithAdress>
    <izvorni_sadrzaj>
      <item>STARA 13 j.d.o.o. za iznajmljivanje plovila i djelatnost turističke agencije, Postrojbi spec. policije Zadar 19, 23000 Zadar</item>
    </izvorni_sadrzaj>
    <derivirana_varijabla naziv="DomainObject.Predmet.ProtuStrankaListFormatedWithAdress_1">
      <item>STARA 13 j.d.o.o. za iznajmljivanje plovila i djelatnost turističke agencije, Postrojbi spec. policije Zadar 19, 23000 Zadar</item>
    </derivirana_varijabla>
  </DomainObject.Predmet.ProtuStrankaListFormatedWithAdress>
  <DomainObject.Predmet.ProtuStrankaListFormatedWithAdressOIB>
    <izvorni_sadrzaj>
      <item>STARA 13 j.d.o.o. za iznajmljivanje plovila i djelatnost turističke agencije, OIB 03540998955, Postrojbi spec. policije Zadar 19, 23000 Zadar</item>
    </izvorni_sadrzaj>
    <derivirana_varijabla naziv="DomainObject.Predmet.ProtuStrankaListFormatedWithAdressOIB_1">
      <item>STARA 13 j.d.o.o. za iznajmljivanje plovila i djelatnost turističke agencije, OIB 03540998955, Postrojbi spec. policije Zadar 19, 23000 Zadar</item>
    </derivirana_varijabla>
  </DomainObject.Predmet.ProtuStrankaListFormatedWithAdressOIB>
  <DomainObject.Predmet.ProtuStrankaListNazivFormated>
    <izvorni_sadrzaj>
      <item>STARA 13 j.d.o.o. za iznajmljivanje plovila i djelatnost turističke agencije</item>
    </izvorni_sadrzaj>
    <derivirana_varijabla naziv="DomainObject.Predmet.ProtuStrankaListNazivFormated_1">
      <item>STARA 13 j.d.o.o. za iznajmljivanje plovila i djelatnost turističke agencije</item>
    </derivirana_varijabla>
  </DomainObject.Predmet.ProtuStrankaListNazivFormated>
  <DomainObject.Predmet.ProtuStrankaListNazivFormatedOIB>
    <izvorni_sadrzaj>
      <item>STARA 13 j.d.o.o. za iznajmljivanje plovila i djelatnost turističke agencije, OIB 03540998955</item>
    </izvorni_sadrzaj>
    <derivirana_varijabla naziv="DomainObject.Predmet.ProtuStrankaListNazivFormatedOIB_1">
      <item>STARA 13 j.d.o.o. za iznajmljivanje plovila i djelatnost turističke agencije, OIB 03540998955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STARA 13 j.d.o.o. za iznajmljivanje plovila i djelatnost turističke agencije</izvorni_sadrzaj>
    <derivirana_varijabla naziv="DomainObject.Predmet.ProtustrankaIDrugi_1">STARA 13 j.d.o.o. za iznajmljivanje plovila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STARA 13 j.d.o.o. za iznajmljivanje plovila i djelatnost turističke agencije, OIB 03540998955, Postrojbi spec. policije Zadar 19, 23000 Zadar</izvorni_sadrzaj>
    <derivirana_varijabla naziv="DomainObject.Predmet.ProtustrankaIDrugiAdressOIB_1">STARA 13 j.d.o.o. za iznajmljivanje plovila i djelatnost turističke agencije, OIB 03540998955, Postrojbi spec. policije Zadar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STARA 13 j.d.o.o. za iznajmljivanje plovila i djelatnost turističke agencije</item>
    </izvorni_sadrzaj>
    <derivirana_varijabla naziv="DomainObject.Predmet.SudioniciListNaziv_1">
      <item>FINA</item>
      <item>STARA 13 j.d.o.o. za iznajmljivanje plovila i djelatnost turističke agencije</item>
    </derivirana_varijabla>
  </DomainObject.Predmet.SudioniciListNaziv>
  <DomainObject.Predmet.SudioniciListAdressOIB>
    <izvorni_sadrzaj>
      <item>FINA, OIB 85821130368</item>
      <item>STARA 13 j.d.o.o. za iznajmljivanje plovila i djelatnost turističke agencije, OIB 03540998955, Postrojbi spec. policije Zadar 19,23000 Zadar</item>
    </izvorni_sadrzaj>
    <derivirana_varijabla naziv="DomainObject.Predmet.SudioniciListAdressOIB_1">
      <item>FINA, OIB 85821130368</item>
      <item>STARA 13 j.d.o.o. za iznajmljivanje plovila i djelatnost turističke agencije, OIB 03540998955, Postrojbi spec. policije Zadar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03540998955</item>
    </izvorni_sadrzaj>
    <derivirana_varijabla naziv="DomainObject.Predmet.SudioniciListNazivOIB_1">
      <item>, OIB 85821130368</item>
      <item>, OIB 03540998955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1ADF1-66B0-4313-A9F0-9E153BA9A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2116</properties:Characters>
  <properties:Lines>65</properties:Lines>
  <properties:Paragraphs>17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2017-10-06T09:35:00Z</dcterms:created>
  <dc:creator>Tina Grgas</dc:creator>
  <cp:lastModifiedBy>wsadmin</cp:lastModifiedBy>
  <cp:lastPrinted>2017-10-09T06:39:00Z</cp:lastPrinted>
  <dcterms:modified xmlns:xsi="http://www.w3.org/2001/XMLSchema-instance" xsi:type="dcterms:W3CDTF">2017-10-09T06:41:00Z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