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02bf0c" w14:paraId="702bf0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23467F">
        <w:rPr>
          <w:sz w:val="24"/>
        </w:rPr>
        <w:t>75. St-3234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23467F" w:rsidRPr="0023467F">
        <w:rPr>
          <w:sz w:val="24"/>
          <w:szCs w:val="24"/>
        </w:rPr>
        <w:t>JURČEK JUNIOR-ING d.o.o., Žakanje, Pravutina 65, OIB: 82094699452</w:t>
      </w:r>
      <w:r w:rsidR="00442F90" w:rsidRPr="008600EF">
        <w:rPr>
          <w:sz w:val="24"/>
          <w:szCs w:val="24"/>
        </w:rPr>
        <w:t xml:space="preserve">, dana </w:t>
      </w:r>
      <w:r w:rsidR="0023467F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23467F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842A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23467F">
          <w:rPr>
            <w:sz w:val="24"/>
            <w:szCs w:val="24"/>
          </w:rPr>
          <w:t>75. St-3234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467F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0AB4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2AA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84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2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2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2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2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84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2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2A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2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2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3234</izvorni_sadrzaj>
    <derivirana_varijabla naziv="DomainObject.Predmet.Broj_1">3234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St-3234/2015</izvorni_sadrzaj>
    <derivirana_varijabla naziv="DomainObject.Predmet.OznakaBroj_1">St-3234/2015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Jurček Junior-Ing d.o.o. zastupanog po punomoćniku Juraj Ofak</izvorni_sadrzaj>
    <derivirana_varijabla naziv="DomainObject.Predmet.ProtustrankaFormated_1">  Jurček Junior-Ing d.o.o. zastupanog po punomoćniku Juraj Ofak</derivirana_varijabla>
  </DomainObject.Predmet.ProtustrankaFormated>
  <DomainObject.Predmet.ProtustrankaFormatedOIB>
    <izvorni_sadrzaj>  Jurček Junior-Ing d.o.o., OIB 82094699452 zastupanog po punomoćniku Juraj Ofak</izvorni_sadrzaj>
    <derivirana_varijabla naziv="DomainObject.Predmet.ProtustrankaFormatedOIB_1">  Jurček Junior-Ing d.o.o., OIB 82094699452 zastupanog po punomoćniku Juraj Ofak</derivirana_varijabla>
  </DomainObject.Predmet.ProtustrankaFormatedOIB>
  <DomainObject.Predmet.ProtustrankaFormatedWithAdress>
    <izvorni_sadrzaj> Jurček Junior-Ing d.o.o., Pravutina 65, 47276 Žakanje zastupanog po punomoćniku Juraj Ofak</izvorni_sadrzaj>
    <derivirana_varijabla naziv="DomainObject.Predmet.ProtustrankaFormatedWithAdress_1"> Jurček Junior-Ing d.o.o., Pravutina 65, 47276 Žakanje zastupanog po punomoćniku Juraj Ofak</derivirana_varijabla>
  </DomainObject.Predmet.ProtustrankaFormatedWithAdress>
  <DomainObject.Predmet.ProtustrankaFormatedWithAdressOIB>
    <izvorni_sadrzaj> Jurček Junior-Ing d.o.o., OIB 82094699452, Pravutina 65, 47276 Žakanje zastupanog po punomoćniku Juraj Ofak</izvorni_sadrzaj>
    <derivirana_varijabla naziv="DomainObject.Predmet.ProtustrankaFormatedWithAdressOIB_1"> Jurček Junior-Ing d.o.o., OIB 82094699452, Pravutina 65, 47276 Žakanje zastupanog po punomoćniku Juraj Ofak</derivirana_varijabla>
  </DomainObject.Predmet.ProtustrankaFormatedWithAdressOIB>
  <DomainObject.Predmet.ProtustrankaWithAdress>
    <izvorni_sadrzaj>Jurček Junior-Ing d.o.o. Pravutina 65, 47276 Žakanje</izvorni_sadrzaj>
    <derivirana_varijabla naziv="DomainObject.Predmet.ProtustrankaWithAdress_1">Jurček Junior-Ing d.o.o. Pravutina 65, 47276 Žakanje</derivirana_varijabla>
  </DomainObject.Predmet.ProtustrankaWithAdress>
  <DomainObject.Predmet.ProtustrankaWithAdressOIB>
    <izvorni_sadrzaj>Jurček Junior-Ing d.o.o., OIB 82094699452, Pravutina 65, 47276 Žakanje</izvorni_sadrzaj>
    <derivirana_varijabla naziv="DomainObject.Predmet.ProtustrankaWithAdressOIB_1">Jurček Junior-Ing d.o.o., OIB 82094699452, Pravutina 65, 47276 Žakanje</derivirana_varijabla>
  </DomainObject.Predmet.ProtustrankaWithAdressOIB>
  <DomainObject.Predmet.ProtustrankaNazivFormated>
    <izvorni_sadrzaj>Jurček Junior-Ing d.o.o.</izvorni_sadrzaj>
    <derivirana_varijabla naziv="DomainObject.Predmet.ProtustrankaNazivFormated_1">Jurček Junior-Ing d.o.o.</derivirana_varijabla>
  </DomainObject.Predmet.ProtustrankaNazivFormated>
  <DomainObject.Predmet.ProtustrankaNazivFormatedOIB>
    <izvorni_sadrzaj>Jurček Junior-Ing d.o.o., OIB 82094699452</izvorni_sadrzaj>
    <derivirana_varijabla naziv="DomainObject.Predmet.ProtustrankaNazivFormatedOIB_1">Jurček Junior-Ing d.o.o., OIB 82094699452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Jurček Junior-Ing d.o.o. zastupanog po punomoćniku Juraj Ofak</item>
    </izvorni_sadrzaj>
    <derivirana_varijabla naziv="DomainObject.Predmet.ProtuStrankaListFormated_1">
      <item>Jurček Junior-Ing d.o.o. zastupanog po punomoćniku Juraj Ofak</item>
    </derivirana_varijabla>
  </DomainObject.Predmet.ProtuStrankaListFormated>
  <DomainObject.Predmet.ProtuStrankaListFormatedOIB>
    <izvorni_sadrzaj>
      <item>Jurček Junior-Ing d.o.o., OIB 82094699452 zastupanog po punomoćniku Juraj Ofak</item>
    </izvorni_sadrzaj>
    <derivirana_varijabla naziv="DomainObject.Predmet.ProtuStrankaListFormatedOIB_1">
      <item>Jurček Junior-Ing d.o.o., OIB 82094699452 zastupanog po punomoćniku Juraj Ofak</item>
    </derivirana_varijabla>
  </DomainObject.Predmet.ProtuStrankaListFormatedOIB>
  <DomainObject.Predmet.ProtuStrankaListFormatedWithAdress>
    <izvorni_sadrzaj>
      <item>Jurček Junior-Ing d.o.o., Pravutina 65, 47276 Žakanje zastupanog po punomoćniku Juraj Ofak</item>
    </izvorni_sadrzaj>
    <derivirana_varijabla naziv="DomainObject.Predmet.ProtuStrankaListFormatedWithAdress_1">
      <item>Jurček Junior-Ing d.o.o., Pravutina 65, 47276 Žakanje zastupanog po punomoćniku Juraj Ofak</item>
    </derivirana_varijabla>
  </DomainObject.Predmet.ProtuStrankaListFormatedWithAdress>
  <DomainObject.Predmet.ProtuStrankaListFormatedWithAdressOIB>
    <izvorni_sadrzaj>
      <item>Jurček Junior-Ing d.o.o., OIB 82094699452, Pravutina 65, 47276 Žakanje zastupanog po punomoćniku Juraj Ofak</item>
    </izvorni_sadrzaj>
    <derivirana_varijabla naziv="DomainObject.Predmet.ProtuStrankaListFormatedWithAdressOIB_1">
      <item>Jurček Junior-Ing d.o.o., OIB 82094699452, Pravutina 65, 47276 Žakanje zastupanog po punomoćniku Juraj Ofak</item>
    </derivirana_varijabla>
  </DomainObject.Predmet.ProtuStrankaListFormatedWithAdressOIB>
  <DomainObject.Predmet.ProtuStrankaListNazivFormated>
    <izvorni_sadrzaj>
      <item>Jurček Junior-Ing d.o.o.</item>
    </izvorni_sadrzaj>
    <derivirana_varijabla naziv="DomainObject.Predmet.ProtuStrankaListNazivFormated_1">
      <item>Jurček Junior-Ing d.o.o.</item>
    </derivirana_varijabla>
  </DomainObject.Predmet.ProtuStrankaListNazivFormated>
  <DomainObject.Predmet.ProtuStrankaListNazivFormatedOIB>
    <izvorni_sadrzaj>
      <item>Jurček Junior-Ing d.o.o., OIB 82094699452</item>
    </izvorni_sadrzaj>
    <derivirana_varijabla naziv="DomainObject.Predmet.ProtuStrankaListNazivFormatedOIB_1">
      <item>Jurček Junior-Ing d.o.o., OIB 82094699452</item>
    </derivirana_varijabla>
  </DomainObject.Predmet.ProtuStrankaListNazivFormatedOIB>
  <DomainObject.Predmet.OstaliListFormated>
    <izvorni_sadrzaj>
      <item>Juraj Ofak punomoćnik sudionika u postupku Jurček Junior-Ing d.o.o.</item>
    </izvorni_sadrzaj>
    <derivirana_varijabla naziv="DomainObject.Predmet.OstaliListFormated_1">
      <item>Juraj Ofak punomoćnik sudionika u postupku Jurček Junior-Ing d.o.o.</item>
    </derivirana_varijabla>
  </DomainObject.Predmet.OstaliListFormated>
  <DomainObject.Predmet.OstaliListFormatedOIB>
    <izvorni_sadrzaj>
      <item>Juraj Ofak, OIB 86454542188 punomoćnik sudionika u postupku Jurček Junior-Ing d.o.o.</item>
    </izvorni_sadrzaj>
    <derivirana_varijabla naziv="DomainObject.Predmet.OstaliListFormatedOIB_1">
      <item>Juraj Ofak, OIB 86454542188 punomoćnik sudionika u postupku Jurček Junior-Ing d.o.o.</item>
    </derivirana_varijabla>
  </DomainObject.Predmet.OstaliListFormatedOIB>
  <DomainObject.Predmet.OstaliListFormatedWithAdress>
    <izvorni_sadrzaj>
      <item>Juraj Ofak, Pravutina 65, 47276 Pravutina punomoćnik sudionika u postupku Jurček Junior-Ing d.o.o.</item>
    </izvorni_sadrzaj>
    <derivirana_varijabla naziv="DomainObject.Predmet.OstaliListFormatedWithAdress_1">
      <item>Juraj Ofak, Pravutina 65, 47276 Pravutina punomoćnik sudionika u postupku Jurček Junior-Ing d.o.o.</item>
    </derivirana_varijabla>
  </DomainObject.Predmet.OstaliListFormatedWithAdress>
  <DomainObject.Predmet.OstaliListFormatedWithAdressOIB>
    <izvorni_sadrzaj>
      <item>Juraj Ofak, OIB 86454542188, Pravutina 65, 47276 Pravutina punomoćnik sudionika u postupku Jurček Junior-Ing d.o.o.</item>
    </izvorni_sadrzaj>
    <derivirana_varijabla naziv="DomainObject.Predmet.OstaliListFormatedWithAdressOIB_1">
      <item>Juraj Ofak, OIB 86454542188, Pravutina 65, 47276 Pravutina punomoćnik sudionika u postupku Jurček Junior-Ing d.o.o.</item>
    </derivirana_varijabla>
  </DomainObject.Predmet.OstaliListFormatedWithAdressOIB>
  <DomainObject.Predmet.OstaliListNazivFormated>
    <izvorni_sadrzaj>
      <item>Juraj Ofak</item>
    </izvorni_sadrzaj>
    <derivirana_varijabla naziv="DomainObject.Predmet.OstaliListNazivFormated_1">
      <item>Juraj Ofak</item>
    </derivirana_varijabla>
  </DomainObject.Predmet.OstaliListNazivFormated>
  <DomainObject.Predmet.OstaliListNazivFormatedOIB>
    <izvorni_sadrzaj>
      <item>Juraj Ofak, OIB 86454542188</item>
    </izvorni_sadrzaj>
    <derivirana_varijabla naziv="DomainObject.Predmet.OstaliListNazivFormatedOIB_1">
      <item>Juraj Ofak, OIB 86454542188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Jurček Junior-Ing d.o.o.</izvorni_sadrzaj>
    <derivirana_varijabla naziv="DomainObject.Predmet.ProtustrankaIDrugi_1">Jurček Junior-Ing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Jurček Junior-Ing d.o.o., OIB 82094699452, Pravutina 65, 47276 Žakanje</izvorni_sadrzaj>
    <derivirana_varijabla naziv="DomainObject.Predmet.ProtustrankaIDrugiAdressOIB_1">Jurček Junior-Ing d.o.o., OIB 82094699452, Pravutina 65,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Jurček Junior-Ing d.o.o.</item>
      <item>Juraj Ofak</item>
    </izvorni_sadrzaj>
    <derivirana_varijabla naziv="DomainObject.Predmet.SudioniciListNaziv_1">
      <item>FINA Regionalni centar Zagreb Podružnica Karlovac</item>
      <item>Jurček Junior-Ing d.o.o.</item>
      <item>Juraj Ofak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Jurček Junior-Ing d.o.o., OIB 82094699452, Pravutina 65,47276 Žakanje</item>
      <item>Juraj Ofak, OIB 86454542188, Pravutina 65,47276 Pravutina</item>
    </izvorni_sadrzaj>
    <derivirana_varijabla naziv="DomainObject.Predmet.SudioniciListAdressOIB_1">
      <item>FINA Regionalni centar Zagreb Podružnica Karlovac, OIB 85821130368, Vitezovićeva 1,47000 Karlovac</item>
      <item>Jurček Junior-Ing d.o.o., OIB 82094699452, Pravutina 65,47276 Žakanje</item>
      <item>Juraj Ofak, OIB 86454542188, Pravutina 65,47276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82094699452</item>
      <item>, OIB 86454542188</item>
    </izvorni_sadrzaj>
    <derivirana_varijabla naziv="DomainObject.Predmet.SudioniciListNazivOIB_1">
      <item>, OIB 85821130368</item>
      <item>, OIB 82094699452</item>
      <item>, OIB 86454542188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2039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2015-11-23T14:43:00Z</dcterms:created>
  <dc:creator>Korisnik</dc:creator>
  <cp:lastModifiedBy>Anita Ban</cp:lastModifiedBy>
  <cp:lastPrinted>2015-11-18T12:37:00Z</cp:lastPrinted>
  <dcterms:modified xmlns:xsi="http://www.w3.org/2001/XMLSchema-instance" xsi:type="dcterms:W3CDTF">2015-11-23T14:46:00Z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