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671A" w:rsidR="0046671A">
        <w:tc>
          <w:tcPr>
            <w:tcW w:type="dxa" w:w="2985"/>
            <w:hideMark/>
          </w:tcPr>
          <w:p w:rsidRDefault="0046671A" w:rsidP="0046671A" w:rsidR="0046671A">
            <w:pPr>
              <w:spacing w:lineRule="auto" w:line="276" w:after="0"/>
              <w:jc w:val="center"/>
              <w:rPr>
                <w:rFonts w:eastAsia="Times New Roman"/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671A" w:rsidP="0046671A" w:rsidR="0046671A">
            <w:pPr>
              <w:spacing w:lineRule="auto" w:line="276" w:after="0"/>
              <w:jc w:val="center"/>
            </w:pPr>
            <w:r>
              <w:t>Republika Hrvatska</w:t>
            </w:r>
          </w:p>
          <w:p w:rsidRDefault="0046671A" w:rsidP="0046671A" w:rsidR="0046671A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46671A" w:rsidP="0046671A" w:rsidR="0046671A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Varaždin, Braće Radić 2</w:t>
            </w:r>
          </w:p>
        </w:tc>
      </w:tr>
    </w:tbl>
    <w:p w14:textId="600441b" w14:paraId="600441b" w:rsidRDefault="0046671A" w:rsidP="0046671A" w:rsidR="0046671A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46671A" w:rsidP="0046671A" w:rsidR="0046671A">
      <w:pPr>
        <w:spacing w:after="0"/>
        <w:jc w:val="right"/>
        <w:outlineLvl w:val="0"/>
      </w:pPr>
      <w:r>
        <w:t>Poslovni broj: 3 St-359/2018-3</w:t>
      </w:r>
    </w:p>
    <w:p w:rsidRDefault="0046671A" w:rsidP="0046671A" w:rsidR="0046671A">
      <w:pPr>
        <w:spacing w:after="0"/>
        <w:outlineLvl w:val="0"/>
      </w:pPr>
    </w:p>
    <w:p w:rsidRDefault="0046671A" w:rsidP="0046671A" w:rsidR="0046671A">
      <w:pPr>
        <w:spacing w:after="0"/>
        <w:jc w:val="center"/>
      </w:pPr>
    </w:p>
    <w:p w:rsidRDefault="0046671A" w:rsidP="0046671A" w:rsidR="0046671A">
      <w:pPr>
        <w:spacing w:after="0"/>
        <w:jc w:val="center"/>
      </w:pPr>
    </w:p>
    <w:p w:rsidRDefault="0046671A" w:rsidP="0046671A" w:rsidR="0046671A">
      <w:pPr>
        <w:spacing w:after="0"/>
        <w:jc w:val="both"/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FP-Models jednostavno društvo s ograničenom odgovornošću za trgovinu i usluge, skraćena tvrtka FP-Models j.d.o.o. Šenkovec, Josipa Bedekovića 2, MBS: 070113672, OIB: 93259741782, dana 21. rujna 2018. godine temeljem čl. 430. Stečajnog zakona ("Narodne novine" 71/15, 104/17., u daljnjem tekstu SZ) objavljuje slijedeći</w:t>
      </w:r>
    </w:p>
    <w:p w:rsidRDefault="0046671A" w:rsidP="0046671A" w:rsidR="0046671A">
      <w:pPr>
        <w:spacing w:after="0"/>
        <w:jc w:val="both"/>
      </w:pPr>
    </w:p>
    <w:p w:rsidRDefault="0046671A" w:rsidP="0046671A" w:rsidR="0046671A">
      <w:pPr>
        <w:spacing w:after="0"/>
        <w:jc w:val="both"/>
      </w:pPr>
    </w:p>
    <w:p w:rsidRDefault="0046671A" w:rsidP="0046671A" w:rsidR="0046671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6671A" w:rsidP="0046671A" w:rsidR="0046671A">
      <w:pPr>
        <w:spacing w:after="0"/>
        <w:jc w:val="both"/>
      </w:pPr>
    </w:p>
    <w:p w:rsidRDefault="0046671A" w:rsidP="0046671A" w:rsidR="0046671A">
      <w:pPr>
        <w:spacing w:after="0"/>
        <w:jc w:val="both"/>
      </w:pPr>
      <w:r>
        <w:tab/>
        <w:t>I/ Utvrđuje se da ukupni iznos evidentiranog duga dužnika FP-Models j.d.o.o. Šenkovec, Josipa Bedekovića 2, OIB: 93259741782, iznosi 68.035,89 kn.</w:t>
      </w:r>
    </w:p>
    <w:p w:rsidRDefault="0046671A" w:rsidP="0046671A" w:rsidR="0046671A">
      <w:pPr>
        <w:spacing w:after="0"/>
        <w:jc w:val="both"/>
      </w:pPr>
    </w:p>
    <w:p w:rsidRDefault="0046671A" w:rsidP="0046671A" w:rsidR="0046671A">
      <w:pPr>
        <w:spacing w:after="0"/>
        <w:jc w:val="both"/>
      </w:pPr>
      <w:r>
        <w:tab/>
        <w:t>II/ Poziva se direktor dužnika Filip Potkonjak iz Šenkovca, Valenta Morandinija 9, OIB: 16779396919,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46671A" w:rsidP="0046671A" w:rsidR="0046671A">
      <w:pPr>
        <w:spacing w:after="0"/>
        <w:jc w:val="both"/>
      </w:pPr>
    </w:p>
    <w:p w:rsidRDefault="0046671A" w:rsidP="0046671A" w:rsidR="0046671A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6671A" w:rsidP="0046671A" w:rsidR="0046671A">
      <w:pPr>
        <w:spacing w:after="0"/>
        <w:jc w:val="both"/>
      </w:pPr>
    </w:p>
    <w:p w:rsidRDefault="0046671A" w:rsidP="0046671A" w:rsidR="0046671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6671A" w:rsidP="0046671A" w:rsidR="0046671A">
      <w:pPr>
        <w:spacing w:after="0"/>
        <w:jc w:val="both"/>
      </w:pPr>
    </w:p>
    <w:p w:rsidRDefault="0046671A" w:rsidP="0046671A" w:rsidR="0046671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6671A" w:rsidP="0046671A" w:rsidR="0046671A">
      <w:pPr>
        <w:spacing w:after="0"/>
        <w:jc w:val="center"/>
        <w:outlineLvl w:val="0"/>
      </w:pPr>
      <w:r>
        <w:lastRenderedPageBreak/>
        <w:t>Obrazloženje</w:t>
      </w:r>
    </w:p>
    <w:p w:rsidRDefault="0046671A" w:rsidP="0046671A" w:rsidR="0046671A">
      <w:pPr>
        <w:spacing w:after="0"/>
        <w:outlineLvl w:val="0"/>
      </w:pPr>
    </w:p>
    <w:p w:rsidRDefault="0046671A" w:rsidP="0046671A" w:rsidR="0046671A">
      <w:pPr>
        <w:spacing w:after="0"/>
        <w:jc w:val="both"/>
        <w:outlineLvl w:val="0"/>
      </w:pPr>
      <w:r>
        <w:tab/>
        <w:t>Dana 17. rujna 2018. godine, predlagatelj Financijska agencija, Regionalni centar Zagreb, Podružnica Varaždin podnio je prijedlog  za otvaranje skraćenoga stečajnog postupka nad dužnikom, navodeći da dužnik FP-Models j.d.o.o. Šenkovec, Josipa Bedekovića 2, OIB: 93259741782, na dan 13. rujna 2018. u Očevidniku redoslijeda osnova za plaćanje ima evidentirane neizvršene osnove za plaćanje u neprekinutom razdoblju od 120 dana, u ukupnom iznosu od 68.035,89 kn te da dužnik nema zaposlenih.</w:t>
      </w:r>
    </w:p>
    <w:p w:rsidRDefault="0046671A" w:rsidP="0046671A" w:rsidR="0046671A">
      <w:pPr>
        <w:spacing w:after="0"/>
        <w:jc w:val="both"/>
        <w:outlineLvl w:val="0"/>
      </w:pPr>
    </w:p>
    <w:p w:rsidRDefault="0046671A" w:rsidP="0046671A" w:rsidR="0046671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6671A" w:rsidP="0046671A" w:rsidR="0046671A">
      <w:pPr>
        <w:spacing w:after="0"/>
        <w:jc w:val="both"/>
        <w:outlineLvl w:val="0"/>
      </w:pPr>
    </w:p>
    <w:p w:rsidRDefault="0046671A" w:rsidP="0046671A" w:rsidR="0046671A">
      <w:pPr>
        <w:spacing w:after="0"/>
        <w:jc w:val="center"/>
        <w:outlineLvl w:val="0"/>
      </w:pPr>
    </w:p>
    <w:p w:rsidRDefault="0046671A" w:rsidP="0046671A" w:rsidR="0046671A">
      <w:pPr>
        <w:spacing w:after="0"/>
        <w:jc w:val="center"/>
        <w:outlineLvl w:val="0"/>
      </w:pPr>
      <w:r>
        <w:t>Varaždin, 21. rujna 2018.</w:t>
      </w:r>
    </w:p>
    <w:p w:rsidRDefault="0046671A" w:rsidP="0046671A" w:rsidR="0046671A">
      <w:pPr>
        <w:spacing w:after="0"/>
        <w:jc w:val="center"/>
        <w:outlineLvl w:val="0"/>
      </w:pPr>
    </w:p>
    <w:p w:rsidRDefault="0046671A" w:rsidP="0046671A" w:rsidR="0046671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671A" w:rsidP="0046671A" w:rsidR="0046671A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46671A" w:rsidP="0046671A" w:rsidR="0046671A">
      <w:pPr>
        <w:spacing w:after="0"/>
        <w:ind w:firstLine="720" w:left="3600"/>
        <w:outlineLvl w:val="0"/>
      </w:pPr>
    </w:p>
    <w:p w:rsidRDefault="0046671A" w:rsidP="0046671A" w:rsidR="0046671A">
      <w:pPr>
        <w:spacing w:after="0"/>
        <w:ind w:firstLine="720" w:left="3600"/>
        <w:jc w:val="center"/>
        <w:outlineLvl w:val="0"/>
      </w:pPr>
      <w:r>
        <w:t xml:space="preserve">            Jasna Lekić</w:t>
      </w:r>
    </w:p>
    <w:p w:rsidRDefault="0046671A" w:rsidP="0046671A" w:rsidR="0046671A">
      <w:pPr>
        <w:spacing w:after="0"/>
        <w:ind w:firstLine="720" w:left="3600"/>
        <w:outlineLvl w:val="0"/>
      </w:pPr>
    </w:p>
    <w:p w:rsidRDefault="0046671A" w:rsidP="0046671A" w:rsidR="0046671A">
      <w:pPr>
        <w:spacing w:after="0"/>
        <w:outlineLvl w:val="0"/>
      </w:pPr>
    </w:p>
    <w:p w:rsidRDefault="0046671A" w:rsidP="0046671A" w:rsidR="0046671A">
      <w:pPr>
        <w:spacing w:after="0"/>
        <w:outlineLvl w:val="0"/>
      </w:pPr>
    </w:p>
    <w:p w:rsidRDefault="0046671A" w:rsidP="0046671A" w:rsidR="0046671A">
      <w:pPr>
        <w:spacing w:after="0"/>
        <w:outlineLvl w:val="0"/>
      </w:pPr>
    </w:p>
    <w:p w:rsidRDefault="0046671A" w:rsidP="0046671A" w:rsidR="0046671A">
      <w:pPr>
        <w:spacing w:after="0"/>
        <w:outlineLvl w:val="0"/>
      </w:pPr>
    </w:p>
    <w:p w:rsidRDefault="0046671A" w:rsidP="0046671A" w:rsidR="0046671A">
      <w:pPr>
        <w:spacing w:after="0"/>
        <w:outlineLvl w:val="0"/>
      </w:pPr>
      <w:r>
        <w:t>DNA:</w:t>
      </w:r>
    </w:p>
    <w:p w:rsidRDefault="0046671A" w:rsidP="0046671A" w:rsidR="0046671A">
      <w:pPr>
        <w:spacing w:after="0"/>
        <w:outlineLvl w:val="0"/>
      </w:pPr>
      <w:r>
        <w:t>- e-Oglasna ploča suda</w:t>
      </w:r>
    </w:p>
    <w:p w:rsidRDefault="0046671A" w:rsidP="0046671A" w:rsidR="0046671A">
      <w:pPr>
        <w:spacing w:after="0"/>
      </w:pPr>
    </w:p>
    <w:p w:rsidRDefault="0046671A" w:rsidP="0046671A" w:rsidR="0046671A">
      <w:pPr>
        <w:spacing w:after="0"/>
      </w:pPr>
    </w:p>
    <w:p w:rsidRDefault="00AE649C" w:rsidP="0046671A" w:rsidR="00AE649C" w:rsidRPr="00B76F3C">
      <w:pPr>
        <w:pStyle w:val="NormaleSPIS"/>
        <w:spacing w:after="0"/>
      </w:pPr>
    </w:p>
    <w:p w:rsidRDefault="00AB4602" w:rsidP="0046671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6671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A0E" w:rsidP="00537B78" w:rsidR="00015A0E">
      <w:r>
        <w:separator/>
      </w:r>
    </w:p>
  </w:endnote>
  <w:endnote w:id="0" w:type="continuationSeparator">
    <w:p w:rsidRDefault="00015A0E" w:rsidP="00537B78" w:rsidR="00015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A0E" w:rsidP="00537B78" w:rsidR="00015A0E">
      <w:r>
        <w:separator/>
      </w:r>
    </w:p>
  </w:footnote>
  <w:footnote w:id="0" w:type="continuationSeparator">
    <w:p w:rsidRDefault="00015A0E" w:rsidP="00537B78" w:rsidR="00015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A0E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71A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E67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88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St-359/2018-3</izvorni_sadrzaj>
    <derivirana_varijabla naziv="DomainObject.Oznaka_1">St-359/2018-3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FP-Models jednostavno društvo s ograničenom odgovornošću za trgovinu i usluge zastupanog po punomoćniku Filip Potkonjak</izvorni_sadrzaj>
    <derivirana_varijabla naziv="DomainObject.Predmet.ProtustrankaFormated_1">  FP-Models jednostavno društvo s ograničenom odgovornošću za trgovinu i usluge zastupanog po punomoćniku Filip Potkonjak</derivirana_varijabla>
  </DomainObject.Predmet.ProtustrankaFormated>
  <DomainObject.Predmet.ProtustrankaFormatedOIB>
    <izvorni_sadrzaj>  FP-Models jednostavno društvo s ograničenom odgovornošću za trgovinu i usluge, OIB 93259741782 zastupanog po punomoćniku Filip Potkonjak</izvorni_sadrzaj>
    <derivirana_varijabla naziv="DomainObject.Predmet.ProtustrankaFormatedOIB_1">  FP-Models jednostavno društvo s ograničenom odgovornošću za trgovinu i usluge, OIB 93259741782 zastupanog po punomoćniku Filip Potkonjak</derivirana_varijabla>
  </DomainObject.Predmet.ProtustrankaFormatedOIB>
  <DomainObject.Predmet.ProtustrankaFormatedWithAdress>
    <izvorni_sadrzaj> FP-Models jednostavno društvo s ograničenom odgovornošću za trgovinu i usluge, Josipa Bedekovića 2, 40000 Šenkovec zastupanog po punomoćniku Filip Potkonjak</izvorni_sadrzaj>
    <derivirana_varijabla naziv="DomainObject.Predmet.ProtustrankaFormatedWithAdress_1"> FP-Models jednostavno društvo s ograničenom odgovornošću za trgovinu i usluge, Josipa Bedekovića 2, 40000 Šenkovec zastupanog po punomoćniku Filip Potkonjak</derivirana_varijabla>
  </DomainObject.Predmet.ProtustrankaFormatedWithAdress>
  <DomainObject.Predmet.ProtustrankaFormatedWithAdressOIB>
    <izvorni_sadrzaj> FP-Models jednostavno društvo s ograničenom odgovornošću za trgovinu i usluge, OIB 93259741782, Josipa Bedekovića 2, 40000 Šenkovec zastupanog po punomoćniku Filip Potkonjak</izvorni_sadrzaj>
    <derivirana_varijabla naziv="DomainObject.Predmet.ProtustrankaFormatedWithAdressOIB_1"> FP-Models jednostavno društvo s ograničenom odgovornošću za trgovinu i usluge, OIB 93259741782, Josipa Bedekovića 2, 40000 Šenkovec zastupanog po punomoćniku Filip Potkonjak</derivirana_varijabla>
  </DomainObject.Predmet.ProtustrankaFormatedWithAdressOIB>
  <DomainObject.Predmet.ProtustrankaWithAdress>
    <izvorni_sadrzaj>FP-Models jednostavno društvo s ograničenom odgovornošću za trgovinu i usluge Josipa Bedekovića 2, 40000 Šenkovec</izvorni_sadrzaj>
    <derivirana_varijabla naziv="DomainObject.Predmet.ProtustrankaWithAdress_1">FP-Models jednostavno društvo s ograničenom odgovornošću za trgovinu i usluge Josipa Bedekovića 2, 40000 Šenkovec</derivirana_varijabla>
  </DomainObject.Predmet.ProtustrankaWithAdress>
  <DomainObject.Predmet.ProtustrankaWithAdressOIB>
    <izvorni_sadrzaj>FP-Models jednostavno društvo s ograničenom odgovornošću za trgovinu i usluge, OIB 93259741782, Josipa Bedekovića 2, 40000 Šenkovec</izvorni_sadrzaj>
    <derivirana_varijabla naziv="DomainObject.Predmet.ProtustrankaWithAdressOIB_1">FP-Models jednostavno društvo s ograničenom odgovornošću za trgovinu i usluge, OIB 93259741782, Josipa Bedekovića 2, 40000 Šenkovec</derivirana_varijabla>
  </DomainObject.Predmet.ProtustrankaWithAdressOIB>
  <DomainObject.Predmet.ProtustrankaNazivFormated>
    <izvorni_sadrzaj>FP-Models jednostavno društvo s ograničenom odgovornošću za trgovinu i usluge</izvorni_sadrzaj>
    <derivirana_varijabla naziv="DomainObject.Predmet.ProtustrankaNazivFormated_1">FP-Models jednostavno društvo s ograničenom odgovornošću za trgovinu i usluge</derivirana_varijabla>
  </DomainObject.Predmet.ProtustrankaNazivFormated>
  <DomainObject.Predmet.ProtustrankaNazivFormatedOIB>
    <izvorni_sadrzaj>FP-Models jednostavno društvo s ograničenom odgovornošću za trgovinu i usluge, OIB 93259741782</izvorni_sadrzaj>
    <derivirana_varijabla naziv="DomainObject.Predmet.ProtustrankaNazivFormatedOIB_1">FP-Models jednostavno društvo s ograničenom odgovornošću za trgovinu i usluge, OIB 93259741782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68035.89</izvorni_sadrzaj>
    <derivirana_varijabla naziv="DomainObject.Predmet.TrenutnaVrijednost_1">68035.89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FP-Models jednostavno društvo s ograničenom odgovornošću za trgovinu i usluge zastupanog po punomoćniku Filip Potkonjak</item>
    </izvorni_sadrzaj>
    <derivirana_varijabla naziv="DomainObject.Predmet.ProtuStrankaListFormated_1">
      <item>FP-Models jednostavno društvo s ograničenom odgovornošću za trgovinu i usluge zastupanog po punomoćniku Filip Potkonjak</item>
    </derivirana_varijabla>
  </DomainObject.Predmet.ProtuStrankaListFormated>
  <DomainObject.Predmet.ProtuStrankaListFormatedOIB>
    <izvorni_sadrzaj>
      <item>FP-Models jednostavno društvo s ograničenom odgovornošću za trgovinu i usluge, OIB 93259741782 zastupanog po punomoćniku Filip Potkonjak</item>
    </izvorni_sadrzaj>
    <derivirana_varijabla naziv="DomainObject.Predmet.ProtuStrankaListFormatedOIB_1">
      <item>FP-Models jednostavno društvo s ograničenom odgovornošću za trgovinu i usluge, OIB 93259741782 zastupanog po punomoćniku Filip Potkonjak</item>
    </derivirana_varijabla>
  </DomainObject.Predmet.ProtuStrankaListFormatedOIB>
  <DomainObject.Predmet.ProtuStrankaListFormatedWithAdress>
    <izvorni_sadrzaj>
      <item>FP-Models jednostavno društvo s ograničenom odgovornošću za trgovinu i usluge, Josipa Bedekovića 2, 40000 Šenkovec zastupanog po punomoćniku Filip Potkonjak</item>
    </izvorni_sadrzaj>
    <derivirana_varijabla naziv="DomainObject.Predmet.ProtuStrankaListFormatedWithAdress_1">
      <item>FP-Models jednostavno društvo s ograničenom odgovornošću za trgovinu i usluge, Josipa Bedekovića 2, 40000 Šenkovec zastupanog po punomoćniku Filip Potkonjak</item>
    </derivirana_varijabla>
  </DomainObject.Predmet.ProtuStrankaListFormatedWithAdress>
  <DomainObject.Predmet.ProtuStrankaListFormatedWithAdressOIB>
    <izvorni_sadrzaj>
      <item>FP-Models jednostavno društvo s ograničenom odgovornošću za trgovinu i usluge, OIB 93259741782, Josipa Bedekovića 2, 40000 Šenkovec zastupanog po punomoćniku Filip Potkonjak</item>
    </izvorni_sadrzaj>
    <derivirana_varijabla naziv="DomainObject.Predmet.ProtuStrankaListFormatedWithAdressOIB_1">
      <item>FP-Models jednostavno društvo s ograničenom odgovornošću za trgovinu i usluge, OIB 93259741782, Josipa Bedekovića 2, 40000 Šenkovec zastupanog po punomoćniku Filip Potkonjak</item>
    </derivirana_varijabla>
  </DomainObject.Predmet.ProtuStrankaListFormatedWithAdressOIB>
  <DomainObject.Predmet.ProtuStrankaListNazivFormated>
    <izvorni_sadrzaj>
      <item>FP-Models jednostavno društvo s ograničenom odgovornošću za trgovinu i usluge</item>
    </izvorni_sadrzaj>
    <derivirana_varijabla naziv="DomainObject.Predmet.ProtuStrankaListNazivFormated_1">
      <item>FP-Models jednostavno društvo s ograničenom odgovornošću za trgovinu i usluge</item>
    </derivirana_varijabla>
  </DomainObject.Predmet.ProtuStrankaListNazivFormated>
  <DomainObject.Predmet.ProtuStrankaListNazivFormatedOIB>
    <izvorni_sadrzaj>
      <item>FP-Models jednostavno društvo s ograničenom odgovornošću za trgovinu i usluge, OIB 93259741782</item>
    </izvorni_sadrzaj>
    <derivirana_varijabla naziv="DomainObject.Predmet.ProtuStrankaListNazivFormatedOIB_1">
      <item>FP-Models jednostavno društvo s ograničenom odgovornošću za trgovinu i usluge, OIB 93259741782</item>
    </derivirana_varijabla>
  </DomainObject.Predmet.ProtuStrankaListNazivFormatedOIB>
  <DomainObject.Predmet.OstaliListFormated>
    <izvorni_sadrzaj>
      <item>Filip Potkonjak punomoćnik sudionika u postupku FP-Models jednostavno društvo s ograničenom odgovornošću za trgovinu i usluge</item>
      <item>Sudski registar</item>
    </izvorni_sadrzaj>
    <derivirana_varijabla naziv="DomainObject.Predmet.OstaliListFormated_1">
      <item>Filip Potkonjak punomoćnik sudionika u postupku FP-Models jednostavno društvo s ograničenom odgovornošću za trgovinu i usluge</item>
      <item>Sudski registar</item>
    </derivirana_varijabla>
  </DomainObject.Predmet.OstaliListFormated>
  <DomainObject.Predmet.OstaliListFormatedOIB>
    <izvorni_sadrzaj>
      <item>Filip Potkonjak, OIB 16779396919 punomoćnik sudionika u postupku FP-Models jednostavno društvo s ograničenom odgovornošću za trgovinu i usluge</item>
      <item>Sudski registar</item>
    </izvorni_sadrzaj>
    <derivirana_varijabla naziv="DomainObject.Predmet.OstaliListFormatedOIB_1">
      <item>Filip Potkonjak, OIB 16779396919 punomoćnik sudionika u postupku FP-Models jednostavno društvo s ograničenom odgovornošću za trgovinu i usluge</item>
      <item>Sudski registar</item>
    </derivirana_varijabla>
  </DomainObject.Predmet.OstaliListFormatedOIB>
  <DomainObject.Predmet.OstaliListFormatedWithAdress>
    <izvorni_sadrzaj>
      <item>Filip Potkonjak, Ulica Valenta Morandinija 9, 40000 Šenkovec punomoćnik sudionika u postupku FP-Models jednostavno društvo s ograničenom odgovornošću za trgovinu i usluge</item>
      <item>Sudski registar</item>
    </izvorni_sadrzaj>
    <derivirana_varijabla naziv="DomainObject.Predmet.OstaliListFormatedWithAdress_1">
      <item>Filip Potkonjak, Ulica Valenta Morandinija 9, 40000 Šenkovec punomoćnik sudionika u postupku FP-Models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Filip Potkonjak, OIB 16779396919, Ulica Valenta Morandinija 9, 40000 Šenkovec punomoćnik sudionika u postupku FP-Models jednostavno društvo s ograničenom odgovornošću za trgovinu i usluge</item>
      <item>Sudski registar</item>
    </izvorni_sadrzaj>
    <derivirana_varijabla naziv="DomainObject.Predmet.OstaliListFormatedWithAdressOIB_1">
      <item>Filip Potkonjak, OIB 16779396919, Ulica Valenta Morandinija 9, 40000 Šenkovec punomoćnik sudionika u postupku FP-Models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Filip Potkonjak</item>
      <item>Sudski registar</item>
    </izvorni_sadrzaj>
    <derivirana_varijabla naziv="DomainObject.Predmet.OstaliListNazivFormated_1">
      <item>Filip Potkonjak</item>
      <item>Sudski registar</item>
    </derivirana_varijabla>
  </DomainObject.Predmet.OstaliListNazivFormated>
  <DomainObject.Predmet.OstaliListNazivFormatedOIB>
    <izvorni_sadrzaj>
      <item>Filip Potkonjak, OIB 16779396919</item>
      <item>Sudski registar</item>
    </izvorni_sadrzaj>
    <derivirana_varijabla naziv="DomainObject.Predmet.OstaliListNazivFormatedOIB_1">
      <item>Filip Potkonjak, OIB 16779396919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St-359/2018-3</izvorni_sadrzaj>
    <derivirana_varijabla naziv="DomainObject.PoslovniBrojDokumenta_1">St-359/2018-3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FP-Models jednostavno društvo s ograničenom odgovornošću za trgovinu i usluge</izvorni_sadrzaj>
    <derivirana_varijabla naziv="DomainObject.Predmet.ProtustrankaIDrugi_1">FP-Models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FP-Models jednostavno društvo s ograničenom odgovornošću za trgovinu i usluge, OIB 93259741782, Josipa Bedekovića 2, 40000 Šenkovec</izvorni_sadrzaj>
    <derivirana_varijabla naziv="DomainObject.Predmet.ProtustrankaIDrugiAdressOIB_1">FP-Models jednostavno društvo s ograničenom odgovornošću za trgovinu i usluge, OIB 93259741782,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FP-Models jednostavno društvo s ograničenom odgovornošću za trgovinu i usluge</item>
      <item>Filip Potkonjak</item>
      <item>Sudski registar</item>
    </izvorni_sadrzaj>
    <derivirana_varijabla naziv="DomainObject.Predmet.SudioniciListNaziv_1">
      <item>Financijska agencija</item>
      <item>FP-Models jednostavno društvo s ograničenom odgovornošću za trgovinu i usluge</item>
      <item>Filip Potkonjak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FP-Models jednostavno društvo s ograničenom odgovornošću za trgovinu i usluge, OIB 93259741782, Josipa Bedekovića 2,40000 Šenkovec</item>
      <item>Filip Potkonjak, OIB 16779396919, Ulica Valenta Morandinija 9,40000 Šenkovec</item>
      <item>Sudski registar</item>
    </izvorni_sadrzaj>
    <derivirana_varijabla naziv="DomainObject.Predmet.SudioniciListAdressOIB_1">
      <item>Financijska agencija, OIB 85821130368, A. Cesarca 2,42000 Varaždin</item>
      <item>FP-Models jednostavno društvo s ograničenom odgovornošću za trgovinu i usluge, OIB 93259741782, Josipa Bedekovića 2,40000 Šenkovec</item>
      <item>Filip Potkonjak, OIB 16779396919, Ulica Valenta Morandinija 9,40000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F6FDE-96A7-4A1A-8ABB-DE72F6EFD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2607</properties:Characters>
  <properties:Lines>74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2018-09-21T12:16:00Z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St-359/2018-3 / Odluka - Oglas (odluka_St-359_2018-3.docx)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