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1C7001B0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0FFD7D74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0AC28DAE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64C20B13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F015C2" w14:paraId="032FC0F5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F015C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F015C2" w14:paraId="5A0A1D71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F015C2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4E0FE6DC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25114566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F015C2" w14:paraId="511858DC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15C2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F015C2" w14:paraId="2E15D47A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15C2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15C2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16851D05" w14:textId="77777777">
      <w:pPr>
        <w:pStyle w:val="SudSjedite"/>
      </w:pPr>
    </w:p>
    <w:p w:rsidR="009824AC" w:rsidP="009824AC" w:rsidRDefault="009824AC" w14:paraId="0BB71459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15C2" w:rsidR="00F015C2">
            <w:rPr>
              <w:rStyle w:val="eSPISCCParagraphDefaultFont"/>
              <w:rFonts w:eastAsiaTheme="minorHAnsi"/>
            </w:rPr>
            <w:t>Sp-240/2026-2</w:t>
          </w:r>
        </w:sdtContent>
      </w:sdt>
    </w:p>
    <w:p w:rsidRPr="008571DD" w:rsidR="008571DD" w:rsidP="00096750" w:rsidRDefault="00F015C2" w14:paraId="09945168" w14:textId="26400F64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15C2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F015C2" w:rsidR="00665136">
            <w:rPr>
              <w:rStyle w:val="eSPISCCParagraphDefaultFont"/>
            </w:rPr>
            <w:t>sudskom savjetniku</w:t>
          </w:r>
          <w:r w:rsidRPr="00F015C2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15C2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15C2">
            <w:rPr>
              <w:rStyle w:val="eSPISCCParagraphDefaultFont"/>
            </w:rPr>
            <w:t xml:space="preserve"> IVICA TURK, OIB 06653495931, NASELJE BOROVČAKI 14, 49210 Zabok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F015C2">
            <w:rPr>
              <w:rStyle w:val="eSPISCCParagraphDefaultFont"/>
            </w:rPr>
            <w:t>22. srpnja 2026.</w:t>
          </w:r>
        </w:sdtContent>
      </w:sdt>
      <w:r w:rsidR="00905D9A">
        <w:t>, objavljuje:</w:t>
      </w:r>
    </w:p>
    <w:p w:rsidR="00905D9A" w:rsidP="00905D9A" w:rsidRDefault="00905D9A" w14:paraId="1A03C9AB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1E5C5228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56C88260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F015C2" w:rsidR="00F015C2">
            <w:rPr>
              <w:rStyle w:val="eSPISCCParagraphDefaultFont"/>
              <w:rFonts w:eastAsiaTheme="minorHAnsi"/>
            </w:rPr>
            <w:t>22. srpnja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015C2" w:rsidR="00F015C2">
            <w:rPr>
              <w:rStyle w:val="eSPISCCParagraphDefaultFont"/>
              <w:rFonts w:eastAsiaTheme="minorHAnsi"/>
            </w:rPr>
            <w:t>IVICA TURK, OIB 06653495931, NASELJE BOROVČAKI 14, 49210 Zabok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653E7F67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1C4CBE93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F015C2" w:rsidR="00905D9A" w:rsidP="00905D9A" w:rsidRDefault="00905D9A" w14:paraId="4737D5EF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F015C2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015C2" w:rsidR="00F015C2">
            <w:rPr>
              <w:rStyle w:val="eSPISCCParagraphDefaultFont"/>
              <w:rFonts w:eastAsiaTheme="minorHAnsi"/>
            </w:rPr>
            <w:t>IVICA TURK, OIB 06653495931, NASELJE BOROVČAKI 14, 49210 Zabok</w:t>
          </w:r>
        </w:sdtContent>
      </w:sdt>
      <w:r w:rsidRPr="00F015C2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44170512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422A55CF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6D2AD0F8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F015C2" w14:paraId="1E9FB414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15C2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F015C2">
            <w:rPr>
              <w:rStyle w:val="eSPISCCParagraphDefaultFont"/>
              <w:rFonts w:eastAsiaTheme="minorHAnsi"/>
            </w:rPr>
            <w:t>22. srpnja 2026.</w:t>
          </w:r>
        </w:sdtContent>
      </w:sdt>
      <w:r w:rsidR="00A720AB">
        <w:t xml:space="preserve"> </w:t>
      </w:r>
    </w:p>
    <w:bookmarkStart w:name="_Hlk8722012" w:id="0"/>
    <w:p w:rsidRPr="00F015C2" w:rsidR="00F015C2" w:rsidP="00F015C2" w:rsidRDefault="00F015C2" w14:paraId="2FFFA30B" w14:textId="77777777">
      <w:pPr>
        <w:pStyle w:val="Sudac"/>
      </w:pP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32FCEDA4813A4048AA7A7661E9855AAA"/>
          </w:placeholder>
          <w:comboBox>
            <w:listItem w:displayText="Sudac" w:value="Sudac"/>
            <w:listItem w:displayText="Sudski savjetnik" w:value="Sudski savjetnik"/>
          </w:comboBox>
        </w:sdtPr>
        <w:sdtContent>
          <w:r w:rsidRPr="00F015C2">
            <w:rPr>
              <w:rStyle w:val="eSPISCCParagraphDefaultFont"/>
              <w:rFonts w:eastAsiaTheme="minorHAnsi"/>
            </w:rPr>
            <w:t>Viši sudski savjetnik-specijalist:</w:t>
          </w:r>
        </w:sdtContent>
      </w:sdt>
      <w:r w:rsidRPr="00F015C2">
        <w:t xml:space="preserve"> </w:t>
      </w:r>
      <w:bookmarkEnd w:id="0"/>
    </w:p>
    <w:p w:rsidRPr="00665136" w:rsidR="00665136" w:rsidP="00665136" w:rsidRDefault="00665136" w14:paraId="6FCC3203" w14:textId="77777777">
      <w:pPr>
        <w:pStyle w:val="Sudac"/>
        <w:spacing w:before="0"/>
      </w:pPr>
    </w:p>
    <w:p w:rsidRPr="00665136" w:rsidR="008571DD" w:rsidP="00665136" w:rsidRDefault="00F015C2" w14:paraId="43BD3E68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15C2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23B75CD5" w14:textId="77777777">
      <w:r>
        <w:separator/>
      </w:r>
    </w:p>
  </w:endnote>
  <w:endnote w:type="continuationSeparator" w:id="0">
    <w:p w:rsidR="00F75681" w:rsidP="00537B78" w:rsidRDefault="00F75681" w14:paraId="296C51B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56274C9F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3CB35EF5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317B5299" w14:textId="77777777">
      <w:r>
        <w:separator/>
      </w:r>
    </w:p>
  </w:footnote>
  <w:footnote w:type="continuationSeparator" w:id="0">
    <w:p w:rsidR="00F75681" w:rsidP="00537B78" w:rsidRDefault="00F75681" w14:paraId="59B051A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4D61D87F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F015C2" w:rsidR="00F015C2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F015C2" w:rsidR="00F015C2">
          <w:rPr>
            <w:rStyle w:val="eSPISCCParagraphDefaultFont"/>
            <w:rFonts w:eastAsiaTheme="minorHAnsi"/>
          </w:rPr>
          <w:t>Sp-240/2026-2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C7F30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339A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5C2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53C6028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239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636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  <w:docPart>
      <w:docPartPr>
        <w:name w:val="32FCEDA4813A4048AA7A7661E9855A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5EFF8A0-93B5-4F65-B9BF-7FC4C27C4ABE}"/>
      </w:docPartPr>
      <w:docPartBody>
        <w:p w:rsidR="00093100" w:rsidP="00093100" w:rsidRDefault="00093100">
          <w:pPr>
            <w:pStyle w:val="32FCEDA4813A4048AA7A7661E9855AAA"/>
          </w:pPr>
          <w:r>
            <w:rPr>
              <w:rStyle w:val="Tekstrezerviranogmjesta"/>
            </w:rPr>
            <w:t>_______________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93100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CA339A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93100"/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BF6D3BB6E10427C898C70FA384FF28D" w:customStyle="true">
    <w:name w:val="5BF6D3BB6E10427C898C70FA384FF28D"/>
    <w:rsid w:val="00093100"/>
    <w:pPr>
      <w:spacing w:after="160" w:line="278" w:lineRule="auto"/>
    </w:pPr>
    <w:rPr>
      <w:kern w:val="2"/>
      <w:sz w:val="24"/>
      <w:szCs w:val="24"/>
    </w:rPr>
  </w:style>
  <w:style w:type="paragraph" w:styleId="52C407A4E7E643C99FA3F73A34059217" w:customStyle="true">
    <w:name w:val="52C407A4E7E643C99FA3F73A34059217"/>
    <w:rsid w:val="006D356E"/>
  </w:style>
  <w:style w:type="paragraph" w:styleId="32FCEDA4813A4048AA7A7661E9855AAA" w:customStyle="true">
    <w:name w:val="32FCEDA4813A4048AA7A7661E9855AAA"/>
    <w:rsid w:val="00093100"/>
    <w:pPr>
      <w:spacing w:after="160" w:line="278" w:lineRule="auto"/>
    </w:pPr>
    <w:rPr>
      <w:kern w:val="2"/>
      <w:sz w:val="24"/>
      <w:szCs w:val="24"/>
    </w:rPr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srpnja 2026.</izvorni_sadrzaj>
    <derivirana_varijabla naziv="DomainObject.DatumDonosenjaOdluke_1">22.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Sp-240/2026-2</izvorni_sadrzaj>
    <derivirana_varijabla naziv="DomainObject.Oznaka_1">Sp-240/2026-2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2026.</izvorni_sadrzaj>
    <derivirana_varijabla naziv="DomainObject.Predmet.DatumIzradeOptuznogAkta_1">22. srpnja 2026.</derivirana_varijabla>
  </DomainObject.Predmet.DatumIzradeOptuznogAkta>
  <DomainObject.Predmet.DatumIzradeOptuznogAktaFormated>
    <izvorni_sadrzaj>22.7.2026.</izvorni_sadrzaj>
    <derivirana_varijabla naziv="DomainObject.Predmet.DatumIzradeOptuznogAktaFormated_1">22.7.2026.</derivirana_varijabla>
  </DomainObject.Predmet.DatumIzradeOptuznogAktaFormated>
  <DomainObject.Predmet.DatumOsnivanja>
    <izvorni_sadrzaj>22. srpnja 2026.</izvorni_sadrzaj>
    <derivirana_varijabla naziv="DomainObject.Predmet.DatumOsnivanja_1">22.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srpnja 2026.</izvorni_sadrzaj>
    <derivirana_varijabla naziv="DomainObject.Predmet.DatumPrimitkaOptuznogAkta_1">22.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Sp-240/2026</izvorni_sadrzaj>
    <derivirana_varijabla naziv="DomainObject.Predmet.OznakaBroj_1">Sp-240/2026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TURK</izvorni_sadrzaj>
    <derivirana_varijabla naziv="DomainObject.Predmet.ProtustrankaFormated_1">  IVICA TURK</derivirana_varijabla>
  </DomainObject.Predmet.ProtustrankaFormated>
  <DomainObject.Predmet.ProtustrankaFormatedOIB>
    <izvorni_sadrzaj>  IVICA TURK, OIB 06653495931</izvorni_sadrzaj>
    <derivirana_varijabla naziv="DomainObject.Predmet.ProtustrankaFormatedOIB_1">  IVICA TURK, OIB 06653495931</derivirana_varijabla>
  </DomainObject.Predmet.ProtustrankaFormatedOIB>
  <DomainObject.Predmet.ProtustrankaFormatedWithAdress>
    <izvorni_sadrzaj> IVICA TURK, NASELJE BOROVČAKI 14, 49210 Zabok</izvorni_sadrzaj>
    <derivirana_varijabla naziv="DomainObject.Predmet.ProtustrankaFormatedWithAdress_1"> IVICA TURK, NASELJE BOROVČAKI 14, 49210 Zabok</derivirana_varijabla>
  </DomainObject.Predmet.ProtustrankaFormatedWithAdress>
  <DomainObject.Predmet.ProtustrankaFormatedWithAdressOIB>
    <izvorni_sadrzaj> IVICA TURK, OIB 06653495931, NASELJE BOROVČAKI 14, 49210 Zabok</izvorni_sadrzaj>
    <derivirana_varijabla naziv="DomainObject.Predmet.ProtustrankaFormatedWithAdressOIB_1"> IVICA TURK, OIB 06653495931, NASELJE BOROVČAKI 14, 49210 Zabok</derivirana_varijabla>
  </DomainObject.Predmet.ProtustrankaFormatedWithAdressOIB>
  <DomainObject.Predmet.ProtustrankaWithAdress>
    <izvorni_sadrzaj>IVICA TURK NASELJE BOROVČAKI 14, 49210 Zabok</izvorni_sadrzaj>
    <derivirana_varijabla naziv="DomainObject.Predmet.ProtustrankaWithAdress_1">IVICA TURK NASELJE BOROVČAKI 14, 49210 Zabok</derivirana_varijabla>
  </DomainObject.Predmet.ProtustrankaWithAdress>
  <DomainObject.Predmet.ProtustrankaWithAdressOIB>
    <izvorni_sadrzaj>IVICA TURK, OIB 06653495931, NASELJE BOROVČAKI 14, 49210 Zabok</izvorni_sadrzaj>
    <derivirana_varijabla naziv="DomainObject.Predmet.ProtustrankaWithAdressOIB_1">IVICA TURK, OIB 06653495931, NASELJE BOROVČAKI 14, 49210 Zabok</derivirana_varijabla>
    <derivirana_varijabla naziv="DomainObject.Predmet.ProtustrankaWithAdressOIB1">IVICA TURK, OIB 06653495931, NASELJE BOROVČAKI 14, 49210 Zabok</derivirana_varijabla>
  </DomainObject.Predmet.ProtustrankaWithAdressOIB>
  <DomainObject.Predmet.ProtustrankaNazivFormated>
    <izvorni_sadrzaj>IVICA TURK</izvorni_sadrzaj>
    <derivirana_varijabla naziv="DomainObject.Predmet.ProtustrankaNazivFormated_1">IVICA TURK</derivirana_varijabla>
    <derivirana_varijabla naziv="Padez">IVICA TURK</derivirana_varijabla>
  </DomainObject.Predmet.ProtustrankaNazivFormated>
  <DomainObject.Predmet.ProtustrankaNazivFormatedOIB>
    <izvorni_sadrzaj>IVICA TURK, OIB 06653495931</izvorni_sadrzaj>
    <derivirana_varijabla naziv="DomainObject.Predmet.ProtustrankaNazivFormatedOIB_1">IVICA TURK, OIB 06653495931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IVICA TURK</item>
    </izvorni_sadrzaj>
    <derivirana_varijabla naziv="DomainObject.Predmet.ProtuStrankaListFormated_1">
      <item>IVICA TURK</item>
    </derivirana_varijabla>
  </DomainObject.Predmet.ProtuStrankaListFormated>
  <DomainObject.Predmet.ProtuStrankaListFormatedOIB>
    <izvorni_sadrzaj>
      <item>IVICA TURK, OIB 06653495931</item>
    </izvorni_sadrzaj>
    <derivirana_varijabla naziv="DomainObject.Predmet.ProtuStrankaListFormatedOIB_1">
      <item>IVICA TURK, OIB 06653495931</item>
    </derivirana_varijabla>
  </DomainObject.Predmet.ProtuStrankaListFormatedOIB>
  <DomainObject.Predmet.ProtuStrankaListFormatedWithAdress>
    <izvorni_sadrzaj>
      <item>IVICA TURK, NASELJE BOROVČAKI 14, 49210 Zabok</item>
    </izvorni_sadrzaj>
    <derivirana_varijabla naziv="DomainObject.Predmet.ProtuStrankaListFormatedWithAdress_1">
      <item>IVICA TURK, NASELJE BOROVČAKI 14, 49210 Zabok</item>
    </derivirana_varijabla>
  </DomainObject.Predmet.ProtuStrankaListFormatedWithAdress>
  <DomainObject.Predmet.ProtuStrankaListFormatedWithAdressOIB>
    <izvorni_sadrzaj>
      <item>IVICA TURK, OIB 06653495931, NASELJE BOROVČAKI 14, 49210 Zabok</item>
    </izvorni_sadrzaj>
    <derivirana_varijabla naziv="DomainObject.Predmet.ProtuStrankaListFormatedWithAdressOIB_1">
      <item>IVICA TURK, OIB 06653495931, NASELJE BOROVČAKI 14, 49210 Zabok</item>
    </derivirana_varijabla>
  </DomainObject.Predmet.ProtuStrankaListFormatedWithAdressOIB>
  <DomainObject.Predmet.ProtuStrankaListNazivFormated>
    <izvorni_sadrzaj>
      <item>IVICA TURK</item>
    </izvorni_sadrzaj>
    <derivirana_varijabla naziv="DomainObject.Predmet.ProtuStrankaListNazivFormated_1">
      <item>IVICA TURK</item>
    </derivirana_varijabla>
  </DomainObject.Predmet.ProtuStrankaListNazivFormated>
  <DomainObject.Predmet.ProtuStrankaListNazivFormatedOIB>
    <izvorni_sadrzaj>
      <item>IVICA TURK, OIB 06653495931</item>
    </izvorni_sadrzaj>
    <derivirana_varijabla naziv="DomainObject.Predmet.ProtuStrankaListNazivFormatedOIB_1">
      <item>IVICA TURK, OIB 06653495931</item>
    </derivirana_varijabla>
  </DomainObject.Predmet.ProtuStrankaListNazivFormatedOIB>
  <DomainObject.Predmet.OstaliListFormated>
    <izvorni_sadrzaj>
      <item>A1 Hrvatska društvo s ograničenom odgovornošću za usluge javnih telekomunikacija</item>
      <item>Ministarstvo financija</item>
      <item>KOMUNALNO-ZABOK d.o.o. za obradu otpadaka</item>
      <item>Grad Zabok</item>
      <item>Odvjetničko društvo Mičin &amp; Partneri, društvo s ograničenom odgovornošću</item>
    </izvorni_sadrzaj>
    <derivirana_varijabla naziv="DomainObject.Predmet.OstaliListFormated_1">
      <item>A1 Hrvatska društvo s ograničenom odgovornošću za usluge javnih telekomunikacija</item>
      <item>Ministarstvo financija</item>
      <item>KOMUNALNO-ZABOK d.o.o. za obradu otpadaka</item>
      <item>Grad Zabok</item>
      <item>Odvjetničko društvo Mičin &amp; Partneri, društvo s ograničenom odgovornošću</item>
    </derivirana_varijabla>
    <derivirana_varijabla naziv="DrugaOsoba">
      <item>A1 Hrvatska društvo s ograničenom odgovornošću za usluge javnih telekomunikacija</item>
      <item>Ministarstvo financija</item>
      <item>KOMUNALNO-ZABOK d.o.o. za obradu otpadaka</item>
      <item>Grad Zabok</item>
      <item>Odvjetničko društvo Mičin &amp; Partneri, društvo s ograničenom odgovornošću</item>
    </derivirana_varijabla>
  </DomainObject.Predmet.OstaliListFormated>
  <DomainObject.Predmet.OstaliListFormatedOIB>
    <izvorni_sadrzaj>
      <item>A1 Hrvatska društvo s ograničenom odgovornošću za usluge javnih telekomunikacija, OIB 29524210204</item>
      <item>Ministarstvo financija, OIB 18683136487</item>
      <item>KOMUNALNO-ZABOK d.o.o. za obradu otpadaka, OIB 31174430130</item>
      <item>Grad Zabok, OIB 39265120858</item>
      <item>Odvjetničko društvo Mičin &amp; Partneri, društvo s ograničenom odgovornošću, OIB 68954043722</item>
    </izvorni_sadrzaj>
    <derivirana_varijabla naziv="DomainObject.Predmet.OstaliListFormatedOIB_1">
      <item>A1 Hrvatska društvo s ograničenom odgovornošću za usluge javnih telekomunikacija, OIB 29524210204</item>
      <item>Ministarstvo financija, OIB 18683136487</item>
      <item>KOMUNALNO-ZABOK d.o.o. za obradu otpadaka, OIB 31174430130</item>
      <item>Grad Zabok, OIB 39265120858</item>
      <item>Odvjetničko društvo Mičin &amp; Partneri, društvo s ograničenom odgovornošću, OIB 68954043722</item>
    </derivirana_varijabla>
  </DomainObject.Predmet.OstaliListFormatedOIB>
  <DomainObject.Predmet.OstaliListFormatedWithAdress>
    <izvorni_sadrzaj>
      <item>A1 Hrvatska društvo s ograničenom odgovornošću za usluge javnih telekomunikacija, Vrtni put 1, 10000 Zagreb</item>
      <item>Ministarstvo financija, Katančićeva 5, 10000 Zagreb</item>
      <item>KOMUNALNO-ZABOK d.o.o. za obradu otpadaka, Zivtov trg 3, 49210 Zabok</item>
      <item>Grad Zabok, Zivtov trg 10, 49210 Zabok</item>
      <item>Odvjetničko društvo Mičin &amp; Partneri, društvo s ograničenom odgovornošću, Mažuranićev trg 3, 10000 Zagreb</item>
    </izvorni_sadrzaj>
    <derivirana_varijabla naziv="DomainObject.Predmet.OstaliListFormatedWithAdress_1">
      <item>A1 Hrvatska društvo s ograničenom odgovornošću za usluge javnih telekomunikacija, Vrtni put 1, 10000 Zagreb</item>
      <item>Ministarstvo financija, Katančićeva 5, 10000 Zagreb</item>
      <item>KOMUNALNO-ZABOK d.o.o. za obradu otpadaka, Zivtov trg 3, 49210 Zabok</item>
      <item>Grad Zabok, Zivtov trg 10, 49210 Zabok</item>
      <item>Odvjetničko društvo Mičin &amp; Partneri, društvo s ograničenom odgovornošću, Mažuranićev trg 3, 10000 Zagreb</item>
    </derivirana_varijabla>
  </DomainObject.Predmet.OstaliListFormatedWithAdress>
  <DomainObject.Predmet.OstaliListFormatedWithAdressOIB>
    <izvorni_sadrzaj>
      <item>A1 Hrvatska društvo s ograničenom odgovornošću za usluge javnih telekomunikacija, OIB 29524210204, Vrtni put 1, 10000 Zagreb</item>
      <item>Ministarstvo financija, OIB 18683136487, Katančićeva 5, 10000 Zagreb</item>
      <item>KOMUNALNO-ZABOK d.o.o. za obradu otpadaka, OIB 31174430130, Zivtov trg 3, 49210 Zabok</item>
      <item>Grad Zabok, OIB 39265120858, Zivtov trg 10, 49210 Zabok</item>
      <item>Odvjetničko društvo Mičin &amp; Partneri, društvo s ograničenom odgovornošću, OIB 68954043722, Mažuranićev trg 3, 10000 Zagreb</item>
    </izvorni_sadrzaj>
    <derivirana_varijabla naziv="DomainObject.Predmet.OstaliListFormatedWithAdressOIB_1">
      <item>A1 Hrvatska društvo s ograničenom odgovornošću za usluge javnih telekomunikacija, OIB 29524210204, Vrtni put 1, 10000 Zagreb</item>
      <item>Ministarstvo financija, OIB 18683136487, Katančićeva 5, 10000 Zagreb</item>
      <item>KOMUNALNO-ZABOK d.o.o. za obradu otpadaka, OIB 31174430130, Zivtov trg 3, 49210 Zabok</item>
      <item>Grad Zabok, OIB 39265120858, Zivtov trg 10, 49210 Zabok</item>
      <item>Odvjetničko društvo Mičin &amp; Partneri, društvo s ograničenom odgovornošću, OIB 68954043722, Mažuranićev trg 3, 10000 Zagreb</item>
    </derivirana_varijabla>
  </DomainObject.Predmet.OstaliListFormatedWithAdressOIB>
  <DomainObject.Predmet.OstaliListNazivFormated>
    <izvorni_sadrzaj>
      <item>A1 Hrvatska društvo s ograničenom odgovornošću za usluge javnih telekomunikacija</item>
      <item>Ministarstvo financija</item>
      <item>KOMUNALNO-ZABOK d.o.o. za obradu otpadaka</item>
      <item>Grad Zabok</item>
      <item>Odvjetničko društvo Mičin &amp; Partneri, društvo s ograničenom odgovornošću</item>
    </izvorni_sadrzaj>
    <derivirana_varijabla naziv="DomainObject.Predmet.OstaliListNazivFormated_1">
      <item>A1 Hrvatska društvo s ograničenom odgovornošću za usluge javnih telekomunikacija</item>
      <item>Ministarstvo financija</item>
      <item>KOMUNALNO-ZABOK d.o.o. za obradu otpadaka</item>
      <item>Grad Zabok</item>
      <item>Odvjetničko društvo Mičin &amp; Partneri, društvo s ograničenom odgovornošću</item>
    </derivirana_varijabla>
  </DomainObject.Predmet.OstaliListNazivFormated>
  <DomainObject.Predmet.OstaliListNazivFormatedOIB>
    <izvorni_sadrzaj>
      <item>A1 Hrvatska društvo s ograničenom odgovornošću za usluge javnih telekomunikacija, OIB 29524210204</item>
      <item>Ministarstvo financija, OIB 18683136487</item>
      <item>KOMUNALNO-ZABOK d.o.o. za obradu otpadaka, OIB 31174430130</item>
      <item>Grad Zabok, OIB 39265120858</item>
      <item>Odvjetničko društvo Mičin &amp; Partneri, društvo s ograničenom odgovornošću, OIB 68954043722</item>
    </izvorni_sadrzaj>
    <derivirana_varijabla naziv="DomainObject.Predmet.OstaliListNazivFormatedOIB_1">
      <item>A1 Hrvatska društvo s ograničenom odgovornošću za usluge javnih telekomunikacija, OIB 29524210204</item>
      <item>Ministarstvo financija, OIB 18683136487</item>
      <item>KOMUNALNO-ZABOK d.o.o. za obradu otpadaka, OIB 31174430130</item>
      <item>Grad Zabok, OIB 39265120858</item>
      <item>Odvjetničko društvo Mičin &amp; Partneri, društvo s ograničenom odgovornošću, OIB 68954043722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srpnja 2026.</izvorni_sadrzaj>
    <derivirana_varijabla naziv="DomainObject.Datum_1">22. srpnja 2026.</derivirana_varijabla>
    <derivirana_varijabla naziv="DomainObject.Datum2">22. srpnja 2026.</derivirana_varijabla>
  </DomainObject.Datum>
  <DomainObject.PoslovniBrojDokumenta>
    <izvorni_sadrzaj>Sp-240/2026-2</izvorni_sadrzaj>
    <derivirana_varijabla naziv="DomainObject.PoslovniBrojDokumenta_1">Sp-240/2026-2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IVICA TURK</izvorni_sadrzaj>
    <derivirana_varijabla naziv="DomainObject.Predmet.ProtustrankaIDrugi_1">IVICA TURK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IVICA TURK, OIB 06653495931, NASELJE BOROVČAKI 14, 49210 Zabok</izvorni_sadrzaj>
    <derivirana_varijabla naziv="DomainObject.Predmet.ProtustrankaIDrugiAdressOIB_1">IVICA TURK, OIB 06653495931, NASELJE BOROVČAKI 14,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TURK</item>
      <item>Financijska agencija (FINA)</item>
      <item>A1 Hrvatska društvo s ograničenom odgovornošću za usluge javnih telekomunikacija</item>
      <item>Ministarstvo financija</item>
      <item>KOMUNALNO-ZABOK d.o.o. za obradu otpadaka</item>
      <item>Grad Zabok</item>
      <item>Odvjetničko društvo Mičin &amp; Partneri, društvo s ograničenom odgovornošću</item>
    </izvorni_sadrzaj>
    <derivirana_varijabla naziv="DomainObject.Predmet.SudioniciListNaziv_1">
      <item>IVICA TURK</item>
      <item>Financijska agencija (FINA)</item>
      <item>A1 Hrvatska društvo s ograničenom odgovornošću za usluge javnih telekomunikacija</item>
      <item>Ministarstvo financija</item>
      <item>KOMUNALNO-ZABOK d.o.o. za obradu otpadaka</item>
      <item>Grad Zabok</item>
      <item>Odvjetničko društvo Mičin &amp; Partneri, društvo s ograničenom odgovornošću</item>
    </derivirana_varijabla>
    <derivirana_varijabla naziv="OstaliSudionici">
      <item>IVICA TURK</item>
      <item>Financijska agencija (FINA)</item>
      <item>A1 Hrvatska društvo s ograničenom odgovornošću za usluge javnih telekomunikacija</item>
      <item>Ministarstvo financija</item>
      <item>KOMUNALNO-ZABOK d.o.o. za obradu otpadaka</item>
      <item>Grad Zabok</item>
      <item>Odvjetničko društvo Mičin &amp; Partneri, društvo s ograničenom odgovornošću</item>
    </derivirana_varijabla>
  </DomainObject.Predmet.SudioniciListNaziv>
  <DomainObject.Predmet.SudioniciListAdressOIB>
    <izvorni_sadrzaj>
      <item>IVICA TURK, OIB 06653495931, NASELJE BOROVČAKI 14,49210 Zabok</item>
      <item>Financijska agencija (FINA), OIB 85821130368, Ulica grada Vukovara 70,10000 Zagreb</item>
      <item>A1 Hrvatska društvo s ograničenom odgovornošću za usluge javnih telekomunikacija, OIB 29524210204, Vrtni put 1,10000 Zagreb</item>
      <item>Ministarstvo financija, OIB 18683136487, Katančićeva 5,10000 Zagreb</item>
      <item>KOMUNALNO-ZABOK d.o.o. za obradu otpadaka, OIB 31174430130, Zivtov trg 3,49210 Zabok</item>
      <item>Grad Zabok, OIB 39265120858, Zivtov trg 10,49210 Zabok</item>
      <item>Odvjetničko društvo Mičin &amp; Partneri, društvo s ograničenom odgovornošću, OIB 68954043722, Mažuranićev trg 3,10000 Zagreb</item>
    </izvorni_sadrzaj>
    <derivirana_varijabla naziv="DomainObject.Predmet.SudioniciListAdressOIB_1">
      <item>IVICA TURK, OIB 06653495931, NASELJE BOROVČAKI 14,49210 Zabok</item>
      <item>Financijska agencija (FINA), OIB 85821130368, Ulica grada Vukovara 70,10000 Zagreb</item>
      <item>A1 Hrvatska društvo s ograničenom odgovornošću za usluge javnih telekomunikacija, OIB 29524210204, Vrtni put 1,10000 Zagreb</item>
      <item>Ministarstvo financija, OIB 18683136487, Katančićeva 5,10000 Zagreb</item>
      <item>KOMUNALNO-ZABOK d.o.o. za obradu otpadaka, OIB 31174430130, Zivtov trg 3,49210 Zabok</item>
      <item>Grad Zabok, OIB 39265120858, Zivtov trg 10,49210 Zabok</item>
      <item>Odvjetničko društvo Mičin &amp; Partneri, društvo s ograničenom odgovornošću, OIB 68954043722, Mažuranićev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06653495931</item>
      <item>, OIB 85821130368</item>
      <item>, OIB 29524210204</item>
      <item>, OIB 18683136487</item>
      <item>, OIB 31174430130</item>
      <item>, OIB 39265120858</item>
      <item>, OIB 68954043722</item>
    </izvorni_sadrzaj>
    <derivirana_varijabla naziv="DomainObject.Predmet.SudioniciListNazivOIB_1">
      <item>, OIB 06653495931</item>
      <item>, OIB 85821130368</item>
      <item>, OIB 29524210204</item>
      <item>, OIB 18683136487</item>
      <item>, OIB 31174430130</item>
      <item>, OIB 39265120858</item>
      <item>, OIB 68954043722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srpnja 2026.</izvorni_sadrzaj>
    <derivirana_varijabla naziv="DomainObject.Predmet.DatumPocetkaProcesa_1">22.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201</properties:Words>
  <properties:Characters>1157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2026-07-22T11:23:00Z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Sp-240/2026-2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