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7cc7" w14:paraId="12c7cc7" w:rsidRDefault="00201E03" w:rsidP="00201E03" w:rsidR="00201E03">
      <w:pPr>
        <w15:collapsed w:val="false"/>
      </w:pPr>
      <w:r>
        <w:rPr>
          <w:rStyle w:val="Naglaeno"/>
        </w:rPr>
        <w:t xml:space="preserve">             </w:t>
      </w:r>
      <w:r w:rsidR="00452FD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03" w:rsidP="00201E03" w:rsidR="00201E03" w:rsidRPr="00D21A2C"/>
    <w:p w:rsidRDefault="00201E03" w:rsidP="00201E03" w:rsidR="00201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1E03" w:rsidP="00201E03" w:rsidR="00201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6C01" w:rsidP="00201E03" w:rsidR="00D96C01">
      <w:pPr>
        <w:pStyle w:val="Tijeloteksta"/>
      </w:pPr>
    </w:p>
    <w:p w:rsidRDefault="00D96C01" w:rsidP="00D96C01" w:rsidR="00D96C01">
      <w:pPr>
        <w:pStyle w:val="Tijeloteksta"/>
        <w:ind w:left="360"/>
        <w:jc w:val="center"/>
      </w:pPr>
      <w:r>
        <w:t>REPUBLIKA HRVATSKA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stečajno</w:t>
      </w:r>
      <w:r w:rsidR="001A5987">
        <w:t>j sutkinji</w:t>
      </w:r>
      <w:r>
        <w:t xml:space="preserve"> Nadi Roso, u stečajnom predmetu </w:t>
      </w:r>
      <w:r w:rsidR="00535EEC">
        <w:t xml:space="preserve">dužnika </w:t>
      </w:r>
      <w:r w:rsidR="00535EEC" w:rsidRPr="00535EEC">
        <w:rPr>
          <w:b/>
        </w:rPr>
        <w:t xml:space="preserve">stečajna masa iza  HASTA d.o.o. „u stečaju“ iz </w:t>
      </w:r>
      <w:proofErr w:type="spellStart"/>
      <w:r w:rsidR="00535EEC" w:rsidRPr="00535EEC">
        <w:rPr>
          <w:b/>
        </w:rPr>
        <w:t>Belog</w:t>
      </w:r>
      <w:proofErr w:type="spellEnd"/>
      <w:r w:rsidR="00535EEC" w:rsidRPr="00535EEC">
        <w:rPr>
          <w:b/>
        </w:rPr>
        <w:t xml:space="preserve"> Manastira</w:t>
      </w:r>
      <w:r>
        <w:t xml:space="preserve">, dana </w:t>
      </w:r>
      <w:r w:rsidR="00535EEC">
        <w:t>28. lipnja 2017. g.,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CD6E5B" w:rsidR="00D96C0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r w:rsidR="00535EEC" w:rsidRPr="00535EEC">
        <w:rPr>
          <w:b/>
        </w:rPr>
        <w:t xml:space="preserve">stečajna masa iza  HASTA d.o.o. „u stečaju“ iz </w:t>
      </w:r>
      <w:proofErr w:type="spellStart"/>
      <w:r w:rsidR="00535EEC" w:rsidRPr="00535EEC">
        <w:rPr>
          <w:b/>
        </w:rPr>
        <w:t>Belog</w:t>
      </w:r>
      <w:proofErr w:type="spellEnd"/>
      <w:r w:rsidR="00535EEC" w:rsidRPr="00535EEC">
        <w:rPr>
          <w:b/>
        </w:rPr>
        <w:t xml:space="preserve"> Manastira</w:t>
      </w:r>
      <w:r>
        <w:t>, na provođenje završne diobe radi namirenja</w:t>
      </w:r>
      <w:r w:rsidR="00714A25">
        <w:t xml:space="preserve"> </w:t>
      </w:r>
      <w:r>
        <w:t>vjerovnika</w:t>
      </w:r>
      <w:r w:rsidR="00CD6E5B">
        <w:t xml:space="preserve"> </w:t>
      </w:r>
      <w:r w:rsidR="00452FDA">
        <w:t xml:space="preserve"> I višeg isplatnog reda u iznosu od </w:t>
      </w:r>
      <w:r w:rsidR="00CD6E5B">
        <w:t>116,75</w:t>
      </w:r>
      <w:r w:rsidR="00452FDA">
        <w:t xml:space="preserve"> kn što predstavlja </w:t>
      </w:r>
      <w:r w:rsidR="00CD6E5B">
        <w:t>100</w:t>
      </w:r>
      <w:r w:rsidR="00452FDA">
        <w:t xml:space="preserve">% utvrđenih tražbina </w:t>
      </w:r>
      <w:r w:rsidR="00CD6E5B">
        <w:t>vjerovnika I višeg isplatnog reda te vjerovnika II višeg isplatnog reda u iznosu od 69.883,25 kn što predstavlja 10,79% utvrđenih tražbina stečajnih vjerovnika II višeg isplatnog reda.</w:t>
      </w:r>
      <w:r w:rsidR="004C5037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535EEC">
        <w:rPr>
          <w:b/>
        </w:rPr>
        <w:t>24. kolovoza 2017. g.</w:t>
      </w:r>
      <w:r w:rsidR="001A5987" w:rsidRPr="001A5987">
        <w:rPr>
          <w:b/>
        </w:rPr>
        <w:t xml:space="preserve"> u 1</w:t>
      </w:r>
      <w:r w:rsidR="00535EEC">
        <w:rPr>
          <w:b/>
        </w:rPr>
        <w:t>0</w:t>
      </w:r>
      <w:r w:rsidR="001A5987" w:rsidRPr="001A5987">
        <w:rPr>
          <w:b/>
        </w:rPr>
        <w:t>,00</w:t>
      </w:r>
      <w:r w:rsidRPr="001A5987">
        <w:rPr>
          <w:b/>
        </w:rPr>
        <w:t xml:space="preserve"> sati</w:t>
      </w:r>
      <w:r>
        <w:t xml:space="preserve">, soba br. </w:t>
      </w:r>
      <w:r w:rsidR="00535EEC">
        <w:t>36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535EEC">
        <w:t>28. lipnja 2017. g.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452FDA">
        <w:t>Tihana Majić</w:t>
      </w:r>
    </w:p>
    <w:p w:rsidRDefault="00201E03" w:rsidP="00201E03" w:rsidR="00201E03">
      <w:pPr>
        <w:pStyle w:val="Tijeloteksta"/>
        <w:ind w:left="360"/>
      </w:pPr>
      <w:r>
        <w:t xml:space="preserve">2. ŽDO </w:t>
      </w:r>
      <w:r w:rsidR="00F933C4">
        <w:t>Osijek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uz prijedlog st. uprav. </w:t>
      </w:r>
      <w:r w:rsidR="00CD6E5B">
        <w:t>7.6.2017. s prilogom (str. 33 -36 spisa)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proofErr w:type="spellStart"/>
      <w:r w:rsidR="00F933C4">
        <w:t>R</w:t>
      </w:r>
      <w:r>
        <w:t>oč</w:t>
      </w:r>
      <w:proofErr w:type="spellEnd"/>
      <w:r>
        <w:t xml:space="preserve">. </w:t>
      </w:r>
      <w:r w:rsidR="00CD6E5B">
        <w:t>24.8.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714269" w:rsidR="00CE19FA">
      <w:pPr>
        <w:pStyle w:val="Tijeloteksta"/>
        <w:ind w:firstLine="708" w:left="4956"/>
        <w:jc w:val="left"/>
      </w:pPr>
      <w:r>
        <w:lastRenderedPageBreak/>
        <w:t xml:space="preserve">               </w:t>
      </w: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801" w:rsidR="00722801">
      <w:r>
        <w:separator/>
      </w:r>
    </w:p>
  </w:endnote>
  <w:endnote w:id="0" w:type="continuationSeparator">
    <w:p w:rsidRDefault="00722801" w:rsidR="00722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801" w:rsidR="00722801">
      <w:r>
        <w:separator/>
      </w:r>
    </w:p>
  </w:footnote>
  <w:footnote w:id="0" w:type="continuationSeparator">
    <w:p w:rsidRDefault="00722801" w:rsidR="00722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535EEC">
      <w:t>2176/16-</w:t>
    </w:r>
    <w:proofErr w:type="spellStart"/>
    <w:r w:rsidR="00535EEC">
      <w:t>16</w:t>
    </w:r>
    <w:proofErr w:type="spellEnd"/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51DD6"/>
    <w:rsid w:val="00452FDA"/>
    <w:rsid w:val="00470B34"/>
    <w:rsid w:val="00477EB5"/>
    <w:rsid w:val="004806AD"/>
    <w:rsid w:val="00495492"/>
    <w:rsid w:val="00497410"/>
    <w:rsid w:val="004B741D"/>
    <w:rsid w:val="004C5037"/>
    <w:rsid w:val="004D3316"/>
    <w:rsid w:val="004E5065"/>
    <w:rsid w:val="00500BBD"/>
    <w:rsid w:val="00535EEC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14269"/>
    <w:rsid w:val="00714A25"/>
    <w:rsid w:val="00722801"/>
    <w:rsid w:val="007242CD"/>
    <w:rsid w:val="00725641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B56F9"/>
    <w:rsid w:val="00AD24AA"/>
    <w:rsid w:val="00AF6716"/>
    <w:rsid w:val="00B11D59"/>
    <w:rsid w:val="00B41F79"/>
    <w:rsid w:val="00BB36BB"/>
    <w:rsid w:val="00BC33DE"/>
    <w:rsid w:val="00BE0DD4"/>
    <w:rsid w:val="00BF0E4F"/>
    <w:rsid w:val="00C10D2D"/>
    <w:rsid w:val="00C15361"/>
    <w:rsid w:val="00C26291"/>
    <w:rsid w:val="00C3548B"/>
    <w:rsid w:val="00C9197B"/>
    <w:rsid w:val="00CA5EA9"/>
    <w:rsid w:val="00CD6E5B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42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1426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426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26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26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42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1426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426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26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26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St-2176/2016</izvorni_sadrzaj>
    <derivirana_varijabla naziv="DomainObject.Predmet.OznakaBroj_1">St-2176/2016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HASTA d.o.o. za poljoprivrednu proizvodnju, unutarnju i vanjsku trgovinu</izvorni_sadrzaj>
    <derivirana_varijabla naziv="DomainObject.Predmet.ProtustrankaFormated_1">  HASTA d.o.o. za poljoprivrednu proizvodnju, unutarnju i vanjsku trgovinu</derivirana_varijabla>
  </DomainObject.Predmet.ProtustrankaFormated>
  <DomainObject.Predmet.ProtustrankaFormatedOIB>
    <izvorni_sadrzaj>  HASTA d.o.o. za poljoprivrednu proizvodnju, unutarnju i vanjsku trgovinu, OIB 95179357135</izvorni_sadrzaj>
    <derivirana_varijabla naziv="DomainObject.Predmet.ProtustrankaFormatedOIB_1">  HASTA d.o.o. za poljoprivrednu proizvodnju, unutarnju i vanjsku trgovinu, OIB 95179357135</derivirana_varijabla>
  </DomainObject.Predmet.ProtustrankaFormatedOIB>
  <DomainObject.Predmet.ProtustrankaFormatedWithAdress>
    <izvorni_sadrzaj> HASTA d.o.o. za poljoprivrednu proizvodnju, unutarnju i vanjsku trgovinu, I.Milutinovića 19, 31300 Beli Manastir</izvorni_sadrzaj>
    <derivirana_varijabla naziv="DomainObject.Predmet.ProtustrankaFormatedWithAdress_1"> HASTA d.o.o. za poljoprivrednu proizvodnju, unutarnju i vanjsku trgovinu, I.Milutinovića 19, 31300 Beli Manastir</derivirana_varijabla>
  </DomainObject.Predmet.ProtustrankaFormatedWithAdress>
  <DomainObject.Predmet.ProtustrankaFormatedWithAdressOIB>
    <izvorni_sadrzaj> HASTA d.o.o. za poljoprivrednu proizvodnju, unutarnju i vanjsku trgovinu, OIB 95179357135, I.Milutinovića 19, 31300 Beli Manastir</izvorni_sadrzaj>
    <derivirana_varijabla naziv="DomainObject.Predmet.ProtustrankaFormatedWithAdressOIB_1"> HASTA d.o.o. za poljoprivrednu proizvodnju, unutarnju i vanjsku trgovinu, OIB 95179357135, I.Milutinovića 19, 31300 Beli Manastir</derivirana_varijabla>
  </DomainObject.Predmet.ProtustrankaFormatedWithAdressOIB>
  <DomainObject.Predmet.ProtustrankaWithAdress>
    <izvorni_sadrzaj>HASTA d.o.o. za poljoprivrednu proizvodnju, unutarnju i vanjsku trgovinu I.Milutinovića 19, 31300 Beli Manastir</izvorni_sadrzaj>
    <derivirana_varijabla naziv="DomainObject.Predmet.ProtustrankaWithAdress_1">HASTA d.o.o. za poljoprivrednu proizvodnju, unutarnju i vanjsku trgovinu I.Milutinovića 19, 31300 Beli Manastir</derivirana_varijabla>
  </DomainObject.Predmet.ProtustrankaWithAdress>
  <DomainObject.Predmet.ProtustrankaWithAdressOIB>
    <izvorni_sadrzaj>HASTA d.o.o. za poljoprivrednu proizvodnju, unutarnju i vanjsku trgovinu, OIB 95179357135, I.Milutinovića 19, 31300 Beli Manastir</izvorni_sadrzaj>
    <derivirana_varijabla naziv="DomainObject.Predmet.ProtustrankaWithAdressOIB_1">HASTA d.o.o. za poljoprivrednu proizvodnju, unutarnju i vanjsku trgovinu, OIB 95179357135, I.Milutinovića 19, 31300 Beli Manastir</derivirana_varijabla>
  </DomainObject.Predmet.ProtustrankaWithAdressOIB>
  <DomainObject.Predmet.ProtustrankaNazivFormated>
    <izvorni_sadrzaj>HASTA d.o.o. za poljoprivrednu proizvodnju, unutarnju i vanjsku trgovinu</izvorni_sadrzaj>
    <derivirana_varijabla naziv="DomainObject.Predmet.ProtustrankaNazivFormated_1">HASTA d.o.o. za poljoprivrednu proizvodnju, unutarnju i vanjsku trgovinu</derivirana_varijabla>
  </DomainObject.Predmet.ProtustrankaNazivFormated>
  <DomainObject.Predmet.ProtustrankaNazivFormatedOIB>
    <izvorni_sadrzaj>HASTA d.o.o. za poljoprivrednu proizvodnju, unutarnju i vanjsku trgovinu, OIB 95179357135</izvorni_sadrzaj>
    <derivirana_varijabla naziv="DomainObject.Predmet.ProtustrankaNazivFormatedOIB_1">HASTA d.o.o. za poljoprivrednu proizvodnju, unutarnju i vanjsku trgovinu, OIB 95179357135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SUDAREVIĆ, LIKVIDATOR</izvorni_sadrzaj>
    <derivirana_varijabla naziv="DomainObject.Predmet.StrankaFormated_1">  SNJEŽANA SUDAREVIĆ, LIKVIDATOR</derivirana_varijabla>
  </DomainObject.Predmet.StrankaFormated>
  <DomainObject.Predmet.StrankaFormatedOIB>
    <izvorni_sadrzaj>  SNJEŽANA SUDAREVIĆ, LIKVIDATOR</izvorni_sadrzaj>
    <derivirana_varijabla naziv="DomainObject.Predmet.StrankaFormatedOIB_1">  SNJEŽANA SUDAREVIĆ, LIKVIDATOR</derivirana_varijabla>
  </DomainObject.Predmet.StrankaFormatedOIB>
  <DomainObject.Predmet.StrankaFormatedWithAdress>
    <izvorni_sadrzaj> SNJEŽANA SUDAREVIĆ, LIKVIDATOR, TRG BANA J.JELAČIĆA 27, 31000 Osijek</izvorni_sadrzaj>
    <derivirana_varijabla naziv="DomainObject.Predmet.StrankaFormatedWithAdress_1"> SNJEŽANA SUDAREVIĆ, LIKVIDATOR, TRG BANA J.JELAČIĆA 27, 31000 Osijek</derivirana_varijabla>
  </DomainObject.Predmet.StrankaFormatedWithAdress>
  <DomainObject.Predmet.StrankaFormatedWithAdressOIB>
    <izvorni_sadrzaj> SNJEŽANA SUDAREVIĆ, LIKVIDATOR, TRG BANA J.JELAČIĆA 27, 31000 Osijek</izvorni_sadrzaj>
    <derivirana_varijabla naziv="DomainObject.Predmet.StrankaFormatedWithAdressOIB_1"> SNJEŽANA SUDAREVIĆ, LIKVIDATOR, TRG BANA J.JELAČIĆA 27, 31000 Osijek</derivirana_varijabla>
  </DomainObject.Predmet.StrankaFormatedWithAdressOIB>
  <DomainObject.Predmet.StrankaWithAdress>
    <izvorni_sadrzaj>SNJEŽANA SUDAREVIĆ, LIKVIDATOR TRG BANA J.JELAČIĆA 27,31000 Osijek</izvorni_sadrzaj>
    <derivirana_varijabla naziv="DomainObject.Predmet.StrankaWithAdress_1">SNJEŽANA SUDAREVIĆ, LIKVIDATOR TRG BANA J.JELAČIĆA 27,31000 Osijek</derivirana_varijabla>
  </DomainObject.Predmet.StrankaWithAdress>
  <DomainObject.Predmet.StrankaWithAdressOIB>
    <izvorni_sadrzaj>SNJEŽANA SUDAREVIĆ, LIKVIDATOR, TRG BANA J.JELAČIĆA 27,31000 Osijek</izvorni_sadrzaj>
    <derivirana_varijabla naziv="DomainObject.Predmet.StrankaWithAdressOIB_1">SNJEŽANA SUDAREVIĆ, LIKVIDATOR, TRG BANA J.JELAČIĆA 27,31000 Osijek</derivirana_varijabla>
  </DomainObject.Predmet.StrankaWithAdressOIB>
  <DomainObject.Predmet.StrankaNazivFormated>
    <izvorni_sadrzaj>SNJEŽANA SUDAREVIĆ, LIKVIDATOR</izvorni_sadrzaj>
    <derivirana_varijabla naziv="DomainObject.Predmet.StrankaNazivFormated_1">SNJEŽANA SUDAREVIĆ, LIKVIDATOR</derivirana_varijabla>
  </DomainObject.Predmet.StrankaNazivFormated>
  <DomainObject.Predmet.StrankaNazivFormatedOIB>
    <izvorni_sadrzaj>SNJEŽANA SUDAREVIĆ, LIKVIDATOR</izvorni_sadrzaj>
    <derivirana_varijabla naziv="DomainObject.Predmet.StrankaNazivFormatedOIB_1">SNJEŽANA SUDAREVIĆ, LIKVIDATOR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SNJEŽANA SUDAREVIĆ, LIKVIDATOR</item>
    </izvorni_sadrzaj>
    <derivirana_varijabla naziv="DomainObject.Predmet.StrankaListFormated_1">
      <item>SNJEŽANA SUDAREVIĆ, LIKVIDATOR</item>
    </derivirana_varijabla>
  </DomainObject.Predmet.StrankaListFormated>
  <DomainObject.Predmet.StrankaListFormatedOIB>
    <izvorni_sadrzaj>
      <item>SNJEŽANA SUDAREVIĆ, LIKVIDATOR</item>
    </izvorni_sadrzaj>
    <derivirana_varijabla naziv="DomainObject.Predmet.StrankaListFormatedOIB_1">
      <item>SNJEŽANA SUDAREVIĆ, LIKVIDATOR</item>
    </derivirana_varijabla>
  </DomainObject.Predmet.StrankaListFormatedOIB>
  <DomainObject.Predmet.StrankaListFormatedWithAdress>
    <izvorni_sadrzaj>
      <item>SNJEŽANA SUDAREVIĆ, LIKVIDATOR, TRG BANA J.JELAČIĆA 27, 31000 Osijek</item>
    </izvorni_sadrzaj>
    <derivirana_varijabla naziv="DomainObject.Predmet.StrankaListFormatedWithAdress_1">
      <item>SNJEŽANA SUDAREVIĆ, LIKVIDATOR, TRG BANA J.JELAČIĆA 27, 31000 Osijek</item>
    </derivirana_varijabla>
  </DomainObject.Predmet.StrankaListFormatedWithAdress>
  <DomainObject.Predmet.StrankaListFormatedWithAdressOIB>
    <izvorni_sadrzaj>
      <item>SNJEŽANA SUDAREVIĆ, LIKVIDATOR, TRG BANA J.JELAČIĆA 27, 31000 Osijek</item>
    </izvorni_sadrzaj>
    <derivirana_varijabla naziv="DomainObject.Predmet.StrankaListFormatedWithAdressOIB_1">
      <item>SNJEŽANA SUDAREVIĆ, LIKVIDATOR, TRG BANA J.JELAČIĆA 27, 31000 Osijek</item>
    </derivirana_varijabla>
  </DomainObject.Predmet.StrankaListFormatedWithAdressOIB>
  <DomainObject.Predmet.StrankaListNazivFormated>
    <izvorni_sadrzaj>
      <item>SNJEŽANA SUDAREVIĆ, LIKVIDATOR</item>
    </izvorni_sadrzaj>
    <derivirana_varijabla naziv="DomainObject.Predmet.StrankaListNazivFormated_1">
      <item>SNJEŽANA SUDAREVIĆ, LIKVIDATOR</item>
    </derivirana_varijabla>
  </DomainObject.Predmet.StrankaListNazivFormated>
  <DomainObject.Predmet.StrankaListNazivFormatedOIB>
    <izvorni_sadrzaj>
      <item>SNJEŽANA SUDAREVIĆ, LIKVIDATOR</item>
    </izvorni_sadrzaj>
    <derivirana_varijabla naziv="DomainObject.Predmet.StrankaListNazivFormatedOIB_1">
      <item>SNJEŽANA SUDAREVIĆ, LIKVIDATOR</item>
    </derivirana_varijabla>
  </DomainObject.Predmet.StrankaListNazivFormatedOIB>
  <DomainObject.Predmet.ProtuStrankaListFormated>
    <izvorni_sadrzaj>
      <item>HASTA d.o.o. za poljoprivrednu proizvodnju, unutarnju i vanjsku trgovinu</item>
    </izvorni_sadrzaj>
    <derivirana_varijabla naziv="DomainObject.Predmet.ProtuStrankaListFormated_1">
      <item>HASTA d.o.o. za poljoprivrednu proizvodnju, unutarnju i vanjsku trgovinu</item>
    </derivirana_varijabla>
  </DomainObject.Predmet.ProtuStrankaListFormated>
  <DomainObject.Predmet.ProtuStrankaListFormatedOIB>
    <izvorni_sadrzaj>
      <item>HASTA d.o.o. za poljoprivrednu proizvodnju, unutarnju i vanjsku trgovinu, OIB 95179357135</item>
    </izvorni_sadrzaj>
    <derivirana_varijabla naziv="DomainObject.Predmet.ProtuStrankaListFormatedOIB_1">
      <item>HASTA d.o.o. za poljoprivrednu proizvodnju, unutarnju i vanjsku trgovinu, OIB 95179357135</item>
    </derivirana_varijabla>
  </DomainObject.Predmet.ProtuStrankaListFormatedOIB>
  <DomainObject.Predmet.ProtuStrankaListFormatedWithAdress>
    <izvorni_sadrzaj>
      <item>HASTA d.o.o. za poljoprivrednu proizvodnju, unutarnju i vanjsku trgovinu, I.Milutinovića 19, 31300 Beli Manastir</item>
    </izvorni_sadrzaj>
    <derivirana_varijabla naziv="DomainObject.Predmet.ProtuStrankaListFormatedWithAdress_1">
      <item>HASTA d.o.o. za poljoprivrednu proizvodnju, unutarnju i vanjsku trgovinu, I.Milutinovića 19, 31300 Beli Manastir</item>
    </derivirana_varijabla>
  </DomainObject.Predmet.ProtuStrankaListFormatedWithAdress>
  <DomainObject.Predmet.ProtuStrankaListFormatedWithAdressOIB>
    <izvorni_sadrzaj>
      <item>HASTA d.o.o. za poljoprivrednu proizvodnju, unutarnju i vanjsku trgovinu, OIB 95179357135, I.Milutinovića 19, 31300 Beli Manastir</item>
    </izvorni_sadrzaj>
    <derivirana_varijabla naziv="DomainObject.Predmet.ProtuStrankaListFormatedWithAdressOIB_1">
      <item>HASTA d.o.o. za poljoprivrednu proizvodnju, unutarnju i vanjsku trgovinu, OIB 95179357135, I.Milutinovića 19, 31300 Beli Manastir</item>
    </derivirana_varijabla>
  </DomainObject.Predmet.ProtuStrankaListFormatedWithAdressOIB>
  <DomainObject.Predmet.ProtuStrankaListNazivFormated>
    <izvorni_sadrzaj>
      <item>HASTA d.o.o. za poljoprivrednu proizvodnju, unutarnju i vanjsku trgovinu</item>
    </izvorni_sadrzaj>
    <derivirana_varijabla naziv="DomainObject.Predmet.ProtuStrankaListNazivFormated_1">
      <item>HASTA d.o.o. za poljoprivrednu proizvodnju, unutarnju i vanjsku trgovinu</item>
    </derivirana_varijabla>
  </DomainObject.Predmet.ProtuStrankaListNazivFormated>
  <DomainObject.Predmet.ProtuStrankaListNazivFormatedOIB>
    <izvorni_sadrzaj>
      <item>HASTA d.o.o. za poljoprivrednu proizvodnju, unutarnju i vanjsku trgovinu, OIB 95179357135</item>
    </izvorni_sadrzaj>
    <derivirana_varijabla naziv="DomainObject.Predmet.ProtuStrankaListNazivFormatedOIB_1">
      <item>HASTA d.o.o. za poljoprivrednu proizvodnju, unutarnju i vanjsku trgovinu, OIB 95179357135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SUDAREVIĆ, LIKVIDATOR</izvorni_sadrzaj>
    <derivirana_varijabla naziv="DomainObject.Predmet.StrankaIDrugi_1">SNJEŽANA SUDAREVIĆ, LIKVIDATOR</derivirana_varijabla>
  </DomainObject.Predmet.StrankaIDrugi>
  <DomainObject.Predmet.ProtustrankaIDrugi>
    <izvorni_sadrzaj>HASTA d.o.o. za poljoprivrednu proizvodnju, unutarnju i vanjsku trgovinu</izvorni_sadrzaj>
    <derivirana_varijabla naziv="DomainObject.Predmet.ProtustrankaIDrugi_1">HASTA d.o.o. za poljoprivrednu proizvodnju, unutarnju i vanjsku trgovinu</derivirana_varijabla>
  </DomainObject.Predmet.ProtustrankaIDrugi>
  <DomainObject.Predmet.StrankaIDrugiAdressOIB>
    <izvorni_sadrzaj>SNJEŽANA SUDAREVIĆ, LIKVIDATOR, TRG BANA J.JELAČIĆA 27, 31000 Osijek</izvorni_sadrzaj>
    <derivirana_varijabla naziv="DomainObject.Predmet.StrankaIDrugiAdressOIB_1">SNJEŽANA SUDAREVIĆ, LIKVIDATOR, TRG BANA J.JELAČIĆA 27, 31000 Osijek</derivirana_varijabla>
  </DomainObject.Predmet.StrankaIDrugiAdressOIB>
  <DomainObject.Predmet.ProtustrankaIDrugiAdressOIB>
    <izvorni_sadrzaj>HASTA d.o.o. za poljoprivrednu proizvodnju, unutarnju i vanjsku trgovinu, OIB 95179357135, I.Milutinovića 19, 31300 Beli Manastir</izvorni_sadrzaj>
    <derivirana_varijabla naziv="DomainObject.Predmet.ProtustrankaIDrugiAdressOIB_1">HASTA d.o.o. za poljoprivrednu proizvodnju, unutarnju i vanjsku trgovinu, OIB 95179357135, I.Milutinovića 19,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SUDAREVIĆ, LIKVIDATOR</item>
      <item>HASTA d.o.o. za poljoprivrednu proizvodnju, unutarnju i vanjsku trgovinu</item>
    </izvorni_sadrzaj>
    <derivirana_varijabla naziv="DomainObject.Predmet.SudioniciListNaziv_1">
      <item>SNJEŽANA SUDAREVIĆ, LIKVIDATOR</item>
      <item>HASTA d.o.o. za poljoprivrednu proizvodnju, unutarnju i vanjsku trgovinu</item>
    </derivirana_varijabla>
  </DomainObject.Predmet.SudioniciListNaziv>
  <DomainObject.Predmet.SudioniciListAdressOIB>
    <izvorni_sadrzaj>
      <item>SNJEŽANA SUDAREVIĆ, LIKVIDATOR, TRG BANA J.JELAČIĆA 27,31000 Osijek</item>
      <item>HASTA d.o.o. za poljoprivrednu proizvodnju, unutarnju i vanjsku trgovinu, OIB 95179357135, I.Milutinovića 19,31300 Beli Manastir</item>
    </izvorni_sadrzaj>
    <derivirana_varijabla naziv="DomainObject.Predmet.SudioniciListAdressOIB_1">
      <item>SNJEŽANA SUDAREVIĆ, LIKVIDATOR, TRG BANA J.JELAČIĆA 27,31000 Osijek</item>
      <item>HASTA d.o.o. za poljoprivrednu proizvodnju, unutarnju i vanjsku trgovinu, OIB 95179357135, I.Milutinovića 19,31300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95179357135</item>
    </izvorni_sadrzaj>
    <derivirana_varijabla naziv="DomainObject.Predmet.SudioniciListNazivOIB_1">
      <item>, OIB null</item>
      <item>, OIB 95179357135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19D629-29A9-4CFD-8DAB-55276F41E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181</properties:Words>
  <properties:Characters>904</properties:Characters>
  <properties:Lines>56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2017-06-28T07:24:00Z</dcterms:created>
  <dc:creator>hermanj</dc:creator>
  <cp:lastModifiedBy>Danijela Sekulić</cp:lastModifiedBy>
  <cp:lastPrinted>2017-06-28T07:24:00Z</cp:lastPrinted>
  <dcterms:modified xmlns:xsi="http://www.w3.org/2001/XMLSchema-instance" xsi:type="dcterms:W3CDTF">2017-06-28T07:26:00Z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