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f746f" w14:paraId="84f746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178F6">
        <w:t>5</w:t>
      </w:r>
      <w:r w:rsidR="0097332C">
        <w:t>85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E1042B" w:rsidRPr="00E1042B">
        <w:t xml:space="preserve">Trgovački sud u Osijeku, po sucu mr. sc. Tihomiru Kovačeviću, kao stečajnom sucu, povodom prijedloga FINANCIJSKE AGENCIJE ZAGREB, Regionalni centar Osijek, Podružnica Osijek, L. Jagera 3, OIB 85821130368 za otvaranje stečajnog postupka nad dužnikom </w:t>
      </w:r>
      <w:r w:rsidR="0097332C" w:rsidRPr="0097332C">
        <w:t>VANNA društvo s ograničenom odgovornošću za usluge, Slakovci, Petra Preradovića 72, MBS 070085249, OIB 32155462855</w:t>
      </w:r>
      <w:r w:rsidR="00A178F6" w:rsidRPr="00A178F6">
        <w:t xml:space="preserve">, dana </w:t>
      </w:r>
      <w:r w:rsidR="0097332C">
        <w:t>7</w:t>
      </w:r>
      <w:r w:rsidR="00212370">
        <w:t xml:space="preserve">. </w:t>
      </w:r>
      <w:r w:rsidR="00F8682D">
        <w:t>s</w:t>
      </w:r>
      <w:r w:rsidR="0097332C">
        <w:t>rp</w:t>
      </w:r>
      <w:r w:rsidR="00F8682D">
        <w:t>nj</w:t>
      </w:r>
      <w:r w:rsidR="00212370">
        <w:t>a</w:t>
      </w:r>
      <w:r w:rsidR="00212370" w:rsidRPr="00611430">
        <w:t xml:space="preserve"> 201</w:t>
      </w:r>
      <w:r w:rsidR="00212370">
        <w:t>7</w:t>
      </w:r>
      <w:r w:rsidR="00212370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97332C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97332C" w:rsidRPr="0097332C">
        <w:t>VANNA društvo s ograničenom odgovornošću za usluge, Slakovci, Petra Preradovića 72, MBS 070085249, OIB 32155462855</w:t>
      </w:r>
      <w:r>
        <w:t>.</w:t>
      </w:r>
    </w:p>
    <w:p w:rsidRDefault="00212370" w:rsidP="00212370" w:rsidR="00212370">
      <w:pPr>
        <w:jc w:val="both"/>
      </w:pPr>
    </w:p>
    <w:p w:rsidRDefault="00212370" w:rsidP="00A5221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1413B">
        <w:t>Jadranka Šeput, Osijek, Dalmatinska 17</w:t>
      </w:r>
      <w:r w:rsidR="00A52210" w:rsidRPr="00A52210">
        <w:t xml:space="preserve">, OIB </w:t>
      </w:r>
      <w:r w:rsidR="00C1413B">
        <w:t>56729601545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9142F2">
        <w:t>8</w:t>
      </w:r>
      <w:r>
        <w:t>.0</w:t>
      </w:r>
      <w:r w:rsidR="00C1413B">
        <w:t>9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C1413B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C1413B" w:rsidRPr="00C1413B">
        <w:t>VANNA društvo s ograničenom odgovornošću za usluge, Slakovci, Petra Preradovića 72, MBS 070085249, OIB 32155462855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C1413B" w:rsidP="00212370" w:rsidR="00212370">
      <w:pPr>
        <w:ind w:firstLine="720" w:left="2160"/>
      </w:pPr>
      <w:r>
        <w:t>1</w:t>
      </w:r>
      <w:r w:rsidR="009142F2">
        <w:t>4</w:t>
      </w:r>
      <w:r w:rsidR="00212370">
        <w:t xml:space="preserve">. </w:t>
      </w:r>
      <w:r>
        <w:t>rujn</w:t>
      </w:r>
      <w:r w:rsidR="00B700B4">
        <w:t>a</w:t>
      </w:r>
      <w:r w:rsidR="00212370">
        <w:t xml:space="preserve"> 2017. u </w:t>
      </w:r>
      <w:r w:rsidR="00624E32">
        <w:t>9</w:t>
      </w:r>
      <w:r w:rsidR="00212370">
        <w:t>,</w:t>
      </w:r>
      <w:r w:rsidR="00A52210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16119A" w:rsidP="0016119A" w:rsidR="0016119A">
      <w:pPr>
        <w:ind w:firstLine="720"/>
        <w:jc w:val="both"/>
      </w:pPr>
      <w:r>
        <w:t>Dana 2</w:t>
      </w:r>
      <w:r w:rsidR="00624E32">
        <w:t>3</w:t>
      </w:r>
      <w:r>
        <w:t>.0</w:t>
      </w:r>
      <w:r w:rsidR="00624E32">
        <w:t>5</w:t>
      </w:r>
      <w:r>
        <w:t>.2017. zaprimljen je na ovome sudu prijedlog FINE Regionalni centar Osijek, Podružnica Osijek, klasa: 110-07/17-01/04 Ur. broj 04-06-17-2</w:t>
      </w:r>
      <w:r w:rsidR="00624E32">
        <w:t>77</w:t>
      </w:r>
      <w:r>
        <w:t>3 od 2</w:t>
      </w:r>
      <w:r w:rsidR="00624E32">
        <w:t>2</w:t>
      </w:r>
      <w:r>
        <w:t>.0</w:t>
      </w:r>
      <w:r w:rsidR="00624E32">
        <w:t>5</w:t>
      </w:r>
      <w:r>
        <w:t xml:space="preserve">.2017. godine, za otvaranje stečajnog postupka nad dužnikom </w:t>
      </w:r>
      <w:r w:rsidR="00624E32" w:rsidRPr="00624E32">
        <w:t>VANNA društvo s ograničenom odgovornošću za usluge, Slakovci, Petra Preradovića 72, MBS 070085249, OIB 32155462855</w:t>
      </w:r>
      <w:r>
        <w:t>, temeljem odredbe čl. 110. st. 1. Stečajnog zakona (NN 71/15, dalje: SZ).</w:t>
      </w:r>
    </w:p>
    <w:p w:rsidRDefault="0016119A" w:rsidP="0016119A" w:rsidR="0016119A">
      <w:pPr>
        <w:ind w:firstLine="720"/>
        <w:jc w:val="both"/>
      </w:pPr>
    </w:p>
    <w:p w:rsidRDefault="0016119A" w:rsidP="0016119A" w:rsidR="0016119A">
      <w:pPr>
        <w:ind w:firstLine="720"/>
        <w:jc w:val="both"/>
      </w:pPr>
      <w:r>
        <w:t xml:space="preserve">U prijedlogu je navela da na dan </w:t>
      </w:r>
      <w:r w:rsidR="00904DB3">
        <w:t>19</w:t>
      </w:r>
      <w:r>
        <w:t>.0</w:t>
      </w:r>
      <w:r w:rsidR="00904DB3">
        <w:t>5</w:t>
      </w:r>
      <w:r>
        <w:t xml:space="preserve">.2017. dužnik u Očevidniku redoslijeda osnova za plaćanje ima evidentirane neizvršene osnove za plaćanje u neprekinutom razdoblju od 120 dana, u ukupnom iznosu od </w:t>
      </w:r>
      <w:r w:rsidR="00904DB3">
        <w:t>7.875,46</w:t>
      </w:r>
      <w:r>
        <w:t xml:space="preserve"> kn, u koji iznos je uračunata kamata i naknada FINE za provedbe ovrhe na novčanim sredstvima dužnika. Navodi da dužnik ima </w:t>
      </w:r>
      <w:r w:rsidR="00904DB3">
        <w:t>dva</w:t>
      </w:r>
      <w:r>
        <w:t xml:space="preserve"> zaposlen</w:t>
      </w:r>
      <w:r w:rsidR="00A82FE7">
        <w:t>a</w:t>
      </w:r>
      <w:r>
        <w:t xml:space="preserve"> radnika.</w:t>
      </w:r>
    </w:p>
    <w:p w:rsidRDefault="0016119A" w:rsidP="0016119A" w:rsidR="0016119A">
      <w:pPr>
        <w:ind w:firstLine="720"/>
        <w:jc w:val="both"/>
      </w:pPr>
    </w:p>
    <w:p w:rsidRDefault="0016119A" w:rsidP="0016119A" w:rsidR="0088467F">
      <w:pPr>
        <w:ind w:firstLine="720"/>
        <w:jc w:val="both"/>
      </w:pPr>
      <w:r>
        <w:t xml:space="preserve">Dostavlja popis računa i oročenih novčanih sredstava dužnika na dan </w:t>
      </w:r>
      <w:r w:rsidR="00A82FE7">
        <w:t>19</w:t>
      </w:r>
      <w:r>
        <w:t>.0</w:t>
      </w:r>
      <w:r w:rsidR="00A82FE7">
        <w:t>5</w:t>
      </w:r>
      <w:r>
        <w:t xml:space="preserve">.2017., te navodi da dužnik na temelju čl. 112. st. 5. SZ dužnik na ime predujma za namirenje troškova stečajnog postupka </w:t>
      </w:r>
      <w:r w:rsidR="00B76BE4">
        <w:t>i</w:t>
      </w:r>
      <w:r>
        <w:t xml:space="preserve">ma zaplijenjena novčana sredstva na dan </w:t>
      </w:r>
      <w:r w:rsidR="00B76BE4">
        <w:t>19</w:t>
      </w:r>
      <w:r>
        <w:t>.0</w:t>
      </w:r>
      <w:r w:rsidR="00B76BE4">
        <w:t>5</w:t>
      </w:r>
      <w:r>
        <w:t>.2017.</w:t>
      </w:r>
      <w:r w:rsidR="00B76BE4">
        <w:t xml:space="preserve"> u iznosu od 5.000,00 kn.</w:t>
      </w:r>
    </w:p>
    <w:p w:rsidRDefault="00476653" w:rsidP="00212370" w:rsidR="00476653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>Temeljem odredbe čl. 84. st. 1. SZ i čl. 85. SZ, a u vezi s čl. 119. st. 6. SZ odlučeno kao u t. 2. izreke ovoga rješenja budući su stečajni upravitelji Slavko Marinac iz Požege, Branko Penić i Zdenko Bešlić iz Slavonskog Broda, V</w:t>
      </w:r>
      <w:r w:rsidR="004C5E47">
        <w:t xml:space="preserve">inka Ivanković iz Vinkovaca, </w:t>
      </w:r>
      <w:r>
        <w:t>Šimo Bošnjak iz Osijek</w:t>
      </w:r>
      <w:r w:rsidR="00195F28">
        <w:t>a,</w:t>
      </w:r>
      <w:r w:rsidR="004C5E47">
        <w:t xml:space="preserve"> Željko Rupčić iz Đakova</w:t>
      </w:r>
      <w:r w:rsidR="00195F28">
        <w:t xml:space="preserve"> i Mladen Beljo iz Vinkovaca</w:t>
      </w:r>
      <w:r>
        <w:t xml:space="preserve"> pisanim podnescima suda zatražili da ih se iz zdravstvenih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B76BE4">
        <w:t>7</w:t>
      </w:r>
      <w:r>
        <w:t xml:space="preserve">. </w:t>
      </w:r>
      <w:r w:rsidR="003C59F8">
        <w:t>s</w:t>
      </w:r>
      <w:r w:rsidR="00B76BE4">
        <w:t>rp</w:t>
      </w:r>
      <w:r w:rsidR="003C59F8">
        <w:t>nj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Dužniku </w:t>
      </w:r>
    </w:p>
    <w:p w:rsidRDefault="00212370" w:rsidP="0016119A" w:rsidR="00212370">
      <w:pPr>
        <w:numPr>
          <w:ilvl w:val="0"/>
          <w:numId w:val="7"/>
        </w:numPr>
        <w:jc w:val="both"/>
      </w:pPr>
      <w:r>
        <w:t xml:space="preserve">Zakonski zastupnik dužnika </w:t>
      </w:r>
      <w:r w:rsidR="00CD1821">
        <w:t>Danijela Levaković, Vinkovci, M. Topalovića 15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Privremeni stečajni upravitelj uz presliku lista 1</w:t>
      </w:r>
      <w:r w:rsidR="0016119A">
        <w:t>-2</w:t>
      </w:r>
      <w:r>
        <w:t xml:space="preserve">, </w:t>
      </w:r>
      <w:r w:rsidR="00CD1821">
        <w:t xml:space="preserve">8, </w:t>
      </w:r>
      <w:r w:rsidR="00BB0F7F">
        <w:t>1</w:t>
      </w:r>
      <w:r w:rsidR="0016119A">
        <w:t>1</w:t>
      </w:r>
      <w:r w:rsidR="000D1DAF">
        <w:t xml:space="preserve"> </w:t>
      </w:r>
      <w:r w:rsidR="003C59F8">
        <w:t>i 1</w:t>
      </w:r>
      <w:r w:rsidR="00CD1821">
        <w:t>3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ŽDO GUO </w:t>
      </w:r>
      <w:r w:rsidR="00CD1821">
        <w:t>Vukovar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sudskom registru elektroničkom poštom</w:t>
      </w:r>
    </w:p>
    <w:p w:rsidRDefault="00212370" w:rsidP="00212370" w:rsidR="00212370" w:rsidRPr="00295F3E">
      <w:pPr>
        <w:numPr>
          <w:ilvl w:val="0"/>
          <w:numId w:val="6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R </w:t>
      </w:r>
      <w:r w:rsidR="00CD1821">
        <w:t>1</w:t>
      </w:r>
      <w:r w:rsidR="000D1DAF">
        <w:t>4</w:t>
      </w:r>
      <w:r>
        <w:t>/</w:t>
      </w:r>
      <w:r w:rsidR="00CD1821">
        <w:t>9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763E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St-5</w:t>
    </w:r>
    <w:r w:rsidR="0097332C">
      <w:t>85</w:t>
    </w:r>
    <w:r w:rsidR="00E1042B" w:rsidRPr="00E1042B">
      <w:t>/17-11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D1DAF"/>
    <w:rsid w:val="000E0280"/>
    <w:rsid w:val="000E0D09"/>
    <w:rsid w:val="000E599D"/>
    <w:rsid w:val="000E71D2"/>
    <w:rsid w:val="000E763E"/>
    <w:rsid w:val="000F1333"/>
    <w:rsid w:val="000F6394"/>
    <w:rsid w:val="000F786E"/>
    <w:rsid w:val="001127C1"/>
    <w:rsid w:val="001146C6"/>
    <w:rsid w:val="0011732E"/>
    <w:rsid w:val="00125D50"/>
    <w:rsid w:val="00127A7F"/>
    <w:rsid w:val="00143E24"/>
    <w:rsid w:val="00146C5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C23B7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4F26"/>
    <w:rsid w:val="006B7688"/>
    <w:rsid w:val="006C01D5"/>
    <w:rsid w:val="006D7788"/>
    <w:rsid w:val="006E1762"/>
    <w:rsid w:val="006F7B5B"/>
    <w:rsid w:val="00717FB3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5AD6"/>
    <w:rsid w:val="008277A4"/>
    <w:rsid w:val="008508C3"/>
    <w:rsid w:val="00855D61"/>
    <w:rsid w:val="0086404A"/>
    <w:rsid w:val="0086731F"/>
    <w:rsid w:val="0088467F"/>
    <w:rsid w:val="008847F8"/>
    <w:rsid w:val="00884C61"/>
    <w:rsid w:val="00886270"/>
    <w:rsid w:val="00891A16"/>
    <w:rsid w:val="008A0B8A"/>
    <w:rsid w:val="008B7B03"/>
    <w:rsid w:val="008C4203"/>
    <w:rsid w:val="00904DB3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50218"/>
    <w:rsid w:val="00B56FC9"/>
    <w:rsid w:val="00B60B69"/>
    <w:rsid w:val="00B631C0"/>
    <w:rsid w:val="00B700B4"/>
    <w:rsid w:val="00B700D9"/>
    <w:rsid w:val="00B76BE4"/>
    <w:rsid w:val="00B84963"/>
    <w:rsid w:val="00B94928"/>
    <w:rsid w:val="00B95C5A"/>
    <w:rsid w:val="00BA13EB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764A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1821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BC0"/>
    <w:rsid w:val="00E8650F"/>
    <w:rsid w:val="00E905B8"/>
    <w:rsid w:val="00E920FD"/>
    <w:rsid w:val="00EA7C38"/>
    <w:rsid w:val="00EB2CC7"/>
    <w:rsid w:val="00EB4B93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4951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7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6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6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6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6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7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6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6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6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6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VANNA - društvo s ograničenom odgovornošću za usluge</izvorni_sadrzaj>
    <derivirana_varijabla naziv="DomainObject.Predmet.ProtustrankaFormated_1">  VANNA - društvo s ograničenom odgovornošću za usluge</derivirana_varijabla>
  </DomainObject.Predmet.ProtustrankaFormated>
  <DomainObject.Predmet.ProtustrankaFormatedOIB>
    <izvorni_sadrzaj>  VANNA - društvo s ograničenom odgovornošću za usluge, OIB 32155462855</izvorni_sadrzaj>
    <derivirana_varijabla naziv="DomainObject.Predmet.ProtustrankaFormatedOIB_1">  VANNA - društvo s ograničenom odgovornošću za usluge, OIB 32155462855</derivirana_varijabla>
  </DomainObject.Predmet.ProtustrankaFormatedOIB>
  <DomainObject.Predmet.ProtustrankaFormatedWithAdress>
    <izvorni_sadrzaj> VANNA - društvo s ograničenom odgovornošću za usluge, Petra Preradovića 72, 32242 Slakovci</izvorni_sadrzaj>
    <derivirana_varijabla naziv="DomainObject.Predmet.ProtustrankaFormatedWithAdress_1"> VANNA - društvo s ograničenom odgovornošću za usluge, Petra Preradovića 72, 32242 Slakovci</derivirana_varijabla>
  </DomainObject.Predmet.ProtustrankaFormatedWithAdress>
  <DomainObject.Predmet.ProtustrankaFormatedWithAdressOIB>
    <izvorni_sadrzaj> VANNA - društvo s ograničenom odgovornošću za usluge, OIB 32155462855, Petra Preradovića 72, 32242 Slakovci</izvorni_sadrzaj>
    <derivirana_varijabla naziv="DomainObject.Predmet.ProtustrankaFormatedWithAdressOIB_1"> VANNA - društvo s ograničenom odgovornošću za usluge, OIB 32155462855, Petra Preradovića 72, 32242 Slakovci</derivirana_varijabla>
  </DomainObject.Predmet.ProtustrankaFormatedWithAdressOIB>
  <DomainObject.Predmet.ProtustrankaWithAdress>
    <izvorni_sadrzaj>VANNA - društvo s ograničenom odgovornošću za usluge Petra Preradovića 72, 32242 Slakovci</izvorni_sadrzaj>
    <derivirana_varijabla naziv="DomainObject.Predmet.ProtustrankaWithAdress_1">VANNA - društvo s ograničenom odgovornošću za usluge Petra Preradovića 72, 32242 Slakovci</derivirana_varijabla>
  </DomainObject.Predmet.ProtustrankaWithAdress>
  <DomainObject.Predmet.ProtustrankaWithAdressOIB>
    <izvorni_sadrzaj>VANNA - društvo s ograničenom odgovornošću za usluge, OIB 32155462855, Petra Preradovića 72, 32242 Slakovci</izvorni_sadrzaj>
    <derivirana_varijabla naziv="DomainObject.Predmet.ProtustrankaWithAdressOIB_1">VANNA - društvo s ograničenom odgovornošću za usluge, OIB 32155462855, Petra Preradovića 72, 32242 Slakovci</derivirana_varijabla>
  </DomainObject.Predmet.ProtustrankaWithAdressOIB>
  <DomainObject.Predmet.ProtustrankaNazivFormated>
    <izvorni_sadrzaj>VANNA - društvo s ograničenom odgovornošću za usluge</izvorni_sadrzaj>
    <derivirana_varijabla naziv="DomainObject.Predmet.ProtustrankaNazivFormated_1">VANNA - društvo s ograničenom odgovornošću za usluge</derivirana_varijabla>
  </DomainObject.Predmet.ProtustrankaNazivFormated>
  <DomainObject.Predmet.ProtustrankaNazivFormatedOIB>
    <izvorni_sadrzaj>VANNA - društvo s ograničenom odgovornošću za usluge, OIB 32155462855</izvorni_sadrzaj>
    <derivirana_varijabla naziv="DomainObject.Predmet.ProtustrankaNazivFormatedOIB_1">VANNA - društvo s ograničenom odgovornošću za usluge, OIB 32155462855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VANNA - društvo s ograničenom odgovornošću za usluge</item>
    </izvorni_sadrzaj>
    <derivirana_varijabla naziv="DomainObject.Predmet.ProtuStrankaListFormated_1">
      <item>VANNA - društvo s ograničenom odgovornošću za usluge</item>
    </derivirana_varijabla>
  </DomainObject.Predmet.ProtuStrankaListFormated>
  <DomainObject.Predmet.ProtuStrankaListFormatedOIB>
    <izvorni_sadrzaj>
      <item>VANNA - društvo s ograničenom odgovornošću za usluge, OIB 32155462855</item>
    </izvorni_sadrzaj>
    <derivirana_varijabla naziv="DomainObject.Predmet.ProtuStrankaListFormatedOIB_1">
      <item>VANNA - društvo s ograničenom odgovornošću za usluge, OIB 32155462855</item>
    </derivirana_varijabla>
  </DomainObject.Predmet.ProtuStrankaListFormatedOIB>
  <DomainObject.Predmet.ProtuStrankaListFormatedWithAdress>
    <izvorni_sadrzaj>
      <item>VANNA - društvo s ograničenom odgovornošću za usluge, Petra Preradovića 72, 32242 Slakovci</item>
    </izvorni_sadrzaj>
    <derivirana_varijabla naziv="DomainObject.Predmet.ProtuStrankaListFormatedWithAdress_1">
      <item>VANNA - društvo s ograničenom odgovornošću za usluge, Petra Preradovića 72, 32242 Slakovci</item>
    </derivirana_varijabla>
  </DomainObject.Predmet.ProtuStrankaListFormatedWithAdress>
  <DomainObject.Predmet.ProtuStrankaListFormatedWithAdressOIB>
    <izvorni_sadrzaj>
      <item>VANNA - društvo s ograničenom odgovornošću za usluge, OIB 32155462855, Petra Preradovića 72, 32242 Slakovci</item>
    </izvorni_sadrzaj>
    <derivirana_varijabla naziv="DomainObject.Predmet.ProtuStrankaListFormatedWithAdressOIB_1">
      <item>VANNA - društvo s ograničenom odgovornošću za usluge, OIB 32155462855, Petra Preradovića 72, 32242 Slakovci</item>
    </derivirana_varijabla>
  </DomainObject.Predmet.ProtuStrankaListFormatedWithAdressOIB>
  <DomainObject.Predmet.ProtuStrankaListNazivFormated>
    <izvorni_sadrzaj>
      <item>VANNA - društvo s ograničenom odgovornošću za usluge</item>
    </izvorni_sadrzaj>
    <derivirana_varijabla naziv="DomainObject.Predmet.ProtuStrankaListNazivFormated_1">
      <item>VANNA - društvo s ograničenom odgovornošću za usluge</item>
    </derivirana_varijabla>
  </DomainObject.Predmet.ProtuStrankaListNazivFormated>
  <DomainObject.Predmet.ProtuStrankaListNazivFormatedOIB>
    <izvorni_sadrzaj>
      <item>VANNA - društvo s ograničenom odgovornošću za usluge, OIB 32155462855</item>
    </izvorni_sadrzaj>
    <derivirana_varijabla naziv="DomainObject.Predmet.ProtuStrankaListNazivFormatedOIB_1">
      <item>VANNA - društvo s ograničenom odgovornošću za usluge, OIB 32155462855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VANNA - društvo s ograničenom odgovornošću za usluge</izvorni_sadrzaj>
    <derivirana_varijabla naziv="DomainObject.Predmet.ProtustrankaIDrugi_1">VANNA -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VANNA - društvo s ograničenom odgovornošću za usluge, OIB 32155462855, Petra Preradovića 72, 32242 Slakovci</izvorni_sadrzaj>
    <derivirana_varijabla naziv="DomainObject.Predmet.ProtustrankaIDrugiAdressOIB_1">VANNA - društvo s ograničenom odgovornošću za usluge, OIB 32155462855, Petra Preradovića 72,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VANNA - društvo s ograničenom odgovornošću za usluge</item>
    </izvorni_sadrzaj>
    <derivirana_varijabla naziv="DomainObject.Predmet.SudioniciListNaziv_1">
      <item>FINA RC OSIJEK</item>
      <item>VANNA - društvo s ograničenom odgovornošću za usluge</item>
    </derivirana_varijabla>
  </DomainObject.Predmet.SudioniciListNaziv>
  <DomainObject.Predmet.SudioniciListAdressOIB>
    <izvorni_sadrzaj>
      <item>FINA RC OSIJEK, OIB 85821130368</item>
      <item>VANNA - društvo s ograničenom odgovornošću za usluge, OIB 32155462855, Petra Preradovića 72,32242 Slakovci</item>
    </izvorni_sadrzaj>
    <derivirana_varijabla naziv="DomainObject.Predmet.SudioniciListAdressOIB_1">
      <item>FINA RC OSIJEK, OIB 85821130368</item>
      <item>VANNA - društvo s ograničenom odgovornošću za usluge, OIB 32155462855, Petra Preradovića 72,32242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32155462855</item>
    </izvorni_sadrzaj>
    <derivirana_varijabla naziv="DomainObject.Predmet.SudioniciListNazivOIB_1">
      <item>, OIB 85821130368</item>
      <item>, OIB 32155462855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5DB38-18BD-4C6A-8AA1-D6503FBFA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712</properties:Words>
  <properties:Characters>3938</properties:Characters>
  <properties:Lines>122</properties:Lines>
  <properties:Paragraphs>38</properties:Paragraphs>
  <properties:TotalTime>195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2017-05-24T08:04:00Z</cp:lastPrinted>
  <dcterms:modified xmlns:xsi="http://www.w3.org/2001/XMLSchema-instance" xsi:type="dcterms:W3CDTF">2017-07-07T11:50:00Z</dcterms:modified>
  <cp:revision>34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