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ee030" w14:paraId="a4ee030" w:rsidRDefault="00DA0786" w:rsidP="00670128" w:rsidR="00E97412"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B24275">
      <w:pPr>
        <w:rPr>
          <w:b/>
        </w:rPr>
      </w:pPr>
      <w:r w:rsidRPr="00B24275">
        <w:rPr>
          <w:b/>
          <w:sz w:val="24"/>
          <w:szCs w:val="24"/>
        </w:rPr>
        <w:t xml:space="preserve">         </w:t>
      </w:r>
      <w:r w:rsidRPr="00B24275">
        <w:rPr>
          <w:b/>
        </w:rPr>
        <w:t>REPUBLIKA HRVATSKA</w:t>
      </w:r>
    </w:p>
    <w:p w:rsidRDefault="00E97412" w:rsidP="00670128" w:rsidR="00E97412" w:rsidRPr="00B24275">
      <w:pPr>
        <w:rPr>
          <w:b/>
        </w:rPr>
      </w:pPr>
      <w:r w:rsidRPr="00B24275">
        <w:rPr>
          <w:b/>
        </w:rPr>
        <w:t xml:space="preserve">     TRGOVAČKI SUD U SPLITU</w:t>
      </w:r>
    </w:p>
    <w:p w:rsidRDefault="00E97412" w:rsidP="00670128" w:rsidR="00E97412" w:rsidRPr="00B24275">
      <w:pPr>
        <w:rPr>
          <w:b/>
        </w:rPr>
      </w:pPr>
      <w:r w:rsidRPr="00B24275">
        <w:rPr>
          <w:b/>
        </w:rPr>
        <w:t xml:space="preserve">   STALNA SLUŽBA DUBROVNIK </w:t>
      </w:r>
    </w:p>
    <w:p w:rsidRDefault="00E97412" w:rsidP="00670128" w:rsidR="00E97412" w:rsidRPr="00B24275">
      <w:pPr>
        <w:rPr>
          <w:b/>
          <w:sz w:val="24"/>
          <w:szCs w:val="24"/>
        </w:rPr>
      </w:pPr>
      <w:r w:rsidRPr="00B24275">
        <w:rPr>
          <w:b/>
        </w:rPr>
        <w:t xml:space="preserve">   Dubrovnik, Dr. Ante Starčevića 23</w:t>
      </w:r>
    </w:p>
    <w:p w:rsidRDefault="00E97412" w:rsidP="00790553" w:rsidR="00E97412">
      <w:pPr>
        <w:pStyle w:val="Naslov1"/>
        <w:rPr>
          <w:sz w:val="22"/>
          <w:szCs w:val="22"/>
        </w:rPr>
      </w:pPr>
      <w:r w:rsidRPr="0079718D">
        <w:rPr>
          <w:sz w:val="22"/>
          <w:szCs w:val="22"/>
        </w:rPr>
        <w:t>Posl. br. 6-St.</w:t>
      </w:r>
      <w:r>
        <w:rPr>
          <w:sz w:val="22"/>
          <w:szCs w:val="22"/>
        </w:rPr>
        <w:t>444</w:t>
      </w:r>
      <w:r w:rsidRPr="0079718D">
        <w:rPr>
          <w:sz w:val="22"/>
          <w:szCs w:val="22"/>
        </w:rPr>
        <w:t>/</w:t>
      </w:r>
      <w:r>
        <w:rPr>
          <w:sz w:val="22"/>
          <w:szCs w:val="22"/>
        </w:rPr>
        <w:t>2013-</w:t>
      </w:r>
      <w:r w:rsidR="00714588">
        <w:rPr>
          <w:sz w:val="22"/>
          <w:szCs w:val="22"/>
        </w:rPr>
        <w:t>380</w:t>
      </w:r>
    </w:p>
    <w:p w:rsidRDefault="00E97412" w:rsidR="00E97412">
      <w:pPr>
        <w:jc w:val="right"/>
        <w:rPr>
          <w:b/>
          <w:sz w:val="16"/>
          <w:szCs w:val="16"/>
        </w:rPr>
      </w:pPr>
    </w:p>
    <w:p w:rsidRDefault="00E97412" w:rsidR="00E97412" w:rsidRPr="00FB28A2">
      <w:pPr>
        <w:jc w:val="right"/>
        <w:rPr>
          <w:b/>
          <w:sz w:val="16"/>
          <w:szCs w:val="16"/>
        </w:rPr>
      </w:pPr>
    </w:p>
    <w:p w:rsidRDefault="00E97412" w:rsidR="00E97412" w:rsidRPr="0079718D">
      <w:pPr>
        <w:pStyle w:val="Naslov2"/>
        <w:rPr>
          <w:sz w:val="22"/>
          <w:szCs w:val="22"/>
        </w:rPr>
      </w:pPr>
      <w:r w:rsidRPr="0079718D">
        <w:rPr>
          <w:sz w:val="22"/>
          <w:szCs w:val="22"/>
        </w:rPr>
        <w:t>U  I M E   R E P U B L I K E   H R V A T S K E</w:t>
      </w:r>
    </w:p>
    <w:p w:rsidRDefault="00E97412" w:rsidR="00E97412" w:rsidRPr="0079718D">
      <w:pPr>
        <w:pStyle w:val="Naslov2"/>
        <w:rPr>
          <w:sz w:val="16"/>
          <w:szCs w:val="16"/>
        </w:rPr>
      </w:pPr>
    </w:p>
    <w:p w:rsidRDefault="00E97412" w:rsidR="00E97412" w:rsidRPr="0079718D">
      <w:pPr>
        <w:pStyle w:val="Naslov2"/>
        <w:rPr>
          <w:sz w:val="22"/>
          <w:szCs w:val="22"/>
        </w:rPr>
      </w:pPr>
      <w:r w:rsidRPr="0079718D">
        <w:rPr>
          <w:sz w:val="22"/>
          <w:szCs w:val="22"/>
        </w:rPr>
        <w:t>R J E Š E N J E</w:t>
      </w:r>
    </w:p>
    <w:p w:rsidRDefault="00E97412" w:rsidR="00E97412" w:rsidRPr="0079718D">
      <w:pPr>
        <w:jc w:val="center"/>
        <w:rPr>
          <w:b/>
          <w:sz w:val="22"/>
          <w:szCs w:val="22"/>
        </w:rPr>
      </w:pPr>
    </w:p>
    <w:p w:rsidRDefault="00E97412" w:rsidP="005D00D6" w:rsidR="00E97412">
      <w:pPr>
        <w:jc w:val="both"/>
        <w:rPr>
          <w:sz w:val="22"/>
          <w:szCs w:val="22"/>
        </w:rPr>
      </w:pPr>
      <w:r w:rsidRPr="0079718D">
        <w:rPr>
          <w:sz w:val="22"/>
          <w:szCs w:val="22"/>
        </w:rPr>
        <w:tab/>
      </w:r>
      <w:r w:rsidRPr="00570B51">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w:t>
      </w:r>
      <w:r w:rsidRPr="0079718D">
        <w:rPr>
          <w:sz w:val="22"/>
          <w:szCs w:val="22"/>
        </w:rPr>
        <w:t xml:space="preserve">nakon javnog ročišta za diobu kupovine održanog </w:t>
      </w:r>
      <w:r w:rsidR="00CC53B8">
        <w:rPr>
          <w:sz w:val="22"/>
          <w:szCs w:val="22"/>
        </w:rPr>
        <w:t>3</w:t>
      </w:r>
      <w:r>
        <w:rPr>
          <w:sz w:val="22"/>
          <w:szCs w:val="22"/>
        </w:rPr>
        <w:t xml:space="preserve">. </w:t>
      </w:r>
      <w:r w:rsidR="00583307">
        <w:rPr>
          <w:sz w:val="22"/>
          <w:szCs w:val="22"/>
        </w:rPr>
        <w:t>svibnja</w:t>
      </w:r>
      <w:r w:rsidRPr="0079718D">
        <w:rPr>
          <w:sz w:val="22"/>
          <w:szCs w:val="22"/>
        </w:rPr>
        <w:t xml:space="preserve"> 201</w:t>
      </w:r>
      <w:r w:rsidR="00CC53B8">
        <w:rPr>
          <w:sz w:val="22"/>
          <w:szCs w:val="22"/>
        </w:rPr>
        <w:t>8</w:t>
      </w:r>
      <w:r w:rsidRPr="0079718D">
        <w:rPr>
          <w:sz w:val="22"/>
          <w:szCs w:val="22"/>
        </w:rPr>
        <w:t xml:space="preserve">. godine u nazočnosti </w:t>
      </w:r>
      <w:r>
        <w:rPr>
          <w:sz w:val="22"/>
          <w:szCs w:val="22"/>
        </w:rPr>
        <w:t xml:space="preserve">stečajnog upravitelja i </w:t>
      </w:r>
      <w:r w:rsidR="00714588">
        <w:rPr>
          <w:sz w:val="22"/>
          <w:szCs w:val="22"/>
        </w:rPr>
        <w:t>u odsutnosti uredno pozvanih razlučnih vjerovnika, istog dana</w:t>
      </w:r>
    </w:p>
    <w:p w:rsidRDefault="00E97412" w:rsidR="00E97412" w:rsidRPr="00FB28A2">
      <w:pPr>
        <w:jc w:val="both"/>
        <w:rPr>
          <w:sz w:val="16"/>
          <w:szCs w:val="16"/>
        </w:rPr>
      </w:pPr>
    </w:p>
    <w:p w:rsidRDefault="00E97412" w:rsidR="00E97412" w:rsidRPr="00FB28A2">
      <w:pPr>
        <w:jc w:val="both"/>
        <w:rPr>
          <w:sz w:val="16"/>
          <w:szCs w:val="16"/>
        </w:rPr>
      </w:pPr>
    </w:p>
    <w:p w:rsidRDefault="00E97412" w:rsidR="00E97412">
      <w:pPr>
        <w:jc w:val="center"/>
        <w:rPr>
          <w:b/>
          <w:sz w:val="22"/>
          <w:szCs w:val="22"/>
        </w:rPr>
      </w:pPr>
      <w:r w:rsidRPr="0079718D">
        <w:rPr>
          <w:b/>
          <w:sz w:val="22"/>
          <w:szCs w:val="22"/>
        </w:rPr>
        <w:t>r i j e š i o    j e</w:t>
      </w:r>
    </w:p>
    <w:p w:rsidRDefault="00714588" w:rsidR="00714588" w:rsidRPr="0079718D">
      <w:pPr>
        <w:jc w:val="center"/>
        <w:rPr>
          <w:b/>
          <w:sz w:val="22"/>
          <w:szCs w:val="22"/>
        </w:rPr>
      </w:pPr>
    </w:p>
    <w:p w:rsidRDefault="00714588" w:rsidP="00714588" w:rsidR="00714588" w:rsidRPr="00714588">
      <w:pPr>
        <w:jc w:val="both"/>
        <w:rPr>
          <w:bCs/>
          <w:sz w:val="22"/>
          <w:szCs w:val="22"/>
        </w:rPr>
      </w:pPr>
      <w:r w:rsidRPr="00714588">
        <w:rPr>
          <w:b/>
          <w:bCs/>
          <w:sz w:val="22"/>
          <w:szCs w:val="22"/>
        </w:rPr>
        <w:t>I.</w:t>
      </w:r>
      <w:r w:rsidRPr="00714588">
        <w:rPr>
          <w:b/>
          <w:bCs/>
          <w:sz w:val="22"/>
          <w:szCs w:val="22"/>
        </w:rPr>
        <w:tab/>
      </w:r>
      <w:r w:rsidRPr="00714588">
        <w:rPr>
          <w:bCs/>
          <w:sz w:val="22"/>
          <w:szCs w:val="22"/>
        </w:rPr>
        <w:t>Iz utrška ostvarenog prodajom imovine stečajnog dužnika CVIJETA društvo s ograničenom odgovornošću za poslovanje nekretninama „u stečaju“, Dubrovnik, Riječka bb, OIB: 38062688538 i to nekretnine oznake katastarske čestice:</w:t>
      </w:r>
    </w:p>
    <w:p w:rsidRDefault="00714588" w:rsidP="00714588" w:rsidR="00714588" w:rsidRPr="00714588">
      <w:pPr>
        <w:jc w:val="both"/>
        <w:rPr>
          <w:bCs/>
          <w:sz w:val="22"/>
          <w:szCs w:val="22"/>
        </w:rPr>
      </w:pPr>
      <w:r w:rsidRPr="00714588">
        <w:rPr>
          <w:bCs/>
          <w:sz w:val="22"/>
          <w:szCs w:val="22"/>
        </w:rPr>
        <w:t>- 1752/7 šuma 51m2, z.ul. 560 KO. Obod,</w:t>
      </w:r>
    </w:p>
    <w:p w:rsidRDefault="00714588" w:rsidP="00714588" w:rsidR="00714588" w:rsidRPr="00714588">
      <w:pPr>
        <w:jc w:val="both"/>
        <w:rPr>
          <w:bCs/>
          <w:sz w:val="22"/>
          <w:szCs w:val="22"/>
        </w:rPr>
      </w:pPr>
      <w:r w:rsidRPr="00714588">
        <w:rPr>
          <w:bCs/>
          <w:sz w:val="22"/>
          <w:szCs w:val="22"/>
        </w:rPr>
        <w:t>u iznosu od 8.950,00 kuna,</w:t>
      </w:r>
    </w:p>
    <w:p w:rsidRDefault="003506CD" w:rsidP="003506CD" w:rsidR="003506CD" w:rsidRPr="003506CD">
      <w:pPr>
        <w:jc w:val="both"/>
        <w:rPr>
          <w:bCs/>
          <w:sz w:val="22"/>
          <w:szCs w:val="22"/>
        </w:rPr>
      </w:pPr>
      <w:r w:rsidRPr="003506CD">
        <w:rPr>
          <w:bCs/>
          <w:sz w:val="22"/>
          <w:szCs w:val="22"/>
        </w:rPr>
        <w:t xml:space="preserve">vrsta predmeta prodaje: </w:t>
      </w:r>
      <w:r>
        <w:rPr>
          <w:bCs/>
          <w:sz w:val="22"/>
          <w:szCs w:val="22"/>
        </w:rPr>
        <w:t>pojedinačni</w:t>
      </w:r>
      <w:r w:rsidRPr="003506CD">
        <w:rPr>
          <w:bCs/>
          <w:sz w:val="22"/>
          <w:szCs w:val="22"/>
        </w:rPr>
        <w:t xml:space="preserve"> predmet prodaje,</w:t>
      </w:r>
    </w:p>
    <w:p w:rsidRDefault="003506CD" w:rsidP="003506CD" w:rsidR="003506CD" w:rsidRPr="003506CD">
      <w:pPr>
        <w:jc w:val="both"/>
        <w:rPr>
          <w:bCs/>
          <w:sz w:val="22"/>
          <w:szCs w:val="22"/>
        </w:rPr>
      </w:pPr>
      <w:r w:rsidRPr="003506CD">
        <w:rPr>
          <w:bCs/>
          <w:sz w:val="22"/>
          <w:szCs w:val="22"/>
        </w:rPr>
        <w:t xml:space="preserve">identifikator prodaje: </w:t>
      </w:r>
      <w:r>
        <w:rPr>
          <w:bCs/>
          <w:sz w:val="22"/>
          <w:szCs w:val="22"/>
        </w:rPr>
        <w:t>2792</w:t>
      </w:r>
      <w:r w:rsidRPr="003506CD">
        <w:rPr>
          <w:bCs/>
          <w:sz w:val="22"/>
          <w:szCs w:val="22"/>
        </w:rPr>
        <w:t>,</w:t>
      </w:r>
    </w:p>
    <w:p w:rsidRDefault="00714588" w:rsidP="00714588" w:rsidR="00714588" w:rsidRPr="00714588">
      <w:pPr>
        <w:jc w:val="both"/>
        <w:rPr>
          <w:bCs/>
          <w:sz w:val="22"/>
          <w:szCs w:val="22"/>
        </w:rPr>
      </w:pPr>
      <w:r w:rsidRPr="00714588">
        <w:rPr>
          <w:bCs/>
          <w:sz w:val="22"/>
          <w:szCs w:val="22"/>
        </w:rPr>
        <w:t>namiruju se:</w:t>
      </w:r>
    </w:p>
    <w:p w:rsidRDefault="00714588" w:rsidP="00714588" w:rsidR="00714588" w:rsidRPr="00714588">
      <w:pPr>
        <w:jc w:val="both"/>
        <w:rPr>
          <w:bCs/>
          <w:sz w:val="22"/>
          <w:szCs w:val="22"/>
        </w:rPr>
      </w:pPr>
      <w:r w:rsidRPr="00714588">
        <w:rPr>
          <w:bCs/>
          <w:sz w:val="22"/>
          <w:szCs w:val="22"/>
        </w:rPr>
        <w:t>a)</w:t>
      </w:r>
      <w:r w:rsidRPr="00714588">
        <w:rPr>
          <w:bCs/>
          <w:sz w:val="22"/>
          <w:szCs w:val="22"/>
        </w:rPr>
        <w:tab/>
        <w:t>troškovi stečajnog postupka po čl. 254. st. 2. Stečajnog zakona u iznosu od 447,50 kuna (slovima: četiri- stotine-četrdeset-sedam kuna i pedeset lipa),</w:t>
      </w:r>
    </w:p>
    <w:p w:rsidRDefault="00714588" w:rsidP="00714588" w:rsidR="00714588" w:rsidRPr="00714588">
      <w:pPr>
        <w:jc w:val="both"/>
        <w:rPr>
          <w:bCs/>
          <w:sz w:val="22"/>
          <w:szCs w:val="22"/>
        </w:rPr>
      </w:pPr>
      <w:r w:rsidRPr="00714588">
        <w:rPr>
          <w:bCs/>
          <w:sz w:val="22"/>
          <w:szCs w:val="22"/>
        </w:rPr>
        <w:t>b)</w:t>
      </w:r>
      <w:r w:rsidRPr="00714588">
        <w:rPr>
          <w:bCs/>
          <w:sz w:val="22"/>
          <w:szCs w:val="22"/>
        </w:rPr>
        <w:tab/>
        <w:t>troškovi stečajnog postupka po čl. 254. st. 3. Stečajnog zakona u iznosu od 4.762,24 kuna (slovima: četiri-tisuće-sedam-stotina-šezdeset-dvije kune i dvadeset-četiri lipe).</w:t>
      </w:r>
    </w:p>
    <w:p w:rsidRDefault="00714588" w:rsidP="00714588" w:rsidR="00714588" w:rsidRPr="00714588">
      <w:pPr>
        <w:jc w:val="both"/>
        <w:rPr>
          <w:bCs/>
          <w:sz w:val="16"/>
          <w:szCs w:val="16"/>
        </w:rPr>
      </w:pPr>
    </w:p>
    <w:p w:rsidRDefault="00714588" w:rsidP="00714588" w:rsidR="00714588" w:rsidRPr="00714588">
      <w:pPr>
        <w:jc w:val="both"/>
        <w:rPr>
          <w:bCs/>
          <w:sz w:val="22"/>
          <w:szCs w:val="22"/>
        </w:rPr>
      </w:pPr>
      <w:r w:rsidRPr="00714588">
        <w:rPr>
          <w:b/>
          <w:bCs/>
          <w:sz w:val="22"/>
          <w:szCs w:val="22"/>
        </w:rPr>
        <w:t>II.</w:t>
      </w:r>
      <w:r w:rsidRPr="00714588">
        <w:rPr>
          <w:b/>
          <w:bCs/>
          <w:sz w:val="22"/>
          <w:szCs w:val="22"/>
        </w:rPr>
        <w:tab/>
      </w:r>
      <w:r w:rsidRPr="00714588">
        <w:rPr>
          <w:bCs/>
          <w:sz w:val="22"/>
          <w:szCs w:val="22"/>
        </w:rPr>
        <w:t>Po odbitku iznosa troškova stečajnog postupka navedenog u točki I. ovog rješenja iz ostvarenih sredstava namiruje se tražbina razlučnog vjerovnika:</w:t>
      </w:r>
    </w:p>
    <w:p w:rsidRDefault="00714588" w:rsidP="00714588" w:rsidR="00714588" w:rsidRPr="00714588">
      <w:pPr>
        <w:jc w:val="both"/>
        <w:rPr>
          <w:bCs/>
          <w:sz w:val="22"/>
          <w:szCs w:val="22"/>
        </w:rPr>
      </w:pPr>
      <w:r w:rsidRPr="00714588">
        <w:rPr>
          <w:bCs/>
          <w:sz w:val="22"/>
          <w:szCs w:val="22"/>
        </w:rPr>
        <w:t>-</w:t>
      </w:r>
      <w:r w:rsidRPr="00714588">
        <w:rPr>
          <w:bCs/>
          <w:sz w:val="22"/>
          <w:szCs w:val="22"/>
        </w:rPr>
        <w:tab/>
        <w:t>EOS MATRIX  d.o.o. Zagreb, Horvatova 82, OIB: 76674680107 u iznosu od 3.740,26 kuna (slovima: tri-tisuće-sedam-stotina-četrdeset kuna i dvadeset-šest lipa).</w:t>
      </w:r>
    </w:p>
    <w:p w:rsidRDefault="00714588" w:rsidP="00714588" w:rsidR="00714588" w:rsidRPr="00714588">
      <w:pPr>
        <w:jc w:val="both"/>
        <w:rPr>
          <w:bCs/>
          <w:sz w:val="16"/>
          <w:szCs w:val="16"/>
        </w:rPr>
      </w:pPr>
    </w:p>
    <w:p w:rsidRDefault="00714588" w:rsidP="00714588" w:rsidR="00714588" w:rsidRPr="00714588">
      <w:pPr>
        <w:jc w:val="both"/>
        <w:rPr>
          <w:bCs/>
          <w:sz w:val="22"/>
          <w:szCs w:val="22"/>
        </w:rPr>
      </w:pPr>
      <w:r w:rsidRPr="00714588">
        <w:rPr>
          <w:b/>
          <w:bCs/>
          <w:sz w:val="22"/>
          <w:szCs w:val="22"/>
        </w:rPr>
        <w:t>III.</w:t>
      </w:r>
      <w:r w:rsidRPr="00714588">
        <w:rPr>
          <w:b/>
          <w:bCs/>
          <w:sz w:val="22"/>
          <w:szCs w:val="22"/>
        </w:rPr>
        <w:tab/>
      </w:r>
      <w:r w:rsidRPr="00714588">
        <w:rPr>
          <w:bCs/>
          <w:sz w:val="22"/>
          <w:szCs w:val="22"/>
        </w:rPr>
        <w:t xml:space="preserve">Utvrđuje se da  tražbina razlučnog vjerovnika: </w:t>
      </w:r>
    </w:p>
    <w:p w:rsidRDefault="00714588" w:rsidP="00714588" w:rsidR="00714588" w:rsidRPr="00714588">
      <w:pPr>
        <w:jc w:val="both"/>
        <w:rPr>
          <w:bCs/>
          <w:sz w:val="22"/>
          <w:szCs w:val="22"/>
        </w:rPr>
      </w:pPr>
      <w:r w:rsidRPr="00714588">
        <w:rPr>
          <w:bCs/>
          <w:sz w:val="22"/>
          <w:szCs w:val="22"/>
        </w:rPr>
        <w:t>- REPUBLIKA HRVATSKA MINISTARSTVO FINANCIJA,</w:t>
      </w:r>
    </w:p>
    <w:p w:rsidRDefault="00714588" w:rsidP="00714588" w:rsidR="00714588" w:rsidRPr="00714588">
      <w:pPr>
        <w:jc w:val="both"/>
        <w:rPr>
          <w:bCs/>
          <w:sz w:val="22"/>
          <w:szCs w:val="22"/>
        </w:rPr>
      </w:pPr>
      <w:r w:rsidRPr="00714588">
        <w:rPr>
          <w:bCs/>
          <w:sz w:val="22"/>
          <w:szCs w:val="22"/>
        </w:rPr>
        <w:t>nije namirena.</w:t>
      </w:r>
    </w:p>
    <w:p w:rsidRDefault="00714588" w:rsidP="00714588" w:rsidR="00714588" w:rsidRPr="00714588">
      <w:pPr>
        <w:jc w:val="both"/>
        <w:rPr>
          <w:b/>
          <w:bCs/>
          <w:sz w:val="16"/>
          <w:szCs w:val="16"/>
        </w:rPr>
      </w:pPr>
    </w:p>
    <w:p w:rsidRDefault="00714588" w:rsidP="00714588" w:rsidR="00714588" w:rsidRPr="00714588">
      <w:pPr>
        <w:jc w:val="both"/>
        <w:rPr>
          <w:bCs/>
          <w:sz w:val="22"/>
          <w:szCs w:val="22"/>
        </w:rPr>
      </w:pPr>
      <w:r w:rsidRPr="00714588">
        <w:rPr>
          <w:b/>
          <w:bCs/>
          <w:sz w:val="22"/>
          <w:szCs w:val="22"/>
        </w:rPr>
        <w:t>IV.</w:t>
      </w:r>
      <w:r w:rsidRPr="00714588">
        <w:rPr>
          <w:b/>
          <w:bCs/>
          <w:sz w:val="22"/>
          <w:szCs w:val="22"/>
        </w:rPr>
        <w:tab/>
      </w:r>
      <w:r w:rsidRPr="00714588">
        <w:rPr>
          <w:bCs/>
          <w:sz w:val="22"/>
          <w:szCs w:val="22"/>
        </w:rPr>
        <w:t>Nakon pravomoćnosti ovog rješenja isplatit će se iznosi navedeni ovom rješenju, tako što se nalaže Financijskoj agenciji nakon pravomoćnosti ovog rješenja bez odlaganja s računa</w:t>
      </w:r>
    </w:p>
    <w:p w:rsidRDefault="00714588" w:rsidP="00714588" w:rsidR="00714588" w:rsidRPr="00714588">
      <w:pPr>
        <w:jc w:val="both"/>
        <w:rPr>
          <w:bCs/>
          <w:sz w:val="22"/>
          <w:szCs w:val="22"/>
        </w:rPr>
      </w:pPr>
      <w:r w:rsidRPr="00714588">
        <w:rPr>
          <w:bCs/>
          <w:sz w:val="22"/>
          <w:szCs w:val="22"/>
        </w:rPr>
        <w:t>-</w:t>
      </w:r>
      <w:r w:rsidRPr="00714588">
        <w:rPr>
          <w:bCs/>
          <w:sz w:val="22"/>
          <w:szCs w:val="22"/>
        </w:rPr>
        <w:tab/>
        <w:t xml:space="preserve">IBAN HR3323900011300028779 (uplaćena jamčevina 875,00 kuna) i </w:t>
      </w:r>
    </w:p>
    <w:p w:rsidRDefault="00714588" w:rsidP="00714588" w:rsidR="00714588" w:rsidRPr="00714588">
      <w:pPr>
        <w:jc w:val="both"/>
        <w:rPr>
          <w:bCs/>
          <w:sz w:val="22"/>
          <w:szCs w:val="22"/>
        </w:rPr>
      </w:pPr>
      <w:r w:rsidRPr="00714588">
        <w:rPr>
          <w:bCs/>
          <w:sz w:val="22"/>
          <w:szCs w:val="22"/>
        </w:rPr>
        <w:t>-</w:t>
      </w:r>
      <w:r w:rsidRPr="00714588">
        <w:rPr>
          <w:bCs/>
          <w:sz w:val="22"/>
          <w:szCs w:val="22"/>
        </w:rPr>
        <w:tab/>
        <w:t>IBAN HR1123900011300028787 (uplaćena kupovnina 8.075,00 kuna) isplatiti iznose iz točke I. i II. ovog rješenja i to:</w:t>
      </w:r>
    </w:p>
    <w:p w:rsidRDefault="00714588" w:rsidP="00714588" w:rsidR="00714588" w:rsidRPr="00714588">
      <w:pPr>
        <w:jc w:val="both"/>
        <w:rPr>
          <w:bCs/>
          <w:sz w:val="22"/>
          <w:szCs w:val="22"/>
        </w:rPr>
      </w:pPr>
      <w:r w:rsidRPr="00714588">
        <w:rPr>
          <w:b/>
          <w:bCs/>
          <w:sz w:val="22"/>
          <w:szCs w:val="22"/>
        </w:rPr>
        <w:t>-</w:t>
      </w:r>
      <w:r w:rsidRPr="00714588">
        <w:rPr>
          <w:b/>
          <w:bCs/>
          <w:sz w:val="22"/>
          <w:szCs w:val="22"/>
        </w:rPr>
        <w:tab/>
      </w:r>
      <w:r w:rsidRPr="00714588">
        <w:rPr>
          <w:bCs/>
          <w:sz w:val="22"/>
          <w:szCs w:val="22"/>
        </w:rPr>
        <w:t>5.209,74 kuna u korist računa CVIJETA društvo s ograničenom odgovornošću za</w:t>
      </w:r>
      <w:r w:rsidRPr="00714588">
        <w:rPr>
          <w:b/>
          <w:bCs/>
          <w:sz w:val="22"/>
          <w:szCs w:val="22"/>
        </w:rPr>
        <w:t xml:space="preserve"> </w:t>
      </w:r>
      <w:r w:rsidRPr="00714588">
        <w:rPr>
          <w:bCs/>
          <w:sz w:val="22"/>
          <w:szCs w:val="22"/>
        </w:rPr>
        <w:t>poslovanje nekretninama „u stečaju“, Dubrovnik, Riječka bb,  OIB: 38062688538, broj: HR3324840081106747445,</w:t>
      </w:r>
    </w:p>
    <w:p w:rsidRDefault="00714588" w:rsidP="00714588" w:rsidR="00714588" w:rsidRPr="00714588">
      <w:pPr>
        <w:jc w:val="both"/>
        <w:rPr>
          <w:bCs/>
          <w:sz w:val="22"/>
          <w:szCs w:val="22"/>
        </w:rPr>
      </w:pPr>
      <w:r w:rsidRPr="00714588">
        <w:rPr>
          <w:bCs/>
          <w:sz w:val="22"/>
          <w:szCs w:val="22"/>
        </w:rPr>
        <w:t>- 3.740,28 kuna u korist računa EOS MATRIX  d.o.o. Zagreb, Horvatova 82, OIB: 76674680107, broj HR3424840081104720418.</w:t>
      </w:r>
    </w:p>
    <w:p w:rsidRDefault="00E97412" w:rsidP="000F7052" w:rsidR="00E97412">
      <w:pPr>
        <w:pStyle w:val="Tijeloteksta"/>
        <w:rPr>
          <w:b/>
          <w:sz w:val="22"/>
          <w:szCs w:val="22"/>
        </w:rPr>
      </w:pPr>
    </w:p>
    <w:p w:rsidRDefault="00E97412" w:rsidP="006355B4" w:rsidR="00E97412" w:rsidRPr="0079718D">
      <w:pPr>
        <w:pStyle w:val="Tijeloteksta"/>
        <w:rPr>
          <w:sz w:val="22"/>
          <w:szCs w:val="22"/>
        </w:rPr>
      </w:pPr>
    </w:p>
    <w:p w:rsidRDefault="00E97412" w:rsidP="006355B4" w:rsidR="00E97412" w:rsidRPr="0079718D">
      <w:pPr>
        <w:pStyle w:val="Naslov2"/>
        <w:rPr>
          <w:sz w:val="22"/>
          <w:szCs w:val="22"/>
        </w:rPr>
      </w:pPr>
      <w:r w:rsidRPr="0079718D">
        <w:rPr>
          <w:sz w:val="22"/>
          <w:szCs w:val="22"/>
        </w:rPr>
        <w:t>Obrazloženje</w:t>
      </w:r>
    </w:p>
    <w:p w:rsidRDefault="00E97412" w:rsidP="00486030" w:rsidR="00E97412" w:rsidRPr="005A1E5B">
      <w:pPr>
        <w:jc w:val="center"/>
        <w:rPr>
          <w:b/>
          <w:sz w:val="22"/>
          <w:szCs w:val="22"/>
        </w:rPr>
      </w:pPr>
      <w:r w:rsidRPr="0079718D">
        <w:rPr>
          <w:sz w:val="22"/>
          <w:szCs w:val="22"/>
        </w:rPr>
        <w:tab/>
      </w:r>
    </w:p>
    <w:p w:rsidRDefault="00E97412" w:rsidP="00405840" w:rsidR="00E97412" w:rsidRPr="005A1E5B">
      <w:pPr>
        <w:jc w:val="both"/>
        <w:rPr>
          <w:sz w:val="22"/>
          <w:szCs w:val="22"/>
        </w:rPr>
      </w:pPr>
      <w:r w:rsidRPr="005A1E5B">
        <w:rPr>
          <w:sz w:val="22"/>
          <w:szCs w:val="22"/>
        </w:rPr>
        <w:tab/>
        <w:t xml:space="preserve">Nakon što </w:t>
      </w:r>
      <w:r w:rsidR="00E01631">
        <w:rPr>
          <w:sz w:val="22"/>
          <w:szCs w:val="22"/>
        </w:rPr>
        <w:t>imovina dužnika prodana na javnoj dražbi koju je provela Financijska agencija i kupac uplatio ponuđenu cijenu</w:t>
      </w:r>
      <w:r w:rsidRPr="000032E3">
        <w:rPr>
          <w:sz w:val="22"/>
          <w:szCs w:val="22"/>
        </w:rPr>
        <w:t xml:space="preserve">, </w:t>
      </w:r>
      <w:r w:rsidRPr="005A1E5B">
        <w:rPr>
          <w:sz w:val="22"/>
          <w:szCs w:val="22"/>
        </w:rPr>
        <w:t xml:space="preserve">na ročištu za diobu kupovine održanom </w:t>
      </w:r>
      <w:r w:rsidR="00E01631">
        <w:rPr>
          <w:sz w:val="22"/>
          <w:szCs w:val="22"/>
        </w:rPr>
        <w:t>3</w:t>
      </w:r>
      <w:r>
        <w:rPr>
          <w:sz w:val="22"/>
          <w:szCs w:val="22"/>
        </w:rPr>
        <w:t>. s</w:t>
      </w:r>
      <w:r w:rsidR="00405840">
        <w:rPr>
          <w:sz w:val="22"/>
          <w:szCs w:val="22"/>
        </w:rPr>
        <w:t>vibnja</w:t>
      </w:r>
      <w:r>
        <w:rPr>
          <w:sz w:val="22"/>
          <w:szCs w:val="22"/>
        </w:rPr>
        <w:t xml:space="preserve"> </w:t>
      </w:r>
      <w:r w:rsidRPr="005A1E5B">
        <w:rPr>
          <w:sz w:val="22"/>
          <w:szCs w:val="22"/>
        </w:rPr>
        <w:t>201</w:t>
      </w:r>
      <w:r w:rsidR="00E01631">
        <w:rPr>
          <w:sz w:val="22"/>
          <w:szCs w:val="22"/>
        </w:rPr>
        <w:t>8</w:t>
      </w:r>
      <w:r w:rsidRPr="005A1E5B">
        <w:rPr>
          <w:sz w:val="22"/>
          <w:szCs w:val="22"/>
        </w:rPr>
        <w:t xml:space="preserve">. godine predmet ročišta je bila rasprava o diobi kupovine </w:t>
      </w:r>
      <w:r>
        <w:rPr>
          <w:sz w:val="22"/>
          <w:szCs w:val="22"/>
        </w:rPr>
        <w:t xml:space="preserve">u ukupnom iznosu od </w:t>
      </w:r>
      <w:r w:rsidR="00E01631">
        <w:rPr>
          <w:sz w:val="22"/>
          <w:szCs w:val="22"/>
        </w:rPr>
        <w:t>8.950</w:t>
      </w:r>
      <w:r>
        <w:rPr>
          <w:sz w:val="22"/>
          <w:szCs w:val="22"/>
        </w:rPr>
        <w:t>,00</w:t>
      </w:r>
      <w:r w:rsidRPr="00953835">
        <w:rPr>
          <w:sz w:val="22"/>
          <w:szCs w:val="22"/>
        </w:rPr>
        <w:t xml:space="preserve"> kuna </w:t>
      </w:r>
      <w:r w:rsidRPr="005A1E5B">
        <w:rPr>
          <w:sz w:val="22"/>
          <w:szCs w:val="22"/>
        </w:rPr>
        <w:t>i namirenj</w:t>
      </w:r>
      <w:r>
        <w:rPr>
          <w:sz w:val="22"/>
          <w:szCs w:val="22"/>
        </w:rPr>
        <w:t>e</w:t>
      </w:r>
      <w:r w:rsidRPr="005A1E5B">
        <w:rPr>
          <w:sz w:val="22"/>
          <w:szCs w:val="22"/>
        </w:rPr>
        <w:t xml:space="preserve"> vjerovnika koji ima pravo odvojenog namirenja svoje tražbine iz nekretnin</w:t>
      </w:r>
      <w:r>
        <w:rPr>
          <w:sz w:val="22"/>
          <w:szCs w:val="22"/>
        </w:rPr>
        <w:t>e</w:t>
      </w:r>
      <w:r w:rsidRPr="005A1E5B">
        <w:rPr>
          <w:sz w:val="22"/>
          <w:szCs w:val="22"/>
        </w:rPr>
        <w:t xml:space="preserve"> koj</w:t>
      </w:r>
      <w:r>
        <w:rPr>
          <w:sz w:val="22"/>
          <w:szCs w:val="22"/>
        </w:rPr>
        <w:t xml:space="preserve">a je </w:t>
      </w:r>
      <w:r w:rsidRPr="005A1E5B">
        <w:rPr>
          <w:sz w:val="22"/>
          <w:szCs w:val="22"/>
        </w:rPr>
        <w:t>bil</w:t>
      </w:r>
      <w:r>
        <w:rPr>
          <w:sz w:val="22"/>
          <w:szCs w:val="22"/>
        </w:rPr>
        <w:t>a</w:t>
      </w:r>
      <w:r w:rsidRPr="005A1E5B">
        <w:rPr>
          <w:sz w:val="22"/>
          <w:szCs w:val="22"/>
        </w:rPr>
        <w:t xml:space="preserve"> predmet prodaje.</w:t>
      </w:r>
    </w:p>
    <w:p w:rsidRDefault="00E97412" w:rsidP="00486030" w:rsidR="00E97412" w:rsidRPr="00985B75">
      <w:pPr>
        <w:ind w:firstLine="720"/>
        <w:jc w:val="both"/>
        <w:rPr>
          <w:sz w:val="16"/>
          <w:szCs w:val="16"/>
        </w:rPr>
      </w:pPr>
    </w:p>
    <w:p w:rsidRDefault="00023118" w:rsidP="00023118" w:rsidR="00B54FEA">
      <w:pPr>
        <w:ind w:firstLine="720"/>
        <w:jc w:val="both"/>
        <w:rPr>
          <w:sz w:val="22"/>
          <w:szCs w:val="22"/>
        </w:rPr>
      </w:pPr>
      <w:r w:rsidRPr="00023118">
        <w:rPr>
          <w:sz w:val="22"/>
          <w:szCs w:val="22"/>
        </w:rPr>
        <w:t xml:space="preserve">Temeljem čl. 253. Stečajnog zakona (NN 71/15, 104/17, dalje u tekstu SZ) nakon što se unovči stvari iz utrška ostvarenog prodajom u stečajnu masu će se prije svega unijeti iznos potreban za naknadu troškova utvrđenja tražbine ili unovčenja, a iz preostalog iznosa namirit će se razlučni vjerovnik. Sukladno čl. 254. st. 2. SZ u vezi s čl. 37. st. 3. Zakona o izmjenama i dopunama Stečajnog zakona (NN 104/17) budući da je rješenje o dosudi svojstvo pravomoćnosti steklo nakon stupanja na snagu tog Zakona, troškovi utvrđivanja predmeta razlučnoga prava određuju se paušalno u iznosu od 5 % od utrška, te iznose </w:t>
      </w:r>
      <w:r>
        <w:rPr>
          <w:sz w:val="22"/>
          <w:szCs w:val="22"/>
        </w:rPr>
        <w:t>447,50</w:t>
      </w:r>
      <w:r w:rsidRPr="00023118">
        <w:rPr>
          <w:sz w:val="22"/>
          <w:szCs w:val="22"/>
        </w:rPr>
        <w:t xml:space="preserve"> kuna. Sukladno čl. 254. st. 3. SZ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su znatno viši od 5% i prema obračunu stečajnog upravitelja (list spisa </w:t>
      </w:r>
      <w:r>
        <w:rPr>
          <w:sz w:val="22"/>
          <w:szCs w:val="22"/>
        </w:rPr>
        <w:t>1562-1563</w:t>
      </w:r>
      <w:r w:rsidRPr="00023118">
        <w:rPr>
          <w:sz w:val="22"/>
          <w:szCs w:val="22"/>
        </w:rPr>
        <w:t xml:space="preserve">) iznose </w:t>
      </w:r>
      <w:r w:rsidR="00D61053">
        <w:rPr>
          <w:sz w:val="22"/>
          <w:szCs w:val="22"/>
        </w:rPr>
        <w:t>4.762,24</w:t>
      </w:r>
      <w:r w:rsidRPr="00023118">
        <w:rPr>
          <w:sz w:val="22"/>
          <w:szCs w:val="22"/>
        </w:rPr>
        <w:t xml:space="preserve"> kuna, a odnose se na trošak </w:t>
      </w:r>
      <w:r w:rsidR="00D61053">
        <w:rPr>
          <w:sz w:val="22"/>
          <w:szCs w:val="22"/>
        </w:rPr>
        <w:t xml:space="preserve">procjene vrijednosti nekretnine 1.968,75 kuna, trošak prodaje kod Financijska agencije 2.100,00 kuna, </w:t>
      </w:r>
      <w:r w:rsidRPr="00023118">
        <w:rPr>
          <w:sz w:val="22"/>
          <w:szCs w:val="22"/>
        </w:rPr>
        <w:t xml:space="preserve">te </w:t>
      </w:r>
      <w:r w:rsidR="00B54FEA">
        <w:rPr>
          <w:sz w:val="22"/>
          <w:szCs w:val="22"/>
        </w:rPr>
        <w:t xml:space="preserve">razmjerno vrijednosti ostale stečajne mase </w:t>
      </w:r>
      <w:r w:rsidR="00D61053">
        <w:rPr>
          <w:sz w:val="22"/>
          <w:szCs w:val="22"/>
        </w:rPr>
        <w:t xml:space="preserve">trošak </w:t>
      </w:r>
      <w:r w:rsidRPr="00023118">
        <w:rPr>
          <w:sz w:val="22"/>
          <w:szCs w:val="22"/>
        </w:rPr>
        <w:t>nagrad</w:t>
      </w:r>
      <w:r w:rsidR="00D61053">
        <w:rPr>
          <w:sz w:val="22"/>
          <w:szCs w:val="22"/>
        </w:rPr>
        <w:t>e</w:t>
      </w:r>
      <w:r w:rsidRPr="00023118">
        <w:rPr>
          <w:sz w:val="22"/>
          <w:szCs w:val="22"/>
        </w:rPr>
        <w:t xml:space="preserve"> za rad stečajnog upravitelja u bruto iznosu od </w:t>
      </w:r>
      <w:r w:rsidR="00B54FEA">
        <w:rPr>
          <w:sz w:val="22"/>
          <w:szCs w:val="22"/>
        </w:rPr>
        <w:t>626,50</w:t>
      </w:r>
      <w:r w:rsidRPr="00023118">
        <w:rPr>
          <w:sz w:val="22"/>
          <w:szCs w:val="22"/>
        </w:rPr>
        <w:t xml:space="preserve"> kuna uvećanu za doprinose na plaću </w:t>
      </w:r>
      <w:r w:rsidR="00B54FEA">
        <w:rPr>
          <w:sz w:val="22"/>
          <w:szCs w:val="22"/>
        </w:rPr>
        <w:t xml:space="preserve">za zdravstveno osiguranje </w:t>
      </w:r>
      <w:r w:rsidRPr="00023118">
        <w:rPr>
          <w:sz w:val="22"/>
          <w:szCs w:val="22"/>
        </w:rPr>
        <w:t xml:space="preserve">("bruto 2") u iznosu od </w:t>
      </w:r>
      <w:r w:rsidR="00B54FEA">
        <w:rPr>
          <w:sz w:val="22"/>
          <w:szCs w:val="22"/>
        </w:rPr>
        <w:t>46,99</w:t>
      </w:r>
      <w:r w:rsidRPr="00023118">
        <w:rPr>
          <w:sz w:val="22"/>
          <w:szCs w:val="22"/>
        </w:rPr>
        <w:t xml:space="preserve"> kuna. </w:t>
      </w:r>
    </w:p>
    <w:p w:rsidRDefault="00023118" w:rsidP="00023118" w:rsidR="00023118" w:rsidRPr="00714588">
      <w:pPr>
        <w:ind w:firstLine="720"/>
        <w:jc w:val="both"/>
        <w:rPr>
          <w:sz w:val="16"/>
          <w:szCs w:val="16"/>
        </w:rPr>
      </w:pPr>
    </w:p>
    <w:p w:rsidRDefault="001E6144" w:rsidP="00554D3A" w:rsidR="00554D3A">
      <w:pPr>
        <w:ind w:firstLine="720"/>
        <w:jc w:val="both"/>
        <w:rPr>
          <w:sz w:val="22"/>
          <w:szCs w:val="22"/>
        </w:rPr>
      </w:pPr>
      <w:r w:rsidRPr="001E6144">
        <w:rPr>
          <w:sz w:val="22"/>
          <w:szCs w:val="22"/>
        </w:rPr>
        <w:t>Po odbitku iznosa troškova stečajnog postupka iz čl. 254. SZ (</w:t>
      </w:r>
      <w:r>
        <w:rPr>
          <w:sz w:val="22"/>
          <w:szCs w:val="22"/>
        </w:rPr>
        <w:t>447,50</w:t>
      </w:r>
      <w:r w:rsidRPr="001E6144">
        <w:rPr>
          <w:sz w:val="22"/>
          <w:szCs w:val="22"/>
        </w:rPr>
        <w:t xml:space="preserve"> + </w:t>
      </w:r>
      <w:r>
        <w:rPr>
          <w:sz w:val="22"/>
          <w:szCs w:val="22"/>
        </w:rPr>
        <w:t>4.762,24</w:t>
      </w:r>
      <w:r w:rsidRPr="001E6144">
        <w:rPr>
          <w:sz w:val="22"/>
          <w:szCs w:val="22"/>
        </w:rPr>
        <w:t xml:space="preserve">) </w:t>
      </w:r>
      <w:r>
        <w:rPr>
          <w:sz w:val="22"/>
          <w:szCs w:val="22"/>
        </w:rPr>
        <w:t>5.204,79</w:t>
      </w:r>
      <w:r w:rsidRPr="001E6144">
        <w:rPr>
          <w:sz w:val="22"/>
          <w:szCs w:val="22"/>
        </w:rPr>
        <w:t xml:space="preserve"> kuna iz kupovnine ostvarene prodajom imovine na kojoj postoji razlučno pravo namiruje se razlučni vjerovnik</w:t>
      </w:r>
      <w:r w:rsidR="00096AE3" w:rsidRPr="00096AE3">
        <w:rPr>
          <w:sz w:val="22"/>
          <w:szCs w:val="22"/>
        </w:rPr>
        <w:t xml:space="preserve"> </w:t>
      </w:r>
      <w:r w:rsidR="00714588" w:rsidRPr="00714588">
        <w:rPr>
          <w:bCs/>
          <w:sz w:val="22"/>
          <w:szCs w:val="22"/>
        </w:rPr>
        <w:t>EOS MATRIX  d.o.o. Zagreb</w:t>
      </w:r>
      <w:r w:rsidR="00714588" w:rsidRPr="00714588">
        <w:rPr>
          <w:sz w:val="22"/>
          <w:szCs w:val="22"/>
        </w:rPr>
        <w:t xml:space="preserve"> </w:t>
      </w:r>
      <w:r w:rsidR="00A738B3">
        <w:rPr>
          <w:sz w:val="22"/>
          <w:szCs w:val="22"/>
        </w:rPr>
        <w:t xml:space="preserve">u iznosu </w:t>
      </w:r>
      <w:r w:rsidR="00096AE3" w:rsidRPr="00096AE3">
        <w:rPr>
          <w:sz w:val="22"/>
          <w:szCs w:val="22"/>
        </w:rPr>
        <w:t>3.740,26</w:t>
      </w:r>
      <w:r w:rsidR="00A738B3">
        <w:rPr>
          <w:sz w:val="22"/>
          <w:szCs w:val="22"/>
        </w:rPr>
        <w:t xml:space="preserve"> kuna.</w:t>
      </w:r>
      <w:r w:rsidR="00FA0CE8">
        <w:rPr>
          <w:sz w:val="22"/>
          <w:szCs w:val="22"/>
        </w:rPr>
        <w:t xml:space="preserve"> Obzirom da iz ostvarene kupovnine nije bilo dostatno sredstava za namirenje tražbine prvog razlučnog vjerovnika, za namirenje tražbine </w:t>
      </w:r>
      <w:r w:rsidR="00554D3A">
        <w:rPr>
          <w:sz w:val="22"/>
          <w:szCs w:val="22"/>
        </w:rPr>
        <w:t xml:space="preserve">razlučnog vjerovnika </w:t>
      </w:r>
      <w:r w:rsidR="00554D3A" w:rsidRPr="00554D3A">
        <w:rPr>
          <w:sz w:val="22"/>
          <w:szCs w:val="22"/>
        </w:rPr>
        <w:t>REPUBLIKA HRVATSKA MINISTARSTVO FINANCIJA</w:t>
      </w:r>
      <w:r w:rsidR="00554D3A">
        <w:rPr>
          <w:sz w:val="22"/>
          <w:szCs w:val="22"/>
        </w:rPr>
        <w:t>.</w:t>
      </w:r>
    </w:p>
    <w:p w:rsidRDefault="00714588" w:rsidP="00554D3A" w:rsidR="00714588" w:rsidRPr="00714588">
      <w:pPr>
        <w:ind w:firstLine="720"/>
        <w:jc w:val="both"/>
        <w:rPr>
          <w:sz w:val="16"/>
          <w:szCs w:val="16"/>
        </w:rPr>
      </w:pPr>
    </w:p>
    <w:p w:rsidRDefault="00714588" w:rsidP="00714588" w:rsidR="00714588" w:rsidRPr="00714588">
      <w:pPr>
        <w:ind w:firstLine="720"/>
        <w:jc w:val="both"/>
        <w:rPr>
          <w:sz w:val="22"/>
          <w:szCs w:val="22"/>
        </w:rPr>
      </w:pPr>
      <w:r>
        <w:rPr>
          <w:sz w:val="22"/>
          <w:szCs w:val="22"/>
        </w:rPr>
        <w:t xml:space="preserve">U zemljišnim knjigama Općinskog suda u Dubrovniku,  k.o. Obod, z.ul. 560 pod. br. Z-4985/12 upisana je na temelju rješenja Općinskog suda u Dubrovniku </w:t>
      </w:r>
      <w:r w:rsidR="009578A9">
        <w:rPr>
          <w:sz w:val="22"/>
          <w:szCs w:val="22"/>
        </w:rPr>
        <w:t xml:space="preserve">posl. br. </w:t>
      </w:r>
      <w:r>
        <w:rPr>
          <w:sz w:val="22"/>
          <w:szCs w:val="22"/>
        </w:rPr>
        <w:t xml:space="preserve">Ovr. 1019/12 od 20. rujna 2012.god. zabilježba ovrhe u korist ovrhovoditelja Raiffeisenbank Austria d.d. Predmetna ovrha pod posl. br. Ovr. 1019/12 Općinskog suda u Dubrovniku je prekinuta i rješenjem istog suda posl. br. Ovr. 1349/15 od 14. siječnja 2016.god. taj sud se oglasio nenadležnim za postupanje i predmet dostavio ovom sudu (list spisa 972-973), te je ovaj sud donio rješenje  </w:t>
      </w:r>
      <w:r w:rsidRPr="00714588">
        <w:rPr>
          <w:sz w:val="22"/>
          <w:szCs w:val="22"/>
        </w:rPr>
        <w:t>posl. br. St-444/2013-220 od 28. travnja 2016. god. (list spisa 1027-1028)</w:t>
      </w:r>
      <w:r>
        <w:rPr>
          <w:sz w:val="22"/>
          <w:szCs w:val="22"/>
        </w:rPr>
        <w:t xml:space="preserve"> </w:t>
      </w:r>
      <w:r w:rsidRPr="00714588">
        <w:rPr>
          <w:sz w:val="22"/>
          <w:szCs w:val="22"/>
        </w:rPr>
        <w:t>o prodaji predmetne nekretnine u stečajnom postupku</w:t>
      </w:r>
      <w:r>
        <w:rPr>
          <w:sz w:val="22"/>
          <w:szCs w:val="22"/>
        </w:rPr>
        <w:t xml:space="preserve">. Ovrhovoditelja Raiffeisenbank Austrira d.d. je u spis dostavilo </w:t>
      </w:r>
      <w:r w:rsidRPr="00714588">
        <w:rPr>
          <w:sz w:val="22"/>
          <w:szCs w:val="22"/>
        </w:rPr>
        <w:t xml:space="preserve">ovjeren preslik Ugovora o prijenosu između Eos Matrix d.o.o. i Raiffeisenbank Austria d.d. od 15. veljače 2018 (list spisa 1533-1553), u kojem je navedeno da je u korist </w:t>
      </w:r>
      <w:r w:rsidRPr="00714588">
        <w:rPr>
          <w:bCs/>
          <w:sz w:val="22"/>
          <w:szCs w:val="22"/>
        </w:rPr>
        <w:t xml:space="preserve">EOS MATRIX  </w:t>
      </w:r>
      <w:r w:rsidRPr="00714588">
        <w:rPr>
          <w:sz w:val="22"/>
          <w:szCs w:val="22"/>
        </w:rPr>
        <w:t xml:space="preserve">d.o.o. prenesena tražbina po rješenju o ovrsi Općinskog suda u Dubrovniku posl. br. Ovr-1019/12 od 20. 09.2012. god. </w:t>
      </w:r>
    </w:p>
    <w:p w:rsidRDefault="00A738B3" w:rsidP="001E6144" w:rsidR="00A738B3" w:rsidRPr="00714588">
      <w:pPr>
        <w:ind w:firstLine="720"/>
        <w:jc w:val="both"/>
        <w:rPr>
          <w:sz w:val="16"/>
          <w:szCs w:val="16"/>
        </w:rPr>
      </w:pPr>
    </w:p>
    <w:p w:rsidRDefault="00E97412" w:rsidP="00A72989" w:rsidR="00E97412" w:rsidRPr="00A72989">
      <w:pPr>
        <w:ind w:firstLine="720"/>
        <w:jc w:val="both"/>
        <w:rPr>
          <w:sz w:val="22"/>
          <w:szCs w:val="22"/>
        </w:rPr>
      </w:pPr>
      <w:r w:rsidRPr="00A72989">
        <w:rPr>
          <w:sz w:val="22"/>
          <w:szCs w:val="22"/>
        </w:rPr>
        <w:t>Zbog navedenog, na temelju spomenutih propisa odlučeno je kao u izreci.</w:t>
      </w:r>
    </w:p>
    <w:p w:rsidRDefault="00E97412" w:rsidP="00E555BF" w:rsidR="00E97412">
      <w:pPr>
        <w:ind w:firstLine="720"/>
        <w:jc w:val="both"/>
        <w:rPr>
          <w:sz w:val="22"/>
          <w:szCs w:val="22"/>
        </w:rPr>
      </w:pPr>
    </w:p>
    <w:p w:rsidRDefault="00E97412" w:rsidP="006355B4" w:rsidR="00E97412" w:rsidRPr="0079718D">
      <w:pPr>
        <w:pStyle w:val="Naslov2"/>
        <w:rPr>
          <w:sz w:val="22"/>
          <w:szCs w:val="22"/>
        </w:rPr>
      </w:pPr>
      <w:r w:rsidRPr="0079718D">
        <w:rPr>
          <w:sz w:val="22"/>
          <w:szCs w:val="22"/>
        </w:rPr>
        <w:t xml:space="preserve">U Dubrovniku, </w:t>
      </w:r>
      <w:r w:rsidR="00554D3A">
        <w:rPr>
          <w:sz w:val="22"/>
          <w:szCs w:val="22"/>
        </w:rPr>
        <w:t>3</w:t>
      </w:r>
      <w:r>
        <w:rPr>
          <w:sz w:val="22"/>
          <w:szCs w:val="22"/>
        </w:rPr>
        <w:t xml:space="preserve">. </w:t>
      </w:r>
      <w:r w:rsidR="002A2248">
        <w:rPr>
          <w:sz w:val="22"/>
          <w:szCs w:val="22"/>
        </w:rPr>
        <w:t>svibnja</w:t>
      </w:r>
      <w:r>
        <w:rPr>
          <w:sz w:val="22"/>
          <w:szCs w:val="22"/>
        </w:rPr>
        <w:t xml:space="preserve"> 201</w:t>
      </w:r>
      <w:r w:rsidR="00554D3A">
        <w:rPr>
          <w:sz w:val="22"/>
          <w:szCs w:val="22"/>
        </w:rPr>
        <w:t>8</w:t>
      </w:r>
      <w:r w:rsidRPr="0079718D">
        <w:rPr>
          <w:sz w:val="22"/>
          <w:szCs w:val="22"/>
        </w:rPr>
        <w:t>. godine</w:t>
      </w:r>
    </w:p>
    <w:p w:rsidRDefault="00E97412" w:rsidP="006355B4" w:rsidR="00E97412" w:rsidRPr="0079718D">
      <w:pPr>
        <w:jc w:val="center"/>
        <w:rPr>
          <w:b/>
          <w:sz w:val="22"/>
          <w:szCs w:val="22"/>
        </w:rPr>
      </w:pPr>
    </w:p>
    <w:p w:rsidRDefault="00E97412" w:rsidP="006355B4" w:rsidR="00E97412"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E97412" w:rsidP="006355B4" w:rsidR="00E97412" w:rsidRPr="00FB28A2">
      <w:pPr>
        <w:jc w:val="both"/>
        <w:rPr>
          <w:b/>
          <w:sz w:val="16"/>
          <w:szCs w:val="16"/>
        </w:rPr>
      </w:pPr>
    </w:p>
    <w:p w:rsidRDefault="00E97412" w:rsidP="006355B4" w:rsidR="00E97412">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p>
    <w:p w:rsidRDefault="002A2248" w:rsidP="006355B4" w:rsidR="002A2248">
      <w:pPr>
        <w:jc w:val="both"/>
        <w:rPr>
          <w:b/>
          <w:sz w:val="22"/>
          <w:szCs w:val="22"/>
        </w:rPr>
      </w:pPr>
    </w:p>
    <w:p w:rsidRDefault="002A2248" w:rsidP="006355B4" w:rsidR="002A2248" w:rsidRPr="0079718D">
      <w:pPr>
        <w:jc w:val="both"/>
        <w:rPr>
          <w:b/>
          <w:sz w:val="22"/>
          <w:szCs w:val="22"/>
        </w:rPr>
      </w:pPr>
    </w:p>
    <w:p w:rsidRDefault="00E97412" w:rsidP="006355B4" w:rsidR="00E97412">
      <w:pPr>
        <w:jc w:val="both"/>
        <w:rPr>
          <w:sz w:val="22"/>
          <w:szCs w:val="22"/>
        </w:rPr>
      </w:pPr>
    </w:p>
    <w:p w:rsidRDefault="00E97412" w:rsidP="006355B4" w:rsidR="00E97412" w:rsidRPr="0030074D">
      <w:pPr>
        <w:jc w:val="both"/>
        <w:rPr>
          <w:sz w:val="22"/>
          <w:szCs w:val="22"/>
        </w:rPr>
      </w:pPr>
    </w:p>
    <w:p w:rsidRDefault="00E97412" w:rsidP="006355B4" w:rsidR="00E97412" w:rsidRPr="0079718D">
      <w:pPr>
        <w:jc w:val="both"/>
        <w:rPr>
          <w:b/>
          <w:sz w:val="22"/>
          <w:szCs w:val="22"/>
        </w:rPr>
      </w:pPr>
      <w:r w:rsidRPr="0079718D">
        <w:rPr>
          <w:b/>
          <w:sz w:val="22"/>
          <w:szCs w:val="22"/>
        </w:rPr>
        <w:t>POUKA O PRAVNOM LIJEKU</w:t>
      </w:r>
    </w:p>
    <w:p w:rsidRDefault="005C7CB3" w:rsidP="005C7CB3" w:rsidR="005C7CB3" w:rsidRPr="005C7CB3">
      <w:pPr>
        <w:jc w:val="both"/>
        <w:rPr>
          <w:sz w:val="22"/>
          <w:szCs w:val="22"/>
        </w:rPr>
      </w:pPr>
      <w:r w:rsidRPr="005C7CB3">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C7CB3">
          <w:rPr>
            <w:sz w:val="22"/>
            <w:szCs w:val="22"/>
          </w:rPr>
          <w:t>11. st</w:t>
        </w:r>
      </w:smartTag>
      <w:r w:rsidRPr="005C7CB3">
        <w:rPr>
          <w:sz w:val="22"/>
          <w:szCs w:val="22"/>
        </w:rPr>
        <w:t xml:space="preserve">. </w:t>
      </w:r>
      <w:smartTag w:element="metricconverter" w:uri="urn:schemas-microsoft-com:office:smarttags">
        <w:smartTagPr>
          <w:attr w:val="4. OZ" w:name="ProductID"/>
        </w:smartTagPr>
        <w:r w:rsidRPr="005C7CB3">
          <w:rPr>
            <w:sz w:val="22"/>
            <w:szCs w:val="22"/>
          </w:rPr>
          <w:t>4. OZ</w:t>
        </w:r>
      </w:smartTag>
      <w:r w:rsidRPr="005C7CB3">
        <w:rPr>
          <w:sz w:val="22"/>
          <w:szCs w:val="22"/>
        </w:rPr>
        <w:t>).</w:t>
      </w:r>
    </w:p>
    <w:p w:rsidRDefault="00E97412" w:rsidP="006355B4" w:rsidR="00E97412">
      <w:pPr>
        <w:jc w:val="both"/>
        <w:rPr>
          <w:b/>
          <w:sz w:val="22"/>
          <w:szCs w:val="22"/>
        </w:rPr>
      </w:pPr>
    </w:p>
    <w:p w:rsidRDefault="00E97412" w:rsidP="006355B4" w:rsidR="00E97412" w:rsidRPr="0079718D">
      <w:pPr>
        <w:jc w:val="both"/>
        <w:rPr>
          <w:b/>
          <w:sz w:val="22"/>
          <w:szCs w:val="22"/>
        </w:rPr>
      </w:pPr>
    </w:p>
    <w:p w:rsidRDefault="00E97412" w:rsidP="006355B4" w:rsidR="00E97412" w:rsidRPr="00903479">
      <w:pPr>
        <w:jc w:val="both"/>
        <w:rPr>
          <w:b/>
          <w:sz w:val="22"/>
          <w:szCs w:val="22"/>
        </w:rPr>
      </w:pPr>
      <w:r w:rsidRPr="00903479">
        <w:rPr>
          <w:b/>
          <w:sz w:val="22"/>
          <w:szCs w:val="22"/>
        </w:rPr>
        <w:t xml:space="preserve">DN-a </w:t>
      </w:r>
      <w:r w:rsidRPr="00903479">
        <w:rPr>
          <w:sz w:val="22"/>
          <w:szCs w:val="22"/>
        </w:rPr>
        <w:t>(</w:t>
      </w:r>
      <w:r w:rsidR="005C7CB3">
        <w:rPr>
          <w:sz w:val="22"/>
          <w:szCs w:val="22"/>
        </w:rPr>
        <w:t>03</w:t>
      </w:r>
      <w:r>
        <w:rPr>
          <w:sz w:val="22"/>
          <w:szCs w:val="22"/>
        </w:rPr>
        <w:t>.0</w:t>
      </w:r>
      <w:r w:rsidR="002A2248">
        <w:rPr>
          <w:sz w:val="22"/>
          <w:szCs w:val="22"/>
        </w:rPr>
        <w:t>5</w:t>
      </w:r>
      <w:r>
        <w:rPr>
          <w:sz w:val="22"/>
          <w:szCs w:val="22"/>
        </w:rPr>
        <w:t>.201</w:t>
      </w:r>
      <w:r w:rsidR="005C7CB3">
        <w:rPr>
          <w:sz w:val="22"/>
          <w:szCs w:val="22"/>
        </w:rPr>
        <w:t>8</w:t>
      </w:r>
      <w:r w:rsidRPr="00903479">
        <w:rPr>
          <w:sz w:val="22"/>
          <w:szCs w:val="22"/>
        </w:rPr>
        <w:t>.g.)</w:t>
      </w:r>
      <w:r w:rsidRPr="00903479">
        <w:rPr>
          <w:b/>
          <w:sz w:val="22"/>
          <w:szCs w:val="22"/>
        </w:rPr>
        <w:t>:</w:t>
      </w:r>
    </w:p>
    <w:p w:rsidRDefault="00E97412" w:rsidP="00C21FDB" w:rsidR="00E97412">
      <w:pPr>
        <w:numPr>
          <w:ilvl w:val="0"/>
          <w:numId w:val="4"/>
        </w:numPr>
        <w:tabs>
          <w:tab w:pos="360" w:val="clear"/>
        </w:tabs>
        <w:ind w:hanging="142" w:left="142"/>
        <w:jc w:val="both"/>
        <w:rPr>
          <w:sz w:val="22"/>
          <w:szCs w:val="22"/>
        </w:rPr>
      </w:pPr>
      <w:r w:rsidRPr="00903479">
        <w:rPr>
          <w:sz w:val="22"/>
          <w:szCs w:val="22"/>
        </w:rPr>
        <w:t>stečajnom upravitelju,</w:t>
      </w:r>
      <w:r>
        <w:rPr>
          <w:sz w:val="22"/>
          <w:szCs w:val="22"/>
        </w:rPr>
        <w:t xml:space="preserve"> </w:t>
      </w:r>
      <w:r w:rsidR="00DA0786">
        <w:rPr>
          <w:sz w:val="22"/>
          <w:szCs w:val="22"/>
        </w:rPr>
        <w:t>putem e oglasne ploče,</w:t>
      </w:r>
    </w:p>
    <w:p w:rsidRDefault="00407ACB" w:rsidP="00C21FDB" w:rsidR="00407ACB" w:rsidRPr="00903479">
      <w:pPr>
        <w:numPr>
          <w:ilvl w:val="0"/>
          <w:numId w:val="4"/>
        </w:numPr>
        <w:tabs>
          <w:tab w:pos="360" w:val="clear"/>
        </w:tabs>
        <w:ind w:hanging="142" w:left="142"/>
        <w:jc w:val="both"/>
        <w:rPr>
          <w:sz w:val="22"/>
          <w:szCs w:val="22"/>
        </w:rPr>
      </w:pPr>
      <w:r w:rsidRPr="00407ACB">
        <w:rPr>
          <w:bCs/>
          <w:sz w:val="22"/>
          <w:szCs w:val="22"/>
        </w:rPr>
        <w:t>EOS MATRIX  d.o.o. Zagreb</w:t>
      </w:r>
      <w:r>
        <w:rPr>
          <w:bCs/>
          <w:sz w:val="22"/>
          <w:szCs w:val="22"/>
        </w:rPr>
        <w:t>,</w:t>
      </w:r>
      <w:r w:rsidRPr="00407ACB">
        <w:rPr>
          <w:sz w:val="22"/>
          <w:szCs w:val="22"/>
        </w:rPr>
        <w:t xml:space="preserve"> </w:t>
      </w:r>
      <w:r w:rsidRPr="00407ACB">
        <w:rPr>
          <w:bCs/>
          <w:sz w:val="22"/>
          <w:szCs w:val="22"/>
        </w:rPr>
        <w:t>putem e oglasne ploče,</w:t>
      </w:r>
    </w:p>
    <w:p w:rsidRDefault="00DA0786" w:rsidP="00DA0786" w:rsidR="00DA0786" w:rsidRPr="00DA0786">
      <w:pPr>
        <w:numPr>
          <w:ilvl w:val="0"/>
          <w:numId w:val="4"/>
        </w:numPr>
        <w:tabs>
          <w:tab w:pos="360" w:val="clear"/>
          <w:tab w:pos="0" w:val="num"/>
          <w:tab w:pos="142" w:val="left"/>
        </w:tabs>
        <w:ind w:firstLine="0" w:left="0"/>
        <w:jc w:val="both"/>
        <w:rPr>
          <w:sz w:val="22"/>
          <w:szCs w:val="22"/>
        </w:rPr>
      </w:pPr>
      <w:r w:rsidRPr="00DA0786">
        <w:rPr>
          <w:sz w:val="22"/>
          <w:szCs w:val="22"/>
        </w:rPr>
        <w:t xml:space="preserve">RAIFFEISENBANK AUSTRIA d.d., Zagreb, </w:t>
      </w:r>
      <w:r w:rsidR="005C7CB3" w:rsidRPr="005C7CB3">
        <w:rPr>
          <w:sz w:val="22"/>
          <w:szCs w:val="22"/>
        </w:rPr>
        <w:t>putem e-oglasne ploče,</w:t>
      </w:r>
    </w:p>
    <w:p w:rsidRDefault="00DA0786" w:rsidP="00DA0786" w:rsidR="00DA0786" w:rsidRPr="00DA0786">
      <w:pPr>
        <w:numPr>
          <w:ilvl w:val="0"/>
          <w:numId w:val="4"/>
        </w:numPr>
        <w:tabs>
          <w:tab w:pos="142" w:val="left"/>
        </w:tabs>
        <w:jc w:val="both"/>
        <w:rPr>
          <w:sz w:val="22"/>
          <w:szCs w:val="22"/>
        </w:rPr>
      </w:pPr>
      <w:r w:rsidRPr="00DA0786">
        <w:rPr>
          <w:sz w:val="22"/>
          <w:szCs w:val="22"/>
        </w:rPr>
        <w:t xml:space="preserve">REPUBLIKA HRVATSKA po ŽDO Dubrovnik, </w:t>
      </w:r>
      <w:r>
        <w:rPr>
          <w:sz w:val="22"/>
          <w:szCs w:val="22"/>
        </w:rPr>
        <w:t>putem e-oglasne ploče,</w:t>
      </w:r>
    </w:p>
    <w:p w:rsidRDefault="00E97412" w:rsidP="00053CBB" w:rsidR="00E97412">
      <w:pPr>
        <w:jc w:val="both"/>
        <w:rPr>
          <w:sz w:val="22"/>
          <w:szCs w:val="22"/>
        </w:rPr>
      </w:pPr>
      <w:r w:rsidRPr="00903479">
        <w:rPr>
          <w:sz w:val="22"/>
          <w:szCs w:val="22"/>
        </w:rPr>
        <w:t xml:space="preserve">- </w:t>
      </w:r>
      <w:r>
        <w:rPr>
          <w:sz w:val="22"/>
          <w:szCs w:val="22"/>
        </w:rPr>
        <w:t xml:space="preserve">e </w:t>
      </w:r>
      <w:r w:rsidRPr="00903479">
        <w:rPr>
          <w:sz w:val="22"/>
          <w:szCs w:val="22"/>
        </w:rPr>
        <w:t>oglasna ploča</w:t>
      </w:r>
    </w:p>
    <w:p w:rsidRDefault="00F612AA" w:rsidP="00053CBB" w:rsidR="00F612AA" w:rsidRPr="00903479">
      <w:pPr>
        <w:jc w:val="both"/>
        <w:rPr>
          <w:b/>
          <w:sz w:val="22"/>
          <w:szCs w:val="22"/>
        </w:rPr>
      </w:pPr>
      <w:r>
        <w:rPr>
          <w:sz w:val="22"/>
          <w:szCs w:val="22"/>
        </w:rPr>
        <w:t>- nakon pravomoćnosti FINA</w:t>
      </w:r>
    </w:p>
    <w:sectPr w:rsidSect="00D063E0" w:rsidR="00F612AA" w:rsidRPr="00903479">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12" w:rsidR="00E97412">
      <w:r>
        <w:separator/>
      </w:r>
    </w:p>
  </w:endnote>
  <w:endnote w:id="0" w:type="continuationSeparator">
    <w:p w:rsidRDefault="00E97412" w:rsidR="00E97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12" w:rsidR="00E97412">
      <w:r>
        <w:separator/>
      </w:r>
    </w:p>
  </w:footnote>
  <w:footnote w:id="0" w:type="continuationSeparator">
    <w:p w:rsidRDefault="00E97412" w:rsidR="00E97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63DD">
      <w:rPr>
        <w:rStyle w:val="Brojstranice"/>
        <w:noProof/>
      </w:rPr>
      <w:t>3</w:t>
    </w:r>
    <w:r>
      <w:rPr>
        <w:rStyle w:val="Brojstranice"/>
      </w:rPr>
      <w:fldChar w:fldCharType="end"/>
    </w:r>
  </w:p>
  <w:p w:rsidRDefault="00E97412" w:rsidP="001B2CF9" w:rsidR="00E97412" w:rsidRPr="001B2CF9">
    <w:pPr>
      <w:pStyle w:val="Naslov1"/>
      <w:rPr>
        <w:sz w:val="22"/>
        <w:szCs w:val="22"/>
      </w:rPr>
    </w:pPr>
    <w:r w:rsidRPr="001B2CF9">
      <w:rPr>
        <w:sz w:val="22"/>
        <w:szCs w:val="22"/>
      </w:rPr>
      <w:t>Posl. br. 6-St.</w:t>
    </w:r>
    <w:r>
      <w:rPr>
        <w:sz w:val="22"/>
        <w:szCs w:val="22"/>
      </w:rPr>
      <w:t>444</w:t>
    </w:r>
    <w:r w:rsidRPr="001B2CF9">
      <w:rPr>
        <w:sz w:val="22"/>
        <w:szCs w:val="22"/>
      </w:rPr>
      <w:t>/201</w:t>
    </w:r>
    <w:r>
      <w:rPr>
        <w:sz w:val="22"/>
        <w:szCs w:val="22"/>
      </w:rPr>
      <w:t>3</w:t>
    </w:r>
    <w:r w:rsidRPr="001B2CF9">
      <w:rPr>
        <w:sz w:val="22"/>
        <w:szCs w:val="22"/>
      </w:rPr>
      <w:t>-</w:t>
    </w:r>
    <w:r w:rsidR="00714588">
      <w:rPr>
        <w:sz w:val="22"/>
        <w:szCs w:val="22"/>
      </w:rPr>
      <w:t>380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14A1F"/>
    <w:rsid w:val="00023118"/>
    <w:rsid w:val="0002542F"/>
    <w:rsid w:val="00027ADC"/>
    <w:rsid w:val="00034A98"/>
    <w:rsid w:val="000354D0"/>
    <w:rsid w:val="00037B05"/>
    <w:rsid w:val="00037D2E"/>
    <w:rsid w:val="00052D8C"/>
    <w:rsid w:val="000535D8"/>
    <w:rsid w:val="00053CBB"/>
    <w:rsid w:val="000657D3"/>
    <w:rsid w:val="00065A9F"/>
    <w:rsid w:val="00070472"/>
    <w:rsid w:val="000708E7"/>
    <w:rsid w:val="00071468"/>
    <w:rsid w:val="00073341"/>
    <w:rsid w:val="00096AE3"/>
    <w:rsid w:val="000A2C34"/>
    <w:rsid w:val="000A43A7"/>
    <w:rsid w:val="000A7F77"/>
    <w:rsid w:val="000C0AA8"/>
    <w:rsid w:val="000C1F15"/>
    <w:rsid w:val="000C3841"/>
    <w:rsid w:val="000C543E"/>
    <w:rsid w:val="000D3C0E"/>
    <w:rsid w:val="000D631E"/>
    <w:rsid w:val="000E719A"/>
    <w:rsid w:val="000E7875"/>
    <w:rsid w:val="000F382C"/>
    <w:rsid w:val="000F7052"/>
    <w:rsid w:val="001014E5"/>
    <w:rsid w:val="00112530"/>
    <w:rsid w:val="00116CAF"/>
    <w:rsid w:val="001262CB"/>
    <w:rsid w:val="001265BB"/>
    <w:rsid w:val="00143EE7"/>
    <w:rsid w:val="00146791"/>
    <w:rsid w:val="001563DD"/>
    <w:rsid w:val="00161F99"/>
    <w:rsid w:val="001727DF"/>
    <w:rsid w:val="00176D77"/>
    <w:rsid w:val="001861D1"/>
    <w:rsid w:val="001A6620"/>
    <w:rsid w:val="001A7A70"/>
    <w:rsid w:val="001B2CF9"/>
    <w:rsid w:val="001C00DC"/>
    <w:rsid w:val="001C50E8"/>
    <w:rsid w:val="001E25DC"/>
    <w:rsid w:val="001E6144"/>
    <w:rsid w:val="001F2241"/>
    <w:rsid w:val="001F2B6F"/>
    <w:rsid w:val="00222191"/>
    <w:rsid w:val="002278A7"/>
    <w:rsid w:val="00230397"/>
    <w:rsid w:val="00233F8E"/>
    <w:rsid w:val="0024247B"/>
    <w:rsid w:val="0025377A"/>
    <w:rsid w:val="00257591"/>
    <w:rsid w:val="0026073A"/>
    <w:rsid w:val="002644BE"/>
    <w:rsid w:val="002656E7"/>
    <w:rsid w:val="00271DC5"/>
    <w:rsid w:val="00277565"/>
    <w:rsid w:val="0029372D"/>
    <w:rsid w:val="00295785"/>
    <w:rsid w:val="00296AC2"/>
    <w:rsid w:val="002A2248"/>
    <w:rsid w:val="002A639C"/>
    <w:rsid w:val="002A75E0"/>
    <w:rsid w:val="002B199C"/>
    <w:rsid w:val="002B64E2"/>
    <w:rsid w:val="002C0671"/>
    <w:rsid w:val="002C2B11"/>
    <w:rsid w:val="002C3E0D"/>
    <w:rsid w:val="002D4188"/>
    <w:rsid w:val="002D61B5"/>
    <w:rsid w:val="002E3322"/>
    <w:rsid w:val="002F4C8B"/>
    <w:rsid w:val="0030074D"/>
    <w:rsid w:val="00304175"/>
    <w:rsid w:val="00311E21"/>
    <w:rsid w:val="003123FB"/>
    <w:rsid w:val="003140B0"/>
    <w:rsid w:val="003166A2"/>
    <w:rsid w:val="00326099"/>
    <w:rsid w:val="00332ACA"/>
    <w:rsid w:val="0033511F"/>
    <w:rsid w:val="00335E63"/>
    <w:rsid w:val="00341CBE"/>
    <w:rsid w:val="003506CD"/>
    <w:rsid w:val="0035089F"/>
    <w:rsid w:val="00350C07"/>
    <w:rsid w:val="00352AC7"/>
    <w:rsid w:val="0036324B"/>
    <w:rsid w:val="00365ED6"/>
    <w:rsid w:val="00374C78"/>
    <w:rsid w:val="00374EC5"/>
    <w:rsid w:val="00375F84"/>
    <w:rsid w:val="00380673"/>
    <w:rsid w:val="00385726"/>
    <w:rsid w:val="00385AAC"/>
    <w:rsid w:val="00386D82"/>
    <w:rsid w:val="00391290"/>
    <w:rsid w:val="00391EF6"/>
    <w:rsid w:val="00392BC8"/>
    <w:rsid w:val="003A0384"/>
    <w:rsid w:val="003A132E"/>
    <w:rsid w:val="003A7C77"/>
    <w:rsid w:val="003B073B"/>
    <w:rsid w:val="003B3130"/>
    <w:rsid w:val="003B3666"/>
    <w:rsid w:val="003B7014"/>
    <w:rsid w:val="003C6676"/>
    <w:rsid w:val="003E2C18"/>
    <w:rsid w:val="003F0C36"/>
    <w:rsid w:val="003F1D2E"/>
    <w:rsid w:val="00402F6B"/>
    <w:rsid w:val="00405840"/>
    <w:rsid w:val="00407ACB"/>
    <w:rsid w:val="0041076E"/>
    <w:rsid w:val="004174AF"/>
    <w:rsid w:val="004219A2"/>
    <w:rsid w:val="00421DF2"/>
    <w:rsid w:val="00426CAE"/>
    <w:rsid w:val="004317DF"/>
    <w:rsid w:val="00440495"/>
    <w:rsid w:val="004407CC"/>
    <w:rsid w:val="00443580"/>
    <w:rsid w:val="00445B0C"/>
    <w:rsid w:val="004508A9"/>
    <w:rsid w:val="00453DDA"/>
    <w:rsid w:val="0047079E"/>
    <w:rsid w:val="00472D16"/>
    <w:rsid w:val="0047474C"/>
    <w:rsid w:val="0047599F"/>
    <w:rsid w:val="004831BB"/>
    <w:rsid w:val="00486030"/>
    <w:rsid w:val="00487C6A"/>
    <w:rsid w:val="00493399"/>
    <w:rsid w:val="004B295D"/>
    <w:rsid w:val="004B43DD"/>
    <w:rsid w:val="004B7448"/>
    <w:rsid w:val="004B7C7B"/>
    <w:rsid w:val="004C4E1D"/>
    <w:rsid w:val="004C5238"/>
    <w:rsid w:val="004D0F89"/>
    <w:rsid w:val="004D6025"/>
    <w:rsid w:val="004F4865"/>
    <w:rsid w:val="004F50E0"/>
    <w:rsid w:val="004F78F4"/>
    <w:rsid w:val="00501E7D"/>
    <w:rsid w:val="00512DBD"/>
    <w:rsid w:val="0051305B"/>
    <w:rsid w:val="005155FE"/>
    <w:rsid w:val="0053523B"/>
    <w:rsid w:val="005430BB"/>
    <w:rsid w:val="0054528F"/>
    <w:rsid w:val="00554D3A"/>
    <w:rsid w:val="00560390"/>
    <w:rsid w:val="00562E6A"/>
    <w:rsid w:val="00563B41"/>
    <w:rsid w:val="00570B51"/>
    <w:rsid w:val="00576F8A"/>
    <w:rsid w:val="00580724"/>
    <w:rsid w:val="00583307"/>
    <w:rsid w:val="00590E6B"/>
    <w:rsid w:val="0059767F"/>
    <w:rsid w:val="005A1E5B"/>
    <w:rsid w:val="005A27CB"/>
    <w:rsid w:val="005B1474"/>
    <w:rsid w:val="005B4D33"/>
    <w:rsid w:val="005B5E9C"/>
    <w:rsid w:val="005C3F9E"/>
    <w:rsid w:val="005C7CB3"/>
    <w:rsid w:val="005D00D6"/>
    <w:rsid w:val="005D3C0B"/>
    <w:rsid w:val="005D66A4"/>
    <w:rsid w:val="005F5CF0"/>
    <w:rsid w:val="0062558C"/>
    <w:rsid w:val="00625AAB"/>
    <w:rsid w:val="006355B4"/>
    <w:rsid w:val="00643274"/>
    <w:rsid w:val="006450A1"/>
    <w:rsid w:val="006470FD"/>
    <w:rsid w:val="006477F9"/>
    <w:rsid w:val="0065789F"/>
    <w:rsid w:val="0066254E"/>
    <w:rsid w:val="006639F8"/>
    <w:rsid w:val="00670128"/>
    <w:rsid w:val="00675EF0"/>
    <w:rsid w:val="00692078"/>
    <w:rsid w:val="00692905"/>
    <w:rsid w:val="00695707"/>
    <w:rsid w:val="0069663F"/>
    <w:rsid w:val="00697C98"/>
    <w:rsid w:val="006B04FE"/>
    <w:rsid w:val="006B6607"/>
    <w:rsid w:val="006C52CC"/>
    <w:rsid w:val="006D11CD"/>
    <w:rsid w:val="006D1C81"/>
    <w:rsid w:val="006D3975"/>
    <w:rsid w:val="006F5902"/>
    <w:rsid w:val="007007BB"/>
    <w:rsid w:val="00703C5B"/>
    <w:rsid w:val="00714588"/>
    <w:rsid w:val="007228D3"/>
    <w:rsid w:val="007533D0"/>
    <w:rsid w:val="00753FE7"/>
    <w:rsid w:val="00756162"/>
    <w:rsid w:val="00764214"/>
    <w:rsid w:val="0076630E"/>
    <w:rsid w:val="00767C1D"/>
    <w:rsid w:val="007900A0"/>
    <w:rsid w:val="00790553"/>
    <w:rsid w:val="0079718D"/>
    <w:rsid w:val="007A7CD5"/>
    <w:rsid w:val="007B2DC6"/>
    <w:rsid w:val="007B618C"/>
    <w:rsid w:val="007B7F04"/>
    <w:rsid w:val="007C214B"/>
    <w:rsid w:val="007C2C80"/>
    <w:rsid w:val="007E0C99"/>
    <w:rsid w:val="007E21E7"/>
    <w:rsid w:val="007E4537"/>
    <w:rsid w:val="007E4729"/>
    <w:rsid w:val="007F1816"/>
    <w:rsid w:val="007F2BF7"/>
    <w:rsid w:val="007F616A"/>
    <w:rsid w:val="007F6266"/>
    <w:rsid w:val="007F72C4"/>
    <w:rsid w:val="00806A41"/>
    <w:rsid w:val="00820671"/>
    <w:rsid w:val="0082300C"/>
    <w:rsid w:val="008503AC"/>
    <w:rsid w:val="00851B78"/>
    <w:rsid w:val="00852008"/>
    <w:rsid w:val="008532D1"/>
    <w:rsid w:val="00854FD6"/>
    <w:rsid w:val="00881727"/>
    <w:rsid w:val="00882168"/>
    <w:rsid w:val="008823E3"/>
    <w:rsid w:val="008B1C24"/>
    <w:rsid w:val="008B2F9E"/>
    <w:rsid w:val="008B5464"/>
    <w:rsid w:val="008C2987"/>
    <w:rsid w:val="008D1111"/>
    <w:rsid w:val="008D2F53"/>
    <w:rsid w:val="008E65B1"/>
    <w:rsid w:val="008E76BC"/>
    <w:rsid w:val="008F259D"/>
    <w:rsid w:val="0090010D"/>
    <w:rsid w:val="00903479"/>
    <w:rsid w:val="009055DC"/>
    <w:rsid w:val="00910259"/>
    <w:rsid w:val="00912F3C"/>
    <w:rsid w:val="00914B2B"/>
    <w:rsid w:val="00924E83"/>
    <w:rsid w:val="009250CC"/>
    <w:rsid w:val="00936BE3"/>
    <w:rsid w:val="00941891"/>
    <w:rsid w:val="009443AF"/>
    <w:rsid w:val="009458AD"/>
    <w:rsid w:val="00953835"/>
    <w:rsid w:val="0095656D"/>
    <w:rsid w:val="0095729C"/>
    <w:rsid w:val="009578A9"/>
    <w:rsid w:val="00965BF0"/>
    <w:rsid w:val="00967669"/>
    <w:rsid w:val="0097345E"/>
    <w:rsid w:val="00977075"/>
    <w:rsid w:val="00985B75"/>
    <w:rsid w:val="009908B1"/>
    <w:rsid w:val="00996B47"/>
    <w:rsid w:val="009A092E"/>
    <w:rsid w:val="009C0A9F"/>
    <w:rsid w:val="009D0D13"/>
    <w:rsid w:val="009D190A"/>
    <w:rsid w:val="009F3846"/>
    <w:rsid w:val="00A0295B"/>
    <w:rsid w:val="00A06102"/>
    <w:rsid w:val="00A1142C"/>
    <w:rsid w:val="00A1631D"/>
    <w:rsid w:val="00A279C0"/>
    <w:rsid w:val="00A306DB"/>
    <w:rsid w:val="00A34539"/>
    <w:rsid w:val="00A34D50"/>
    <w:rsid w:val="00A4101A"/>
    <w:rsid w:val="00A528F5"/>
    <w:rsid w:val="00A543D5"/>
    <w:rsid w:val="00A6112C"/>
    <w:rsid w:val="00A6186F"/>
    <w:rsid w:val="00A6414A"/>
    <w:rsid w:val="00A72314"/>
    <w:rsid w:val="00A72989"/>
    <w:rsid w:val="00A72DBF"/>
    <w:rsid w:val="00A738B3"/>
    <w:rsid w:val="00A81DAE"/>
    <w:rsid w:val="00A83CCA"/>
    <w:rsid w:val="00A84664"/>
    <w:rsid w:val="00A902C5"/>
    <w:rsid w:val="00A9415B"/>
    <w:rsid w:val="00A95FA1"/>
    <w:rsid w:val="00AA1C27"/>
    <w:rsid w:val="00AB21CE"/>
    <w:rsid w:val="00AC01B8"/>
    <w:rsid w:val="00AC74BF"/>
    <w:rsid w:val="00AE608C"/>
    <w:rsid w:val="00AE7A41"/>
    <w:rsid w:val="00B15B4F"/>
    <w:rsid w:val="00B20AF7"/>
    <w:rsid w:val="00B23C88"/>
    <w:rsid w:val="00B24275"/>
    <w:rsid w:val="00B31EE4"/>
    <w:rsid w:val="00B37A08"/>
    <w:rsid w:val="00B41FAC"/>
    <w:rsid w:val="00B548B9"/>
    <w:rsid w:val="00B54FEA"/>
    <w:rsid w:val="00B57787"/>
    <w:rsid w:val="00B64B75"/>
    <w:rsid w:val="00B94619"/>
    <w:rsid w:val="00B95BE4"/>
    <w:rsid w:val="00BB1219"/>
    <w:rsid w:val="00BB3565"/>
    <w:rsid w:val="00BC034F"/>
    <w:rsid w:val="00BC2105"/>
    <w:rsid w:val="00BC29BE"/>
    <w:rsid w:val="00BC5B7A"/>
    <w:rsid w:val="00BC614E"/>
    <w:rsid w:val="00BD21AB"/>
    <w:rsid w:val="00BD544A"/>
    <w:rsid w:val="00C045B3"/>
    <w:rsid w:val="00C056B8"/>
    <w:rsid w:val="00C12163"/>
    <w:rsid w:val="00C21A0B"/>
    <w:rsid w:val="00C21FDB"/>
    <w:rsid w:val="00C36B39"/>
    <w:rsid w:val="00C36F0E"/>
    <w:rsid w:val="00C42914"/>
    <w:rsid w:val="00C44613"/>
    <w:rsid w:val="00C44CF4"/>
    <w:rsid w:val="00C50D9B"/>
    <w:rsid w:val="00C51DD6"/>
    <w:rsid w:val="00C61CA7"/>
    <w:rsid w:val="00C646D5"/>
    <w:rsid w:val="00C666A2"/>
    <w:rsid w:val="00C67EEF"/>
    <w:rsid w:val="00C7516D"/>
    <w:rsid w:val="00C818EF"/>
    <w:rsid w:val="00C93F50"/>
    <w:rsid w:val="00C97BDA"/>
    <w:rsid w:val="00CC0095"/>
    <w:rsid w:val="00CC09F3"/>
    <w:rsid w:val="00CC485A"/>
    <w:rsid w:val="00CC53B8"/>
    <w:rsid w:val="00CD0042"/>
    <w:rsid w:val="00CD0530"/>
    <w:rsid w:val="00CD1ED4"/>
    <w:rsid w:val="00CD7EA2"/>
    <w:rsid w:val="00CE3C98"/>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D772E"/>
    <w:rsid w:val="00DE097D"/>
    <w:rsid w:val="00DE1DAB"/>
    <w:rsid w:val="00DE78A5"/>
    <w:rsid w:val="00DF45EB"/>
    <w:rsid w:val="00DF4664"/>
    <w:rsid w:val="00DF4E4D"/>
    <w:rsid w:val="00DF782E"/>
    <w:rsid w:val="00E01631"/>
    <w:rsid w:val="00E068E2"/>
    <w:rsid w:val="00E06E01"/>
    <w:rsid w:val="00E076AC"/>
    <w:rsid w:val="00E10046"/>
    <w:rsid w:val="00E11117"/>
    <w:rsid w:val="00E21EBE"/>
    <w:rsid w:val="00E25D1E"/>
    <w:rsid w:val="00E30BEC"/>
    <w:rsid w:val="00E33F73"/>
    <w:rsid w:val="00E518D9"/>
    <w:rsid w:val="00E52D16"/>
    <w:rsid w:val="00E555BF"/>
    <w:rsid w:val="00E56672"/>
    <w:rsid w:val="00E56AF8"/>
    <w:rsid w:val="00E70CE3"/>
    <w:rsid w:val="00E73487"/>
    <w:rsid w:val="00E86574"/>
    <w:rsid w:val="00E87794"/>
    <w:rsid w:val="00E97412"/>
    <w:rsid w:val="00EA2C38"/>
    <w:rsid w:val="00EA79C1"/>
    <w:rsid w:val="00EB49C4"/>
    <w:rsid w:val="00EC193F"/>
    <w:rsid w:val="00ED28DC"/>
    <w:rsid w:val="00ED2E1A"/>
    <w:rsid w:val="00ED6E96"/>
    <w:rsid w:val="00EE0BA8"/>
    <w:rsid w:val="00EE3430"/>
    <w:rsid w:val="00EF55BE"/>
    <w:rsid w:val="00F023EE"/>
    <w:rsid w:val="00F049C9"/>
    <w:rsid w:val="00F07C71"/>
    <w:rsid w:val="00F315CD"/>
    <w:rsid w:val="00F339AF"/>
    <w:rsid w:val="00F33B5B"/>
    <w:rsid w:val="00F361BF"/>
    <w:rsid w:val="00F51704"/>
    <w:rsid w:val="00F555F9"/>
    <w:rsid w:val="00F612AA"/>
    <w:rsid w:val="00F659B3"/>
    <w:rsid w:val="00F740D5"/>
    <w:rsid w:val="00F744E2"/>
    <w:rsid w:val="00F82E31"/>
    <w:rsid w:val="00F97B76"/>
    <w:rsid w:val="00FA0CE8"/>
    <w:rsid w:val="00FA1A55"/>
    <w:rsid w:val="00FA366D"/>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1563DD"/>
    <w:rPr>
      <w:color w:val="808080"/>
      <w:bdr w:space="0" w:sz="0" w:color="auto" w:val="none"/>
      <w:shd w:fill="auto" w:color="auto" w:val="clear"/>
    </w:rPr>
  </w:style>
  <w:style w:customStyle="true" w:styleId="eSPISCCParagraphDefaultFont" w:type="character">
    <w:name w:val="eSPIS_CC_Paragraph Default Font"/>
    <w:basedOn w:val="Zadanifontodlomka"/>
    <w:rsid w:val="001563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563D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563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63D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1563DD"/>
    <w:rPr>
      <w:color w:val="808080"/>
      <w:bdr w:color="auto" w:space="0" w:sz="0" w:val="none"/>
      <w:shd w:color="auto" w:fill="auto" w:val="clear"/>
    </w:rPr>
  </w:style>
  <w:style w:customStyle="1" w:styleId="eSPISCCParagraphDefaultFont" w:type="character">
    <w:name w:val="eSPIS_CC_Paragraph Default Font"/>
    <w:basedOn w:val="Zadanifontodlomka"/>
    <w:rsid w:val="001563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563D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563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563D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St-444/2013-380</izvorni_sadrzaj>
    <derivirana_varijabla naziv="DomainObject.Oznaka_1">St-444/2013-380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u suca drugi ispod stola</izvorni_sadrzaj>
    <derivirana_varijabla naziv="DomainObject.Predmet.PrimjedbaSuca_1">I i zadnji u suca drugi ispod stola</derivirana_varijabla>
  </DomainObject.Predmet.PrimjedbaSuc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St-444/2013-380</izvorni_sadrzaj>
    <derivirana_varijabla naziv="DomainObject.PoslovniBrojDokumenta_1">St-444/2013-380</derivirana_varijabla>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1011</properties:Words>
  <properties:Characters>5720</properties:Characters>
  <properties:Lines>129</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2018-05-03T08:16:00Z</dcterms:created>
  <dc:creator>Ante Kačić</dc:creator>
  <cp:lastModifiedBy>Srđan Gavranić</cp:lastModifiedBy>
  <cp:lastPrinted>2018-05-03T08:17:00Z</cp:lastPrinted>
  <dcterms:modified xmlns:xsi="http://www.w3.org/2001/XMLSchema-instance" xsi:type="dcterms:W3CDTF">2018-05-03T13:30:00Z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St-444/2013-380 / Odluka - Rješenje - dioba (rješenje o diobi kupovine - KO OBOD.docx)</vt:lpwstr>
  </prop:property>
  <prop:property name="CC_coloring" pid="4" fmtid="{D5CDD505-2E9C-101B-9397-08002B2CF9AE}">
    <vt:bool>false</vt:bool>
  </prop:property>
  <prop:property name="BrojStranica" pid="5" fmtid="{D5CDD505-2E9C-101B-9397-08002B2CF9AE}">
    <vt:i4>3</vt:i4>
  </prop:property>
</prop:Properties>
</file>