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34847e" w14:paraId="934847e"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BF3187">
        <w:t xml:space="preserve"> </w:t>
      </w:r>
      <w:r w:rsidR="00E64F26" w:rsidRPr="00C254D4">
        <w:t>St-</w:t>
      </w:r>
      <w:r w:rsidR="00A116D6">
        <w:t>3247</w:t>
      </w:r>
      <w:r w:rsidR="00FE75BB">
        <w:t>/</w:t>
      </w:r>
      <w:r w:rsidR="00BF3187">
        <w:t>16</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A116D6">
        <w:t>Trg hrvatskih branitelja 1</w:t>
      </w:r>
    </w:p>
    <w:p w:rsidRDefault="000A2CA0" w:rsidP="000A2CA0" w:rsidR="000A2CA0">
      <w:pPr>
        <w:jc w:val="center"/>
      </w:pPr>
    </w:p>
    <w:p w:rsidRDefault="0061769D" w:rsidP="000A2CA0" w:rsidR="0061769D"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w:t>
      </w:r>
      <w:r w:rsidR="003672E6">
        <w:t xml:space="preserve"> </w:t>
      </w:r>
      <w:r w:rsidRPr="00C254D4">
        <w:t>J</w:t>
      </w:r>
      <w:r w:rsidR="00E64F26" w:rsidRPr="00C254D4">
        <w:t xml:space="preserve"> </w:t>
      </w:r>
      <w:r w:rsidRPr="00C254D4">
        <w:t>E</w:t>
      </w:r>
      <w:r w:rsidR="00E64F26" w:rsidRPr="00C254D4">
        <w:t xml:space="preserve">  </w:t>
      </w:r>
      <w:r w:rsidRPr="00C254D4">
        <w:t xml:space="preserve"> </w:t>
      </w:r>
    </w:p>
    <w:p w:rsidRDefault="000A2CA0" w:rsidP="000A2CA0" w:rsidR="000A2CA0" w:rsidRPr="00C254D4">
      <w:pPr>
        <w:jc w:val="center"/>
        <w:rPr>
          <w:b/>
        </w:rPr>
      </w:pPr>
    </w:p>
    <w:p w:rsidRDefault="00D541C7" w:rsidP="000A2CA0" w:rsidR="000A2CA0" w:rsidRPr="00C254D4">
      <w:pPr>
        <w:ind w:firstLine="708"/>
        <w:jc w:val="both"/>
      </w:pPr>
      <w:r>
        <w:t>Trgovački sud u Zagrebu, Stalna služba,</w:t>
      </w:r>
      <w:r w:rsidR="000A2CA0" w:rsidRPr="00C254D4">
        <w:t xml:space="preserve"> po sucu Goranki Boljkovac, kao stečajnom sucu, </w:t>
      </w:r>
      <w:r w:rsidR="00D04F1A">
        <w:t xml:space="preserve">u povodu prijedloga predlagatelja </w:t>
      </w:r>
      <w:r w:rsidR="00A116D6">
        <w:t>Financijske agencije</w:t>
      </w:r>
      <w:r w:rsidR="00A116D6" w:rsidRPr="005F7ED3">
        <w:t xml:space="preserve">, Zagreb, </w:t>
      </w:r>
      <w:r w:rsidR="00A116D6">
        <w:t>Ulica grada Vukovara 70</w:t>
      </w:r>
      <w:r w:rsidR="00A116D6" w:rsidRPr="005F7ED3">
        <w:t xml:space="preserve">, za otvaranje stečajnog postupka nad dužnikom </w:t>
      </w:r>
      <w:r w:rsidR="00A116D6" w:rsidRPr="00E21DAA">
        <w:t>EKO-FORM d.o.o., Zagreb, Ivanićgradska 22, OIB 60950387649</w:t>
      </w:r>
      <w:r w:rsidR="00AC6038">
        <w:t xml:space="preserve">, dana </w:t>
      </w:r>
      <w:r w:rsidR="00A116D6">
        <w:t>13. prosinca</w:t>
      </w:r>
      <w:r w:rsidR="00BF3187">
        <w:t xml:space="preserve"> 2017</w:t>
      </w:r>
      <w:r w:rsidR="00AC6038" w:rsidRPr="00255267">
        <w:t>.</w:t>
      </w:r>
      <w:r w:rsidR="00AC6038">
        <w:t xml:space="preserve"> godine</w:t>
      </w:r>
    </w:p>
    <w:p w:rsidRDefault="000A2CA0" w:rsidP="000A2CA0" w:rsidR="000A2CA0">
      <w:pPr>
        <w:jc w:val="both"/>
      </w:pPr>
    </w:p>
    <w:p w:rsidRDefault="0061769D" w:rsidP="000A2CA0" w:rsidR="0061769D" w:rsidRPr="00C254D4">
      <w:pPr>
        <w:jc w:val="both"/>
      </w:pPr>
    </w:p>
    <w:p w:rsidRDefault="000A2CA0" w:rsidP="000A2CA0" w:rsidR="000A2CA0">
      <w:pPr>
        <w:jc w:val="center"/>
      </w:pPr>
      <w:r w:rsidRPr="00C254D4">
        <w:t>r i j e š i o    j e</w:t>
      </w:r>
    </w:p>
    <w:p w:rsidRDefault="0061769D" w:rsidP="000A2CA0" w:rsidR="0061769D" w:rsidRPr="00C254D4">
      <w:pPr>
        <w:jc w:val="center"/>
      </w:pPr>
    </w:p>
    <w:p w:rsidRDefault="000A2CA0" w:rsidP="000A2CA0" w:rsidR="000A2CA0" w:rsidRPr="00D04603">
      <w:pPr>
        <w:jc w:val="both"/>
      </w:pPr>
    </w:p>
    <w:p w:rsidRDefault="00E21746" w:rsidP="000A2CA0" w:rsidR="00E21746">
      <w:pPr>
        <w:ind w:firstLine="708"/>
        <w:jc w:val="both"/>
      </w:pPr>
      <w:r w:rsidRPr="00D04603">
        <w:t xml:space="preserve">I. </w:t>
      </w:r>
      <w:r w:rsidR="00BF3187">
        <w:t xml:space="preserve">Nalaže se </w:t>
      </w:r>
      <w:r w:rsidR="00640D5B">
        <w:t>Đurđici Vrban, Zagreb, 1. Petruševec 77/A, OIB 84380011375</w:t>
      </w:r>
      <w:r w:rsidR="008D6EC3">
        <w:t>, kao osobi</w:t>
      </w:r>
      <w:r w:rsidR="00BF3187">
        <w:t xml:space="preserve"> ovlašten</w:t>
      </w:r>
      <w:r w:rsidR="008D6EC3">
        <w:t>oj</w:t>
      </w:r>
      <w:r w:rsidR="00BF3187">
        <w:t xml:space="preserve"> za zastupanje dužnika po zakonu, da u roku od 8 dana </w:t>
      </w:r>
      <w:r w:rsidR="008D6EC3">
        <w:t>plati</w:t>
      </w:r>
      <w:r w:rsidR="00BF3187">
        <w:t xml:space="preserve"> </w:t>
      </w:r>
      <w:r w:rsidR="00010876">
        <w:t xml:space="preserve">dodatni iznos predujma od 5.000,00 kn </w:t>
      </w:r>
      <w:r w:rsidR="00010876">
        <w:rPr>
          <w:color w:val="000000"/>
        </w:rPr>
        <w:t>za namirenje troškova stečajnog postupka, na račun Trgovačkog suda u Zagrebu broj IBAN HR9223900011300000460, pozivom na broj 05-</w:t>
      </w:r>
      <w:r w:rsidR="00640D5B">
        <w:rPr>
          <w:color w:val="000000"/>
        </w:rPr>
        <w:t>3247</w:t>
      </w:r>
      <w:r w:rsidR="00BF3187">
        <w:rPr>
          <w:color w:val="000000"/>
        </w:rPr>
        <w:t>16</w:t>
      </w:r>
      <w:r w:rsidR="00010876">
        <w:t xml:space="preserve"> </w:t>
      </w:r>
      <w:r>
        <w:t>(čl</w:t>
      </w:r>
      <w:r w:rsidR="00010876">
        <w:t xml:space="preserve">. 113. st. 1. Stečajnog zakona). </w:t>
      </w:r>
      <w:r w:rsidR="008B04F6">
        <w:t xml:space="preserve"> </w:t>
      </w:r>
    </w:p>
    <w:p w:rsidRDefault="0002743A" w:rsidP="000A2CA0" w:rsidR="00E21746">
      <w:pPr>
        <w:ind w:firstLine="708"/>
        <w:jc w:val="both"/>
      </w:pPr>
      <w:r>
        <w:t xml:space="preserve"> </w:t>
      </w:r>
    </w:p>
    <w:p w:rsidRDefault="00E21746" w:rsidP="0002743A" w:rsidR="0002743A">
      <w:pPr>
        <w:ind w:firstLine="708"/>
        <w:jc w:val="both"/>
        <w:outlineLvl w:val="0"/>
      </w:pPr>
      <w:r>
        <w:t xml:space="preserve">II. </w:t>
      </w:r>
      <w:r w:rsidR="0002743A" w:rsidRPr="00111060">
        <w:t>Ako osob</w:t>
      </w:r>
      <w:r w:rsidR="008D6EC3">
        <w:t>a</w:t>
      </w:r>
      <w:r w:rsidR="0002743A" w:rsidRPr="00111060">
        <w:t xml:space="preserve"> iz točke I. izreke ovog rješenja ne uplat</w:t>
      </w:r>
      <w:r w:rsidR="008D6EC3">
        <w:t>i</w:t>
      </w:r>
      <w:r w:rsidR="0002743A" w:rsidRPr="00111060">
        <w:t xml:space="preserve"> zatraženi predujam u roku od 8</w:t>
      </w:r>
    </w:p>
    <w:p w:rsidRDefault="0002743A" w:rsidP="0002743A" w:rsidR="0002743A" w:rsidRPr="00111060">
      <w:pPr>
        <w:jc w:val="both"/>
        <w:outlineLvl w:val="0"/>
      </w:pPr>
      <w:r w:rsidRPr="00111060">
        <w:t xml:space="preserve"> dana, nalaže se Financijskog agenciji provesti ovrhu na novčanim </w:t>
      </w:r>
      <w:r w:rsidR="0061769D">
        <w:t xml:space="preserve">sredstvima obveznika sa svih </w:t>
      </w:r>
      <w:r w:rsidR="008D6EC3">
        <w:t>njegovih</w:t>
      </w:r>
      <w:r w:rsidRPr="00111060">
        <w:t xml:space="preserve"> računa i oročenih novčanih sredstava prema odredbama zakona koji uređuje provedbu ovrhe na novčanim sredstvima sukladno odredbama čl. 113. st. 3. Stečajnog zakona (</w:t>
      </w:r>
      <w:r w:rsidR="0066743E">
        <w:t>Narodne novine broj</w:t>
      </w:r>
      <w:r>
        <w:t xml:space="preserve"> </w:t>
      </w:r>
      <w:r w:rsidRPr="00111060">
        <w:t>71/15</w:t>
      </w:r>
      <w:r w:rsidR="00640D5B">
        <w:t>, 104/17</w:t>
      </w:r>
      <w:r w:rsidRPr="00111060">
        <w:t>), u svezi s čl. 10. st. 7.  Zakona o parničnom postupku (</w:t>
      </w:r>
      <w:r w:rsidR="0066743E">
        <w:t>Narodne novine broj</w:t>
      </w:r>
      <w:r w:rsidRPr="00111060">
        <w:t xml:space="preserve"> 148/11–proč</w:t>
      </w:r>
      <w:r w:rsidR="0066743E">
        <w:t>išćeni</w:t>
      </w:r>
      <w:r w:rsidRPr="00111060">
        <w:t xml:space="preserve"> tekst, 25/13) i odredbama Ovršnog zakona (</w:t>
      </w:r>
      <w:r w:rsidR="0066743E">
        <w:t>Narodne novine broj</w:t>
      </w:r>
      <w:r w:rsidRPr="00111060">
        <w:t xml:space="preserve"> 112/12</w:t>
      </w:r>
      <w:r w:rsidR="0066743E">
        <w:t>,</w:t>
      </w:r>
      <w:r w:rsidRPr="00111060">
        <w:t xml:space="preserve"> 93/14</w:t>
      </w:r>
      <w:r w:rsidR="00640D5B">
        <w:t xml:space="preserve">, </w:t>
      </w:r>
      <w:hyperlink r:id="rId11" w:history="true" w:tooltip="Odluka Ustavnog suda Republike Hrvatske broj: U-I-2881/2014 i dr. od 1. lipnja 2016.">
        <w:r w:rsidR="00640D5B">
          <w:rPr>
            <w:rStyle w:val="Hiperveza"/>
            <w:color w:val="auto"/>
          </w:rPr>
          <w:t>55/</w:t>
        </w:r>
        <w:r w:rsidR="00640D5B" w:rsidRPr="00640D5B">
          <w:rPr>
            <w:rStyle w:val="Hiperveza"/>
            <w:color w:val="auto"/>
          </w:rPr>
          <w:t>16</w:t>
        </w:r>
      </w:hyperlink>
      <w:r w:rsidR="00640D5B" w:rsidRPr="00640D5B">
        <w:t xml:space="preserve">, </w:t>
      </w:r>
      <w:hyperlink r:id="rId12" w:history="true" w:tooltip="Zakon o izmjenama i dopunama Ovršnog zakona">
        <w:r w:rsidR="00640D5B" w:rsidRPr="00640D5B">
          <w:rPr>
            <w:rStyle w:val="Hiperveza"/>
            <w:color w:val="auto"/>
          </w:rPr>
          <w:t>73/17</w:t>
        </w:r>
      </w:hyperlink>
      <w:r w:rsidRPr="00111060">
        <w:t>)</w:t>
      </w:r>
      <w:r w:rsidR="0066743E">
        <w:t>,</w:t>
      </w:r>
      <w:r w:rsidRPr="00111060">
        <w:t xml:space="preserve"> </w:t>
      </w:r>
      <w:r w:rsidR="0066743E">
        <w:t xml:space="preserve">koje se odnose </w:t>
      </w:r>
      <w:r w:rsidRPr="00111060">
        <w:t>na naplatu novčane kazne provedbom ovrhe na novčanim sredstvima kažnjene osobe.</w:t>
      </w:r>
    </w:p>
    <w:p w:rsidRDefault="0002743A" w:rsidP="0002743A" w:rsidR="0002743A">
      <w:pPr>
        <w:jc w:val="both"/>
        <w:outlineLvl w:val="0"/>
      </w:pPr>
    </w:p>
    <w:p w:rsidRDefault="0066743E" w:rsidP="0066743E" w:rsidR="00E21746">
      <w:pPr>
        <w:tabs>
          <w:tab w:pos="993" w:val="left"/>
        </w:tabs>
        <w:jc w:val="both"/>
        <w:rPr>
          <w:color w:val="000000"/>
        </w:rPr>
      </w:pPr>
      <w:r>
        <w:rPr>
          <w:szCs w:val="20"/>
        </w:rPr>
        <w:tab/>
        <w:t xml:space="preserve">III. </w:t>
      </w:r>
      <w:r w:rsidR="0002743A" w:rsidRPr="0066743E">
        <w:rPr>
          <w:szCs w:val="20"/>
        </w:rPr>
        <w:t xml:space="preserve">Nalaže se Financijskog agenciji da novčani iznos </w:t>
      </w:r>
      <w:r w:rsidR="001D3215">
        <w:rPr>
          <w:szCs w:val="20"/>
        </w:rPr>
        <w:t xml:space="preserve">od 5.000,00 kn iz točke I. </w:t>
      </w:r>
      <w:r w:rsidR="001D3215" w:rsidRPr="0066743E">
        <w:rPr>
          <w:szCs w:val="20"/>
        </w:rPr>
        <w:t>izreke ovog rješenja</w:t>
      </w:r>
      <w:r w:rsidR="001D3215">
        <w:rPr>
          <w:szCs w:val="20"/>
        </w:rPr>
        <w:t xml:space="preserve"> </w:t>
      </w:r>
      <w:r w:rsidR="001D3215" w:rsidRPr="00111060">
        <w:rPr>
          <w:szCs w:val="20"/>
        </w:rPr>
        <w:t xml:space="preserve">prenese s računa obveznika i oročenih novčanih sredstava obveznika na račun </w:t>
      </w:r>
      <w:r w:rsidR="001D3215" w:rsidRPr="00111060">
        <w:t xml:space="preserve">Trgovačkog suda u Zagrebu otvorenog kod Hrvatske poštanske banke d.d. Zagreb, broj IBAN: </w:t>
      </w:r>
      <w:r w:rsidR="001D3215" w:rsidRPr="00111060">
        <w:rPr>
          <w:szCs w:val="20"/>
        </w:rPr>
        <w:t>HR9223900011300000460</w:t>
      </w:r>
      <w:r w:rsidR="001D3215" w:rsidRPr="00111060">
        <w:rPr>
          <w:i/>
          <w:szCs w:val="20"/>
        </w:rPr>
        <w:t xml:space="preserve"> </w:t>
      </w:r>
      <w:r w:rsidR="001D3215" w:rsidRPr="00111060">
        <w:rPr>
          <w:szCs w:val="20"/>
        </w:rPr>
        <w:t>s pozivom na broj</w:t>
      </w:r>
      <w:r w:rsidR="001D3215">
        <w:rPr>
          <w:szCs w:val="20"/>
        </w:rPr>
        <w:t xml:space="preserve"> </w:t>
      </w:r>
      <w:r w:rsidR="00D04F1A">
        <w:rPr>
          <w:color w:val="000000"/>
        </w:rPr>
        <w:t>05-</w:t>
      </w:r>
      <w:r w:rsidR="00640D5B">
        <w:rPr>
          <w:color w:val="000000"/>
        </w:rPr>
        <w:t>3247</w:t>
      </w:r>
      <w:r w:rsidR="0061769D">
        <w:rPr>
          <w:color w:val="000000"/>
        </w:rPr>
        <w:t>16</w:t>
      </w:r>
      <w:r w:rsidR="001D3215">
        <w:rPr>
          <w:color w:val="000000"/>
        </w:rPr>
        <w:t>.</w:t>
      </w:r>
    </w:p>
    <w:p w:rsidRDefault="001D3215" w:rsidP="0066743E" w:rsidR="001D3215">
      <w:pPr>
        <w:tabs>
          <w:tab w:pos="993" w:val="left"/>
        </w:tabs>
        <w:jc w:val="both"/>
        <w:rPr>
          <w:color w:val="000000"/>
        </w:rPr>
      </w:pPr>
    </w:p>
    <w:p w:rsidRDefault="0061769D" w:rsidP="0066743E" w:rsidR="0061769D">
      <w:pPr>
        <w:tabs>
          <w:tab w:pos="993" w:val="left"/>
        </w:tabs>
        <w:jc w:val="both"/>
        <w:rPr>
          <w:color w:val="000000"/>
        </w:rPr>
      </w:pPr>
    </w:p>
    <w:p w:rsidRDefault="000A2CA0" w:rsidP="000A2CA0" w:rsidR="000A2CA0" w:rsidRPr="00C254D4">
      <w:pPr>
        <w:jc w:val="center"/>
      </w:pPr>
      <w:r w:rsidRPr="00C254D4">
        <w:t>Obrazloženje</w:t>
      </w:r>
    </w:p>
    <w:p w:rsidRDefault="00047897" w:rsidP="000A2CA0" w:rsidR="00047897">
      <w:pPr>
        <w:ind w:firstLine="708"/>
        <w:jc w:val="both"/>
      </w:pPr>
    </w:p>
    <w:p w:rsidRDefault="00D04F1A" w:rsidP="00D04F1A" w:rsidR="00D04F1A">
      <w:pPr>
        <w:ind w:firstLine="708"/>
        <w:jc w:val="both"/>
      </w:pPr>
      <w:r>
        <w:t xml:space="preserve">FINA-a Regionalni centar Zagreb, podnijela je ovom sudu dana </w:t>
      </w:r>
      <w:r w:rsidR="00640D5B">
        <w:t>31. ožujka</w:t>
      </w:r>
      <w:r w:rsidR="0061769D">
        <w:t xml:space="preserve"> 2016</w:t>
      </w:r>
      <w:r>
        <w:t xml:space="preserve">. prijedlog za otvaranje stečajnog postupka nad dužnikom </w:t>
      </w:r>
      <w:r w:rsidR="00640D5B" w:rsidRPr="00E21DAA">
        <w:t>EKO-FORM d.o.o., Zagreb, Ivanićgradska 22, OIB 60950387649</w:t>
      </w:r>
      <w:r>
        <w:t xml:space="preserve">, koji prijedlog je podnesen temeljem odredbe članka </w:t>
      </w:r>
      <w:r w:rsidR="0061769D">
        <w:t>444</w:t>
      </w:r>
      <w:r>
        <w:t>. stav</w:t>
      </w:r>
      <w:r w:rsidR="0061769D">
        <w:t>ka 2</w:t>
      </w:r>
      <w:r>
        <w:t>. Stečajnog zak</w:t>
      </w:r>
      <w:r w:rsidR="00640D5B">
        <w:t>ona (Narodne novine broj 71/15).</w:t>
      </w:r>
    </w:p>
    <w:p w:rsidRDefault="001C0150" w:rsidP="001C0150" w:rsidR="001C0150">
      <w:pPr>
        <w:ind w:firstLine="708"/>
        <w:jc w:val="both"/>
      </w:pPr>
      <w:r>
        <w:lastRenderedPageBreak/>
        <w:t xml:space="preserve">U prijedlogu </w:t>
      </w:r>
      <w:r w:rsidR="0061769D">
        <w:t>predlagatelj navodi</w:t>
      </w:r>
      <w:r>
        <w:t xml:space="preserve"> da </w:t>
      </w:r>
      <w:r w:rsidR="0061769D">
        <w:t xml:space="preserve">je </w:t>
      </w:r>
      <w:r>
        <w:t xml:space="preserve">FINA na temelju čl. 114. st. 3. SZ-a oslobođena plaćanja predujma za namirenje troškova stečajnog postupka. </w:t>
      </w:r>
    </w:p>
    <w:p w:rsidRDefault="001C0150" w:rsidP="001C0150" w:rsidR="001C0150">
      <w:pPr>
        <w:ind w:firstLine="708"/>
        <w:jc w:val="both"/>
      </w:pPr>
    </w:p>
    <w:p w:rsidRDefault="0061769D" w:rsidP="0061769D" w:rsidR="0061769D">
      <w:pPr>
        <w:ind w:firstLine="708"/>
        <w:jc w:val="both"/>
      </w:pPr>
      <w:r>
        <w:t>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Od</w:t>
      </w:r>
      <w:r w:rsidR="00640D5B">
        <w:t>redbom čl. 444. st. 2. alineja 1</w:t>
      </w:r>
      <w:r>
        <w:t xml:space="preserve">. SZ-a propisno je da je iznimno od roka iz čl. 110. st. 1. toga Zakona, Financijska agencija dužna je za pravne osobe koje na dan stupanja na snagu toga Zakona u Očevidniku redoslijeda osnova za plaćanje imaju evidentirane neizvršene osnove za plaćanje u neprekinutom razdoblju od 120 dana podnijeti prijedlog za otvaranje stečajnoga postupka najkasnije </w:t>
      </w:r>
      <w:r w:rsidR="00640D5B">
        <w:t>osam</w:t>
      </w:r>
      <w:r>
        <w:t xml:space="preserve"> mjeseci, ali ne ranije od </w:t>
      </w:r>
      <w:r w:rsidR="00640D5B">
        <w:t>šest</w:t>
      </w:r>
      <w:r>
        <w:t xml:space="preserve"> mjeseci od dana stupanja na snagu toga Zakona za pravnu osobu koja u Očevidniku redoslijeda osnova za plaćanje imaju evidentirane neizvršene osnove za plaćanje u neprekinutom razdoblju od 120 dana </w:t>
      </w:r>
      <w:r w:rsidR="00640D5B">
        <w:t>i jednog zaposlenog.</w:t>
      </w:r>
    </w:p>
    <w:p w:rsidRDefault="001C0150" w:rsidP="001C0150" w:rsidR="001C0150">
      <w:pPr>
        <w:ind w:firstLine="708"/>
        <w:jc w:val="both"/>
      </w:pPr>
    </w:p>
    <w:p w:rsidRDefault="001C0150" w:rsidP="001C0150" w:rsidR="001C0150">
      <w:pPr>
        <w:ind w:firstLine="708"/>
        <w:jc w:val="both"/>
      </w:pPr>
      <w:r>
        <w:t xml:space="preserve">Odredbom članka 114. stavka 1. SZ-a propisano je da je podnositelj prijedloga za otvaranje stečajnoga postupka dužan platiti iznos predujma od 1.000,00 kn u Fond za namirenje troškova stečajnoga postupka te po naloga suda u roku od 8 dana dodatni iznos predujma koji ne može biti viši od 20.000,00 kn, ako tim Zakonom nije drukčije određeno; stavkom 3. istog članka propisano je, između ostalog, da predujam iz stavka 1. nije dužna platiti Financijska agencija ako je podnijela prijedlog za otvaranje stečajnoga postupka u skladu s članka 110. stavkom 1. tog Zakona. </w:t>
      </w:r>
    </w:p>
    <w:p w:rsidRDefault="001C0150" w:rsidP="001C0150" w:rsidR="001C0150">
      <w:pPr>
        <w:ind w:firstLine="708"/>
        <w:jc w:val="both"/>
      </w:pPr>
    </w:p>
    <w:p w:rsidRDefault="001C0150" w:rsidP="001C0150" w:rsidR="001C0150">
      <w:pPr>
        <w:ind w:firstLine="708"/>
        <w:jc w:val="both"/>
      </w:pPr>
      <w:r>
        <w:t xml:space="preserve">Odredbom članka 113. stavkom 1. SZ-a propisano je da ako osobe iz članka 110. stavka 2. tog Zakona ne podnesu prijedlog za otvaranje stečajnoga postupka u propisanom roku, sud će im po službenoj dužnosti u slučajevima iz članka 114. stavka 3. tog Zakona naložiti plaćanje predujma za namirenje troškova stečajnoga postupka u roku od 8 dana; stavkom 2. istog članka propisano je da će neiskorišteni iznos predujma iz stavka 1. tog članka sud nakon završetka postupka uplatiti u Fond za namirenje troškova stečajnoga postupka, stavkom 3. istog članka propisano je da ako osoba iz stavka 1. ne plati predujam u propisanom roku, na odgovarajući način primijenit će se pravila o prisilnoj naplati novčane kazne u parničnom postupku. </w:t>
      </w:r>
    </w:p>
    <w:p w:rsidRDefault="001C0150" w:rsidP="001C0150" w:rsidR="001C0150">
      <w:pPr>
        <w:ind w:firstLine="708"/>
        <w:jc w:val="both"/>
      </w:pPr>
    </w:p>
    <w:p w:rsidRDefault="001C0150" w:rsidP="000A2CA0" w:rsidR="001C0150">
      <w:pPr>
        <w:ind w:firstLine="708"/>
        <w:jc w:val="both"/>
      </w:pPr>
      <w:r>
        <w:t>Rješenjem ovog suda posl.br. 4 St-</w:t>
      </w:r>
      <w:r w:rsidR="00640D5B">
        <w:t>3247/16</w:t>
      </w:r>
      <w:r>
        <w:t xml:space="preserve"> od </w:t>
      </w:r>
      <w:r w:rsidR="0027590F">
        <w:t>1</w:t>
      </w:r>
      <w:r w:rsidR="00640D5B">
        <w:t>7</w:t>
      </w:r>
      <w:r w:rsidR="0061769D">
        <w:t xml:space="preserve">. listopada </w:t>
      </w:r>
      <w:r>
        <w:t>201</w:t>
      </w:r>
      <w:r w:rsidR="00640D5B">
        <w:t>6</w:t>
      </w:r>
      <w:r>
        <w:t xml:space="preserve">. godine naloženo je </w:t>
      </w:r>
      <w:r w:rsidR="008D6EC3">
        <w:t>zakonskom zastupniku</w:t>
      </w:r>
      <w:r w:rsidR="0061769D">
        <w:t xml:space="preserve"> </w:t>
      </w:r>
      <w:r>
        <w:t xml:space="preserve">dužnika </w:t>
      </w:r>
      <w:r w:rsidR="008D6EC3">
        <w:t>da plati</w:t>
      </w:r>
      <w:r w:rsidR="0061769D">
        <w:t xml:space="preserve"> </w:t>
      </w:r>
      <w:r>
        <w:t>predujam u iznosu od 1.000,00 kn, a riječ je o predujmu koji se uplaćuje u korist Fonda za namirenje troškova stečajnog postupka, te tim rješenjem zakonski zastupni</w:t>
      </w:r>
      <w:r w:rsidR="008D6EC3">
        <w:t>k</w:t>
      </w:r>
      <w:r>
        <w:t xml:space="preserve"> dužnika n</w:t>
      </w:r>
      <w:r w:rsidR="008D6EC3">
        <w:t>ije</w:t>
      </w:r>
      <w:r>
        <w:t xml:space="preserve"> pozvan na platež dodatnog iznosa predujma. </w:t>
      </w:r>
    </w:p>
    <w:p w:rsidRDefault="001C0150" w:rsidP="000A2CA0" w:rsidR="001C0150">
      <w:pPr>
        <w:ind w:firstLine="708"/>
        <w:jc w:val="both"/>
      </w:pPr>
    </w:p>
    <w:p w:rsidRDefault="00640D5B" w:rsidP="000A2CA0" w:rsidR="00047897">
      <w:pPr>
        <w:ind w:firstLine="708"/>
        <w:jc w:val="both"/>
      </w:pPr>
      <w:r>
        <w:t>Pravomoćnim r</w:t>
      </w:r>
      <w:r w:rsidR="006E5A8F">
        <w:t>ješenjem ovog suda posl.br. 4 St-</w:t>
      </w:r>
      <w:r>
        <w:t>3247/16</w:t>
      </w:r>
      <w:r w:rsidR="006E5A8F">
        <w:t xml:space="preserve"> od </w:t>
      </w:r>
      <w:r>
        <w:t>22. rujna</w:t>
      </w:r>
      <w:r w:rsidR="0061769D">
        <w:t xml:space="preserve"> 2017</w:t>
      </w:r>
      <w:r w:rsidR="006E5A8F">
        <w:t xml:space="preserve">. godine </w:t>
      </w:r>
      <w:r w:rsidR="00AC6038">
        <w:t>imenova</w:t>
      </w:r>
      <w:r w:rsidR="00707C57">
        <w:t>n</w:t>
      </w:r>
      <w:r w:rsidR="00AC6038">
        <w:t xml:space="preserve"> je privremen</w:t>
      </w:r>
      <w:r>
        <w:t>i</w:t>
      </w:r>
      <w:r w:rsidR="00AC6038">
        <w:t xml:space="preserve"> stečajn</w:t>
      </w:r>
      <w:r>
        <w:t>i</w:t>
      </w:r>
      <w:r w:rsidR="00AC6038">
        <w:t xml:space="preserve"> upravitelj</w:t>
      </w:r>
      <w:r>
        <w:t xml:space="preserve"> Darko Šket</w:t>
      </w:r>
      <w:r w:rsidR="001C0150">
        <w:t xml:space="preserve">. </w:t>
      </w:r>
    </w:p>
    <w:p w:rsidRDefault="001C0150" w:rsidP="000A2CA0" w:rsidR="001C0150">
      <w:pPr>
        <w:ind w:firstLine="708"/>
        <w:jc w:val="both"/>
      </w:pPr>
    </w:p>
    <w:p w:rsidRDefault="008D6EC3" w:rsidP="008D6EC3" w:rsidR="008D6EC3">
      <w:pPr>
        <w:ind w:firstLine="708"/>
        <w:jc w:val="both"/>
      </w:pPr>
      <w:r>
        <w:t xml:space="preserve">Zatraženi dodatni iznos predujma od 5.000,00 kn odnosi se na nužne troškove vođenja prethodnoga i stečajnog postupka. Naime, tijekom prethodnog postupka provode se neophodne radnje tijela stečajnog postupka, a čijim djelovanjem nastaju troškovi postupka. Tijekom prethodnog postupka imenovan je privremeni stečajni upravitelj koji ima pravo na nagradu za svoj rad, odnosno sukladno Uredbi o kriterijima i načinu obračuna i plaćanja nagrade stečajnom upravitelju (Narodne novine broj 105/15) privremeni stečajni upravitelj ima pravo na jednokratnu bruto nagradu u iznosu od 3.000,00 kn do 20.000,00 kn. Isto tako, tijekom prethodnog postupka nastaju razni materijalni troškovi, poštanski trošak, trošak telefoniranja, trošak kopiranja i sl., u iznosu do 300,00 kn, a također postoji i obveza </w:t>
      </w:r>
      <w:r>
        <w:lastRenderedPageBreak/>
        <w:t>arhiviranja dužnikove dokumentacije u iznosu do 4.000,00 kn. Nadalje, nastaju troškovi zatvaranja starog žiro računa i otvaranja novog žiro računa stečajnog dužnika u iznosu od 150,00 kn, odnosno 40,00 kn, trošak izrade štambilja u iznosu od 150,00 kn, trošak promjene podataka u Državnom zavodu za statistiku u iznosu od 60,00 kn, trošak ovjere potpisa stečajnog upravitelja u iznosu od 46,60 kn. Slijedom navedenog, kako bi se osigurala neophodna sredstva za podmirenje troškova koji mogu nastati tijekom postupka, Stečajni zakon propisao je obvezu plaćanja predujma za namirenje troškova stečajnog postupka.</w:t>
      </w:r>
    </w:p>
    <w:p w:rsidRDefault="00AC6038" w:rsidP="000A2CA0" w:rsidR="00AC6038">
      <w:pPr>
        <w:ind w:firstLine="708"/>
        <w:jc w:val="both"/>
      </w:pPr>
    </w:p>
    <w:p w:rsidRDefault="00DA62AF" w:rsidP="000A2CA0" w:rsidR="00DA62AF" w:rsidRPr="00C254D4">
      <w:pPr>
        <w:ind w:firstLine="708"/>
        <w:jc w:val="both"/>
      </w:pPr>
      <w:r>
        <w:t xml:space="preserve">Dakle, primjenom članka 113. stavaka 1. </w:t>
      </w:r>
      <w:r w:rsidR="00875593">
        <w:t xml:space="preserve">i 3. </w:t>
      </w:r>
      <w:r>
        <w:t>SZ-a su</w:t>
      </w:r>
      <w:r w:rsidR="003672E6">
        <w:t xml:space="preserve">d je riješio kao pod točkama I., II. </w:t>
      </w:r>
      <w:r>
        <w:t xml:space="preserve">i </w:t>
      </w:r>
      <w:r w:rsidR="003672E6">
        <w:t>I</w:t>
      </w:r>
      <w:r>
        <w:t>II. izreke ovog rješenja.</w:t>
      </w:r>
    </w:p>
    <w:p w:rsidRDefault="003672E6" w:rsidP="000A2CA0" w:rsidR="003672E6">
      <w:pPr>
        <w:jc w:val="center"/>
      </w:pPr>
    </w:p>
    <w:p w:rsidRDefault="000A2CA0" w:rsidP="000A2CA0" w:rsidR="000A2CA0" w:rsidRPr="00C254D4">
      <w:pPr>
        <w:jc w:val="center"/>
      </w:pPr>
      <w:r w:rsidRPr="00C254D4">
        <w:t xml:space="preserve">U Karlovcu, </w:t>
      </w:r>
      <w:r w:rsidR="00640D5B">
        <w:t>13. prosinca</w:t>
      </w:r>
      <w:r w:rsidR="0061769D">
        <w:t xml:space="preserve"> 2017</w:t>
      </w:r>
      <w:r w:rsidRPr="00C254D4">
        <w:t>. godine</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w:t>
      </w:r>
      <w:r w:rsidR="00FB6690">
        <w:t xml:space="preserve">       </w:t>
      </w:r>
      <w:r w:rsidRPr="00C254D4">
        <w:t xml:space="preserve"> Sudac: </w:t>
      </w:r>
    </w:p>
    <w:p w:rsidRDefault="000A2CA0" w:rsidP="000A2CA0" w:rsidR="000A2CA0">
      <w:r w:rsidRPr="00C254D4">
        <w:t xml:space="preserve">                                                                                                </w:t>
      </w:r>
      <w:r w:rsidR="00C0305E" w:rsidRPr="00C254D4">
        <w:t xml:space="preserve">              </w:t>
      </w:r>
      <w:r w:rsidRPr="00C254D4">
        <w:t xml:space="preserve">  Goranka Boljkovac</w:t>
      </w:r>
      <w:r w:rsidR="0025788E">
        <w:t>, v.r.</w:t>
      </w:r>
    </w:p>
    <w:p w:rsidRDefault="001F119D" w:rsidP="000A2CA0" w:rsidR="001F119D" w:rsidRPr="00C254D4"/>
    <w:p w:rsidRDefault="0025788E" w:rsidP="0025788E" w:rsidR="000A2CA0">
      <w:pPr>
        <w:tabs>
          <w:tab w:pos="6900" w:val="left"/>
        </w:tabs>
      </w:pPr>
      <w:r>
        <w:tab/>
        <w:t>Za točnost otpravka-</w:t>
      </w:r>
    </w:p>
    <w:p w:rsidRDefault="0025788E" w:rsidP="0025788E" w:rsidR="00C11889">
      <w:pPr>
        <w:tabs>
          <w:tab w:pos="6900" w:val="left"/>
        </w:tabs>
      </w:pPr>
      <w:r>
        <w:tab/>
        <w:t>ovlašteni službenik:</w:t>
      </w:r>
    </w:p>
    <w:p w:rsidRDefault="004B58DE" w:rsidP="0025788E" w:rsidR="004B58DE">
      <w:pPr>
        <w:tabs>
          <w:tab w:pos="6900" w:val="left"/>
        </w:tabs>
      </w:pPr>
      <w:r>
        <w:tab/>
      </w:r>
      <w:r>
        <w:tab/>
      </w:r>
      <w:r w:rsidR="00FB6690">
        <w:t>Marina Markić</w:t>
      </w:r>
    </w:p>
    <w:p w:rsidRDefault="004B58DE" w:rsidP="0025788E" w:rsidR="004B58DE">
      <w:pPr>
        <w:tabs>
          <w:tab w:pos="6900" w:val="left"/>
        </w:tabs>
      </w:pPr>
      <w:r>
        <w:t>Uputa o pravnom lijeku:</w:t>
      </w:r>
    </w:p>
    <w:p w:rsidRDefault="004B58DE" w:rsidP="0025788E" w:rsidR="004B58DE">
      <w:pPr>
        <w:tabs>
          <w:tab w:pos="6900" w:val="left"/>
        </w:tabs>
      </w:pPr>
      <w:r>
        <w:t xml:space="preserve">Protiv ovog rješenja dopuštena je žalba Visokom trgovačkom </w:t>
      </w:r>
    </w:p>
    <w:p w:rsidRDefault="004B58DE" w:rsidP="0025788E" w:rsidR="004B58DE">
      <w:pPr>
        <w:tabs>
          <w:tab w:pos="6900" w:val="left"/>
        </w:tabs>
      </w:pPr>
      <w:r>
        <w:t xml:space="preserve">sudu Republike Hrvatske, u roku od 8 dana, koja se podnosi </w:t>
      </w:r>
    </w:p>
    <w:p w:rsidRDefault="004B58DE" w:rsidP="0025788E" w:rsidR="004B58DE">
      <w:pPr>
        <w:tabs>
          <w:tab w:pos="6900" w:val="left"/>
        </w:tabs>
      </w:pPr>
      <w:r>
        <w:t>putem ovog suda u 3 primjerka.</w:t>
      </w:r>
    </w:p>
    <w:p w:rsidRDefault="004B58DE" w:rsidP="0025788E" w:rsidR="004B58DE">
      <w:pPr>
        <w:tabs>
          <w:tab w:pos="6900" w:val="left"/>
        </w:tabs>
      </w:pPr>
    </w:p>
    <w:sectPr w:rsidSect="004B58DE" w:rsidR="004B58DE">
      <w:headerReference w:type="even" r:id="rId13"/>
      <w:headerReference w:type="default" r:id="rId14"/>
      <w:pgSz w:h="16838" w:w="11906"/>
      <w:pgMar w:gutter="0" w:footer="708" w:header="708" w:left="1417" w:bottom="1135"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6641" w:rsidR="006E6641">
      <w:r>
        <w:separator/>
      </w:r>
    </w:p>
  </w:endnote>
  <w:endnote w:id="0" w:type="continuationSeparator">
    <w:p w:rsidRDefault="006E6641" w:rsidR="006E66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6641" w:rsidR="006E6641">
      <w:r>
        <w:separator/>
      </w:r>
    </w:p>
  </w:footnote>
  <w:footnote w:id="0" w:type="continuationSeparator">
    <w:p w:rsidRDefault="006E6641" w:rsidR="006E66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C5042">
      <w:rPr>
        <w:rStyle w:val="Brojstranice"/>
        <w:noProof/>
      </w:rPr>
      <w:t>3</w:t>
    </w:r>
    <w:r>
      <w:rPr>
        <w:rStyle w:val="Brojstranice"/>
      </w:rPr>
      <w:fldChar w:fldCharType="end"/>
    </w:r>
  </w:p>
  <w:p w:rsidRDefault="00640D5B" w:rsidP="004D27C4" w:rsidR="00874E6C">
    <w:pPr>
      <w:pStyle w:val="Zaglavlje"/>
      <w:jc w:val="right"/>
    </w:pPr>
    <w:r>
      <w:t>4 St-3247</w:t>
    </w:r>
    <w:r w:rsidR="00BF3187">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7380642"/>
    <w:multiLevelType w:val="hybridMultilevel"/>
    <w:tmpl w:val="A31E4BE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7EB360D0"/>
    <w:multiLevelType w:val="hybridMultilevel"/>
    <w:tmpl w:val="596E3020"/>
    <w:lvl w:tplc="31249E32" w:ilvl="0">
      <w:start w:val="1"/>
      <w:numFmt w:val="upperRoman"/>
      <w:lvlText w:val="%1."/>
      <w:lvlJc w:val="left"/>
      <w:pPr>
        <w:ind w:hanging="720" w:left="1080"/>
      </w:pPr>
      <w:rPr>
        <w:rFonts w:hint="default"/>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3"/>
  </w:num>
  <w:num w:numId="4">
    <w:abstractNumId w:val="4"/>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0876"/>
    <w:rsid w:val="000229C0"/>
    <w:rsid w:val="00024A8F"/>
    <w:rsid w:val="0002743A"/>
    <w:rsid w:val="00047897"/>
    <w:rsid w:val="000518E3"/>
    <w:rsid w:val="000A2CA0"/>
    <w:rsid w:val="000B4426"/>
    <w:rsid w:val="000E7C58"/>
    <w:rsid w:val="000F0A0A"/>
    <w:rsid w:val="001C0150"/>
    <w:rsid w:val="001C20A7"/>
    <w:rsid w:val="001D3215"/>
    <w:rsid w:val="001E2CB6"/>
    <w:rsid w:val="001F119D"/>
    <w:rsid w:val="00217606"/>
    <w:rsid w:val="00217CDB"/>
    <w:rsid w:val="0025788E"/>
    <w:rsid w:val="0027227B"/>
    <w:rsid w:val="0027590F"/>
    <w:rsid w:val="00277F8E"/>
    <w:rsid w:val="0028644D"/>
    <w:rsid w:val="00295F32"/>
    <w:rsid w:val="002D16B2"/>
    <w:rsid w:val="002D49A0"/>
    <w:rsid w:val="003126C7"/>
    <w:rsid w:val="00334EB6"/>
    <w:rsid w:val="00343119"/>
    <w:rsid w:val="003659C4"/>
    <w:rsid w:val="003672E6"/>
    <w:rsid w:val="003746BE"/>
    <w:rsid w:val="0039056D"/>
    <w:rsid w:val="003A46FC"/>
    <w:rsid w:val="004B4514"/>
    <w:rsid w:val="004B58DE"/>
    <w:rsid w:val="004D27C4"/>
    <w:rsid w:val="0053264E"/>
    <w:rsid w:val="005C6BCD"/>
    <w:rsid w:val="0061769D"/>
    <w:rsid w:val="00640D5B"/>
    <w:rsid w:val="0066743E"/>
    <w:rsid w:val="00683588"/>
    <w:rsid w:val="00692A6B"/>
    <w:rsid w:val="006E5A8F"/>
    <w:rsid w:val="006E6641"/>
    <w:rsid w:val="006F298D"/>
    <w:rsid w:val="00707C57"/>
    <w:rsid w:val="00725DA9"/>
    <w:rsid w:val="007455D1"/>
    <w:rsid w:val="0075040F"/>
    <w:rsid w:val="00757A14"/>
    <w:rsid w:val="007B4990"/>
    <w:rsid w:val="007C138D"/>
    <w:rsid w:val="00801A6D"/>
    <w:rsid w:val="00874E6C"/>
    <w:rsid w:val="00875593"/>
    <w:rsid w:val="008B04F6"/>
    <w:rsid w:val="008D6EC3"/>
    <w:rsid w:val="00906436"/>
    <w:rsid w:val="00945F2A"/>
    <w:rsid w:val="009A0E71"/>
    <w:rsid w:val="00A031C0"/>
    <w:rsid w:val="00A116D6"/>
    <w:rsid w:val="00A8529D"/>
    <w:rsid w:val="00AC6038"/>
    <w:rsid w:val="00B1314F"/>
    <w:rsid w:val="00B334EE"/>
    <w:rsid w:val="00B3651F"/>
    <w:rsid w:val="00B4244D"/>
    <w:rsid w:val="00B54C75"/>
    <w:rsid w:val="00BC6CE3"/>
    <w:rsid w:val="00BD20CE"/>
    <w:rsid w:val="00BE1919"/>
    <w:rsid w:val="00BE3247"/>
    <w:rsid w:val="00BF3187"/>
    <w:rsid w:val="00C0305E"/>
    <w:rsid w:val="00C11889"/>
    <w:rsid w:val="00C254D4"/>
    <w:rsid w:val="00C27193"/>
    <w:rsid w:val="00C50F6D"/>
    <w:rsid w:val="00CE3CCE"/>
    <w:rsid w:val="00D04603"/>
    <w:rsid w:val="00D04F1A"/>
    <w:rsid w:val="00D541C7"/>
    <w:rsid w:val="00DA62AF"/>
    <w:rsid w:val="00DC5042"/>
    <w:rsid w:val="00DC75CE"/>
    <w:rsid w:val="00DE04B4"/>
    <w:rsid w:val="00E03C0B"/>
    <w:rsid w:val="00E21746"/>
    <w:rsid w:val="00E64F26"/>
    <w:rsid w:val="00EC7F36"/>
    <w:rsid w:val="00F059BA"/>
    <w:rsid w:val="00F11929"/>
    <w:rsid w:val="00F45C94"/>
    <w:rsid w:val="00F81E91"/>
    <w:rsid w:val="00FB5822"/>
    <w:rsid w:val="00FB6690"/>
    <w:rsid w:val="00FE75BB"/>
    <w:rsid w:val="00FF22E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Hiperveza" w:type="character">
    <w:name w:val="Hyperlink"/>
    <w:basedOn w:val="Zadanifontodlomka"/>
    <w:uiPriority w:val="99"/>
    <w:unhideWhenUsed/>
    <w:rsid w:val="00640D5B"/>
    <w:rPr>
      <w:strike w:val="false"/>
      <w:dstrike w:val="false"/>
      <w:color w:val="159BC4"/>
      <w:u w:val="none"/>
      <w:effect w:val="none"/>
    </w:rPr>
  </w:style>
  <w:style w:styleId="Tekstrezerviranogmjesta" w:type="character">
    <w:name w:val="Placeholder Text"/>
    <w:basedOn w:val="Zadanifontodlomka"/>
    <w:uiPriority w:val="99"/>
    <w:semiHidden/>
    <w:rsid w:val="00DC5042"/>
    <w:rPr>
      <w:color w:val="808080"/>
      <w:bdr w:space="0" w:sz="0" w:color="auto" w:val="none"/>
      <w:shd w:fill="auto" w:color="auto" w:val="clear"/>
    </w:rPr>
  </w:style>
  <w:style w:customStyle="true" w:styleId="eSPISCCParagraphDefaultFont" w:type="character">
    <w:name w:val="eSPIS_CC_Paragraph Default Font"/>
    <w:basedOn w:val="Zadanifontodlomka"/>
    <w:rsid w:val="00DC504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C5042"/>
    <w:rPr>
      <w:bdr w:space="0" w:sz="0" w:color="auto" w:val="none"/>
      <w:shd w:fill="FFFFCC" w:color="auto" w:val="clear"/>
      <w:lang w:val="hr-HR"/>
    </w:rPr>
  </w:style>
  <w:style w:customStyle="true" w:styleId="PozadinaSvijetloCrvena" w:type="character">
    <w:name w:val="Pozadina_SvijetloCrvena"/>
    <w:basedOn w:val="eSPISCCParagraphDefaultFont"/>
    <w:rsid w:val="00DC504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C504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Hiperveza" w:type="character">
    <w:name w:val="Hyperlink"/>
    <w:basedOn w:val="Zadanifontodlomka"/>
    <w:uiPriority w:val="99"/>
    <w:unhideWhenUsed/>
    <w:rsid w:val="00640D5B"/>
    <w:rPr>
      <w:strike w:val="0"/>
      <w:dstrike w:val="0"/>
      <w:color w:val="159BC4"/>
      <w:u w:val="none"/>
      <w:effect w:val="none"/>
    </w:rPr>
  </w:style>
  <w:style w:styleId="Tekstrezerviranogmjesta" w:type="character">
    <w:name w:val="Placeholder Text"/>
    <w:basedOn w:val="Zadanifontodlomka"/>
    <w:uiPriority w:val="99"/>
    <w:semiHidden/>
    <w:rsid w:val="00DC5042"/>
    <w:rPr>
      <w:color w:val="808080"/>
      <w:bdr w:color="auto" w:space="0" w:sz="0" w:val="none"/>
      <w:shd w:color="auto" w:fill="auto" w:val="clear"/>
    </w:rPr>
  </w:style>
  <w:style w:customStyle="1" w:styleId="eSPISCCParagraphDefaultFont" w:type="character">
    <w:name w:val="eSPIS_CC_Paragraph Default Font"/>
    <w:basedOn w:val="Zadanifontodlomka"/>
    <w:rsid w:val="00DC504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C5042"/>
    <w:rPr>
      <w:bdr w:color="auto" w:space="0" w:sz="0" w:val="none"/>
      <w:shd w:color="auto" w:fill="FFFFCC" w:val="clear"/>
      <w:lang w:val="hr-HR"/>
    </w:rPr>
  </w:style>
  <w:style w:customStyle="1" w:styleId="PozadinaSvijetloCrvena" w:type="character">
    <w:name w:val="Pozadina_SvijetloCrvena"/>
    <w:basedOn w:val="eSPISCCParagraphDefaultFont"/>
    <w:rsid w:val="00DC504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C504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14585258">
      <w:bodyDiv w:val="true"/>
      <w:marLeft w:val="0"/>
      <w:marRight w:val="0"/>
      <w:marTop w:val="0"/>
      <w:marBottom w:val="0"/>
      <w:divBdr>
        <w:top w:space="0" w:sz="0" w:color="auto" w:val="none"/>
        <w:left w:space="0" w:sz="0" w:color="auto" w:val="none"/>
        <w:bottom w:space="0" w:sz="0" w:color="auto" w:val="none"/>
        <w:right w:space="0" w:sz="0" w:color="auto" w:val="none"/>
      </w:divBdr>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788156894">
      <w:bodyDiv w:val="true"/>
      <w:marLeft w:val="0"/>
      <w:marRight w:val="0"/>
      <w:marTop w:val="0"/>
      <w:marBottom w:val="0"/>
      <w:divBdr>
        <w:top w:space="0" w:sz="0" w:color="auto" w:val="none"/>
        <w:left w:space="0" w:sz="0" w:color="auto" w:val="none"/>
        <w:bottom w:space="0" w:sz="0" w:color="auto" w:val="none"/>
        <w:right w:space="0" w:sz="0" w:color="auto" w:val="none"/>
      </w:divBdr>
    </w:div>
    <w:div w:id="1887332200">
      <w:bodyDiv w:val="true"/>
      <w:marLeft w:val="0"/>
      <w:marRight w:val="0"/>
      <w:marTop w:val="0"/>
      <w:marBottom w:val="0"/>
      <w:divBdr>
        <w:top w:space="0" w:sz="0" w:color="auto" w:val="none"/>
        <w:left w:space="0" w:sz="0" w:color="auto" w:val="none"/>
        <w:bottom w:space="0" w:sz="0" w:color="auto" w:val="none"/>
        <w:right w:space="0" w:sz="0" w:color="auto" w:val="none"/>
      </w:divBdr>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iusinfo.hr/Publication/Content.aspx?Sopi=NN2017B73A1770&amp;Ver=NN2017B73A1770"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iusinfo.hr/Publication/Content.aspx?Sopi=NN2016B55A1440&amp;Ver=NN2016B55A1440"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prosinca 2017.</izvorni_sadrzaj>
    <derivirana_varijabla naziv="DomainObject.DatumDonosenjaOdluke_1">13.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na dodatni predujam</izvorni_sadrzaj>
    <derivirana_varijabla naziv="DomainObject.Primjedba_1">Poziv na dodatni predujam</derivirana_varijabla>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3247</izvorni_sadrzaj>
    <derivirana_varijabla naziv="DomainObject.Predmet.Broj_1">3247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2016.</izvorni_sadrzaj>
    <derivirana_varijabla naziv="DomainObject.Predmet.DatumOsnivanja_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St-3247/2016</izvorni_sadrzaj>
    <derivirana_varijabla naziv="DomainObject.Predmet.OznakaBroj_1">St-3247/2016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EKO-FORM d.o.o. zastupanog po punomoćniku Đurđica Vrban; ODVJETNIČKO DRUŠTVO GALETOVIĆ I GALETOVIĆ društvo s ograničenom odgovornošću</izvorni_sadrzaj>
    <derivirana_varijabla naziv="DomainObject.Predmet.ProtustrankaFormated_1">  EKO-FORM d.o.o. zastupanog po punomoćniku Đurđica Vrban; ODVJETNIČKO DRUŠTVO GALETOVIĆ I GALETOVIĆ društvo s ograničenom odgovornošću</derivirana_varijabla>
  </DomainObject.Predmet.ProtustrankaFormated>
  <DomainObject.Predmet.ProtustrankaFormatedOIB>
    <izvorni_sadrzaj>  EKO-FORM d.o.o., OIB 60950387649 zastupanog po punomoćniku Đurđica Vrban; ODVJETNIČKO DRUŠTVO GALETOVIĆ I GALETOVIĆ društvo s ograničenom odgovornošću</izvorni_sadrzaj>
    <derivirana_varijabla naziv="DomainObject.Predmet.ProtustrankaFormatedOIB_1">  EKO-FORM d.o.o., OIB 60950387649 zastupanog po punomoćniku Đurđica Vrban; ODVJETNIČKO DRUŠTVO GALETOVIĆ I GALETOVIĆ društvo s ograničenom odgovornošću</derivirana_varijabla>
  </DomainObject.Predmet.ProtustrankaFormatedOIB>
  <DomainObject.Predmet.ProtustrankaFormatedWithAdress>
    <izvorni_sadrzaj> EKO-FORM d.o.o., Ivanićgradska 22, 10000 Zagreb zastupanog po punomoćniku Đurđica Vrban; ODVJETNIČKO DRUŠTVO GALETOVIĆ I GALETOVIĆ društvo s ograničenom odgovornošću</izvorni_sadrzaj>
    <derivirana_varijabla naziv="DomainObject.Predmet.ProtustrankaFormatedWithAdress_1"> EKO-FORM d.o.o., Ivanićgradska 22, 10000 Zagreb zastupanog po punomoćniku Đurđica Vrban; ODVJETNIČKO DRUŠTVO GALETOVIĆ I GALETOVIĆ društvo s ograničenom odgovornošću</derivirana_varijabla>
  </DomainObject.Predmet.ProtustrankaFormatedWithAdress>
  <DomainObject.Predmet.ProtustrankaFormatedWithAdressOIB>
    <izvorni_sadrzaj> EKO-FORM d.o.o., OIB 60950387649, Ivanićgradska 22, 10000 Zagreb zastupanog po punomoćniku Đurđica Vrban; ODVJETNIČKO DRUŠTVO GALETOVIĆ I GALETOVIĆ društvo s ograničenom odgovornošću</izvorni_sadrzaj>
    <derivirana_varijabla naziv="DomainObject.Predmet.ProtustrankaFormatedWithAdressOIB_1"> EKO-FORM d.o.o., OIB 60950387649, Ivanićgradska 22, 10000 Zagreb zastupanog po punomoćniku Đurđica Vrban; ODVJETNIČKO DRUŠTVO GALETOVIĆ I GALETOVIĆ društvo s ograničenom odgovornošću</derivirana_varijabla>
  </DomainObject.Predmet.ProtustrankaFormatedWithAdressOIB>
  <DomainObject.Predmet.ProtustrankaWithAdress>
    <izvorni_sadrzaj>EKO-FORM d.o.o. Ivanićgradska 22, 10000 Zagreb</izvorni_sadrzaj>
    <derivirana_varijabla naziv="DomainObject.Predmet.ProtustrankaWithAdress_1">EKO-FORM d.o.o. Ivanićgradska 22, 10000 Zagreb</derivirana_varijabla>
  </DomainObject.Predmet.ProtustrankaWithAdress>
  <DomainObject.Predmet.ProtustrankaWithAdressOIB>
    <izvorni_sadrzaj>EKO-FORM d.o.o., OIB 60950387649, Ivanićgradska 22, 10000 Zagreb</izvorni_sadrzaj>
    <derivirana_varijabla naziv="DomainObject.Predmet.ProtustrankaWithAdressOIB_1">EKO-FORM d.o.o., OIB 60950387649, Ivanićgradska 22, 10000 Zagreb</derivirana_varijabla>
  </DomainObject.Predmet.ProtustrankaWithAdressOIB>
  <DomainObject.Predmet.ProtustrankaNazivFormated>
    <izvorni_sadrzaj>EKO-FORM d.o.o.</izvorni_sadrzaj>
    <derivirana_varijabla naziv="DomainObject.Predmet.ProtustrankaNazivFormated_1">EKO-FORM d.o.o.</derivirana_varijabla>
  </DomainObject.Predmet.ProtustrankaNazivFormated>
  <DomainObject.Predmet.ProtustrankaNazivFormatedOIB>
    <izvorni_sadrzaj>EKO-FORM d.o.o., OIB 60950387649</izvorni_sadrzaj>
    <derivirana_varijabla naziv="DomainObject.Predmet.ProtustrankaNazivFormatedOIB_1">EKO-FORM d.o.o., OIB 60950387649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EKO-FORM d.o.o. zastupanog po punomoćniku Đurđica Vrban; ODVJETNIČKO DRUŠTVO GALETOVIĆ I GALETOVIĆ društvo s ograničenom odgovornošću</item>
    </izvorni_sadrzaj>
    <derivirana_varijabla naziv="DomainObject.Predmet.ProtuStrankaListFormated_1">
      <item>EKO-FORM d.o.o. zastupanog po punomoćniku Đurđica Vrban; ODVJETNIČKO DRUŠTVO GALETOVIĆ I GALETOVIĆ društvo s ograničenom odgovornošću</item>
    </derivirana_varijabla>
  </DomainObject.Predmet.ProtuStrankaListFormated>
  <DomainObject.Predmet.ProtuStrankaListFormatedOIB>
    <izvorni_sadrzaj>
      <item>EKO-FORM d.o.o., OIB 60950387649 zastupanog po punomoćniku Đurđica Vrban; ODVJETNIČKO DRUŠTVO GALETOVIĆ I GALETOVIĆ društvo s ograničenom odgovornošću</item>
    </izvorni_sadrzaj>
    <derivirana_varijabla naziv="DomainObject.Predmet.ProtuStrankaListFormatedOIB_1">
      <item>EKO-FORM d.o.o., OIB 60950387649 zastupanog po punomoćniku Đurđica Vrban; ODVJETNIČKO DRUŠTVO GALETOVIĆ I GALETOVIĆ društvo s ograničenom odgovornošću</item>
    </derivirana_varijabla>
  </DomainObject.Predmet.ProtuStrankaListFormatedOIB>
  <DomainObject.Predmet.ProtuStrankaListFormatedWithAdress>
    <izvorni_sadrzaj>
      <item>EKO-FORM d.o.o., Ivanićgradska 22, 10000 Zagreb zastupanog po punomoćniku Đurđica Vrban; ODVJETNIČKO DRUŠTVO GALETOVIĆ I GALETOVIĆ društvo s ograničenom odgovornošću</item>
    </izvorni_sadrzaj>
    <derivirana_varijabla naziv="DomainObject.Predmet.ProtuStrankaListFormatedWithAdress_1">
      <item>EKO-FORM d.o.o., Ivanićgradska 22, 10000 Zagreb zastupanog po punomoćniku Đurđica Vrban; ODVJETNIČKO DRUŠTVO GALETOVIĆ I GALETOVIĆ društvo s ograničenom odgovornošću</item>
    </derivirana_varijabla>
  </DomainObject.Predmet.ProtuStrankaListFormatedWithAdress>
  <DomainObject.Predmet.ProtuStrankaListFormatedWithAdressOIB>
    <izvorni_sadrzaj>
      <item>EKO-FORM d.o.o., OIB 60950387649, Ivanićgradska 22, 10000 Zagreb zastupanog po punomoćniku Đurđica Vrban; ODVJETNIČKO DRUŠTVO GALETOVIĆ I GALETOVIĆ društvo s ograničenom odgovornošću</item>
    </izvorni_sadrzaj>
    <derivirana_varijabla naziv="DomainObject.Predmet.ProtuStrankaListFormatedWithAdressOIB_1">
      <item>EKO-FORM d.o.o., OIB 60950387649, Ivanićgradska 22, 10000 Zagreb zastupanog po punomoćniku Đurđica Vrban; ODVJETNIČKO DRUŠTVO GALETOVIĆ I GALETOVIĆ društvo s ograničenom odgovornošću</item>
    </derivirana_varijabla>
  </DomainObject.Predmet.ProtuStrankaListFormatedWithAdressOIB>
  <DomainObject.Predmet.ProtuStrankaListNazivFormated>
    <izvorni_sadrzaj>
      <item>EKO-FORM d.o.o.</item>
    </izvorni_sadrzaj>
    <derivirana_varijabla naziv="DomainObject.Predmet.ProtuStrankaListNazivFormated_1">
      <item>EKO-FORM d.o.o.</item>
    </derivirana_varijabla>
  </DomainObject.Predmet.ProtuStrankaListNazivFormated>
  <DomainObject.Predmet.ProtuStrankaListNazivFormatedOIB>
    <izvorni_sadrzaj>
      <item>EKO-FORM d.o.o., OIB 60950387649</item>
    </izvorni_sadrzaj>
    <derivirana_varijabla naziv="DomainObject.Predmet.ProtuStrankaListNazivFormatedOIB_1">
      <item>EKO-FORM d.o.o., OIB 60950387649</item>
    </derivirana_varijabla>
  </DomainObject.Predmet.ProtuStrankaListNazivFormatedOIB>
  <DomainObject.Predmet.OstaliListFormated>
    <izvorni_sadrzaj>
      <item>Đurđica Vrban punomoćnik sudionika u postupku EKO-FORM d.o.o.</item>
      <item>ODVJETNIČKO DRUŠTVO GALETOVIĆ I GALETOVIĆ društvo s ograničenom odgovornošću punomoćnik sudionika u postupku EKO-FORM d.o.o.</item>
    </izvorni_sadrzaj>
    <derivirana_varijabla naziv="DomainObject.Predmet.OstaliListFormated_1">
      <item>Đurđica Vrban punomoćnik sudionika u postupku EKO-FORM d.o.o.</item>
      <item>ODVJETNIČKO DRUŠTVO GALETOVIĆ I GALETOVIĆ društvo s ograničenom odgovornošću punomoćnik sudionika u postupku EKO-FORM d.o.o.</item>
    </derivirana_varijabla>
  </DomainObject.Predmet.OstaliListFormated>
  <DomainObject.Predmet.OstaliListFormatedOIB>
    <izvorni_sadrzaj>
      <item>Đurđica Vrban, OIB 84380011375 punomoćnik sudionika u postupku EKO-FORM d.o.o.</item>
      <item>ODVJETNIČKO DRUŠTVO GALETOVIĆ I GALETOVIĆ društvo s ograničenom odgovornošću, OIB 20991407102 punomoćnik sudionika u postupku EKO-FORM d.o.o.</item>
    </izvorni_sadrzaj>
    <derivirana_varijabla naziv="DomainObject.Predmet.OstaliListFormatedOIB_1">
      <item>Đurđica Vrban, OIB 84380011375 punomoćnik sudionika u postupku EKO-FORM d.o.o.</item>
      <item>ODVJETNIČKO DRUŠTVO GALETOVIĆ I GALETOVIĆ društvo s ograničenom odgovornošću, OIB 20991407102 punomoćnik sudionika u postupku EKO-FORM d.o.o.</item>
    </derivirana_varijabla>
  </DomainObject.Predmet.OstaliListFormatedOIB>
  <DomainObject.Predmet.OstaliListFormatedWithAdress>
    <izvorni_sadrzaj>
      <item>Đurđica Vrban, I.petruševec 77a, 10000 Zagreb punomoćnik sudionika u postupku EKO-FORM d.o.o.</item>
      <item>ODVJETNIČKO DRUŠTVO GALETOVIĆ I GALETOVIĆ društvo s ograničenom odgovornošću, Palmotićeva 3, 10000 Zagreb punomoćnik sudionika u postupku EKO-FORM d.o.o.</item>
    </izvorni_sadrzaj>
    <derivirana_varijabla naziv="DomainObject.Predmet.OstaliListFormatedWithAdress_1">
      <item>Đurđica Vrban, I.petruševec 77a, 10000 Zagreb punomoćnik sudionika u postupku EKO-FORM d.o.o.</item>
      <item>ODVJETNIČKO DRUŠTVO GALETOVIĆ I GALETOVIĆ društvo s ograničenom odgovornošću, Palmotićeva 3, 10000 Zagreb punomoćnik sudionika u postupku EKO-FORM d.o.o.</item>
    </derivirana_varijabla>
  </DomainObject.Predmet.OstaliListFormatedWithAdress>
  <DomainObject.Predmet.OstaliListFormatedWithAdressOIB>
    <izvorni_sadrzaj>
      <item>Đurđica Vrban, OIB 84380011375, I.petruševec 77a, 10000 Zagreb punomoćnik sudionika u postupku EKO-FORM d.o.o.</item>
      <item>ODVJETNIČKO DRUŠTVO GALETOVIĆ I GALETOVIĆ društvo s ograničenom odgovornošću, OIB 20991407102, Palmotićeva 3, 10000 Zagreb punomoćnik sudionika u postupku EKO-FORM d.o.o.</item>
    </izvorni_sadrzaj>
    <derivirana_varijabla naziv="DomainObject.Predmet.OstaliListFormatedWithAdressOIB_1">
      <item>Đurđica Vrban, OIB 84380011375, I.petruševec 77a, 10000 Zagreb punomoćnik sudionika u postupku EKO-FORM d.o.o.</item>
      <item>ODVJETNIČKO DRUŠTVO GALETOVIĆ I GALETOVIĆ društvo s ograničenom odgovornošću, OIB 20991407102, Palmotićeva 3, 10000 Zagreb punomoćnik sudionika u postupku EKO-FORM d.o.o.</item>
    </derivirana_varijabla>
  </DomainObject.Predmet.OstaliListFormatedWithAdressOIB>
  <DomainObject.Predmet.OstaliListNazivFormated>
    <izvorni_sadrzaj>
      <item>Đurđica Vrban</item>
      <item>ODVJETNIČKO DRUŠTVO GALETOVIĆ I GALETOVIĆ društvo s ograničenom odgovornošću</item>
    </izvorni_sadrzaj>
    <derivirana_varijabla naziv="DomainObject.Predmet.OstaliListNazivFormated_1">
      <item>Đurđica Vrban</item>
      <item>ODVJETNIČKO DRUŠTVO GALETOVIĆ I GALETOVIĆ društvo s ograničenom odgovornošću</item>
    </derivirana_varijabla>
  </DomainObject.Predmet.OstaliListNazivFormated>
  <DomainObject.Predmet.OstaliListNazivFormatedOIB>
    <izvorni_sadrzaj>
      <item>Đurđica Vrban, OIB 84380011375</item>
      <item>ODVJETNIČKO DRUŠTVO GALETOVIĆ I GALETOVIĆ društvo s ograničenom odgovornošću, OIB 20991407102</item>
    </izvorni_sadrzaj>
    <derivirana_varijabla naziv="DomainObject.Predmet.OstaliListNazivFormatedOIB_1">
      <item>Đurđica Vrban, OIB 84380011375</item>
      <item>ODVJETNIČKO DRUŠTVO GALETOVIĆ I GALETOVIĆ društvo s ograničenom odgovornošću, OIB 20991407102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prosinca 2017.</izvorni_sadrzaj>
    <derivirana_varijabla naziv="DomainObject.Datum_1">13. prosinca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EKO-FORM d.o.o.</izvorni_sadrzaj>
    <derivirana_varijabla naziv="DomainObject.Predmet.ProtustrankaIDrugi_1">EKO-FORM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EKO-FORM d.o.o., OIB 60950387649, Ivanićgradska 22, 10000 Zagreb</izvorni_sadrzaj>
    <derivirana_varijabla naziv="DomainObject.Predmet.ProtustrankaIDrugiAdressOIB_1">EKO-FORM d.o.o., OIB 60950387649, Ivanićgradska 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EKO-FORM d.o.o.</item>
      <item>Đurđica Vrban</item>
      <item>ODVJETNIČKO DRUŠTVO GALETOVIĆ I GALETOVIĆ društvo s ograničenom odgovornošću</item>
    </izvorni_sadrzaj>
    <derivirana_varijabla naziv="DomainObject.Predmet.SudioniciListNaziv_1">
      <item>FINA Regionalni centar Zagreb</item>
      <item>EKO-FORM d.o.o.</item>
      <item>Đurđica Vrban</item>
      <item>ODVJETNIČKO DRUŠTVO GALETOVIĆ I GALETOVIĆ društvo s ograničenom odgovornošću</item>
    </derivirana_varijabla>
  </DomainObject.Predmet.SudioniciListNaziv>
  <DomainObject.Predmet.SudioniciListAdressOIB>
    <izvorni_sadrzaj>
      <item>FINA Regionalni centar Zagreb, OIB 85821130368, Trg svibanjskih žrtava 1995. br. 1,10000 Zagreb</item>
      <item>EKO-FORM d.o.o., OIB 60950387649, Ivanićgradska 22,10000 Zagreb</item>
      <item>Đurđica Vrban, OIB 84380011375, I.petruševec 77a,10000 Zagreb</item>
      <item>ODVJETNIČKO DRUŠTVO GALETOVIĆ I GALETOVIĆ društvo s ograničenom odgovornošću, OIB 20991407102, Palmotićeva 3,10000 Zagreb</item>
    </izvorni_sadrzaj>
    <derivirana_varijabla naziv="DomainObject.Predmet.SudioniciListAdressOIB_1">
      <item>FINA Regionalni centar Zagreb, OIB 85821130368, Trg svibanjskih žrtava 1995. br. 1,10000 Zagreb</item>
      <item>EKO-FORM d.o.o., OIB 60950387649, Ivanićgradska 22,10000 Zagreb</item>
      <item>Đurđica Vrban, OIB 84380011375, I.petruševec 77a,10000 Zagreb</item>
      <item>ODVJETNIČKO DRUŠTVO GALETOVIĆ I GALETOVIĆ društvo s ograničenom odgovornošću, OIB 20991407102, Palmotićeva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60950387649</item>
      <item>, OIB 84380011375</item>
      <item>, OIB 20991407102</item>
    </izvorni_sadrzaj>
    <derivirana_varijabla naziv="DomainObject.Predmet.SudioniciListNazivOIB_1">
      <item>, OIB 85821130368</item>
      <item>, OIB 60950387649</item>
      <item>, OIB 84380011375</item>
      <item>, OIB 20991407102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Darko Šket, OIB 06128975111, M. Kiepacha 51 Križevci</item>
    </izvorni_sadrzaj>
    <derivirana_varijabla naziv="DomainObject.Predmet.StecajniUpraviteljiListAddressOIB_1">
      <item>Darko Šket, OIB 06128975111, M. Kiepacha 51 Križevci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FD9710E-0A73-45B6-97BD-0DFA337144E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1070</properties:Words>
  <properties:Characters>5857</properties:Characters>
  <properties:Lines>120</properties:Lines>
  <properties:Paragraphs>32</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7188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2017-12-13T11:53:00Z</dcterms:created>
  <dc:creator>gboljkovac</dc:creator>
  <cp:lastModifiedBy>Goranka Boljkovac</cp:lastModifiedBy>
  <cp:lastPrinted>2017-12-13T12:03:00Z</cp:lastPrinted>
  <dcterms:modified xmlns:xsi="http://www.w3.org/2001/XMLSchema-instance" xsi:type="dcterms:W3CDTF">2017-12-13T12:03:00Z</dcterms:modified>
  <cp:revision>4</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