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9dd2" w14:paraId="34d9dd2" w:rsidRDefault="00336B60" w:rsidP="00152790" w:rsidR="00152790">
      <w:pPr>
        <w15:collapsed w:val="false"/>
      </w:pPr>
      <w:bookmarkStart w:name="_GoBack" w:id="0"/>
      <w:bookmarkEnd w:id="0"/>
      <w:r w:rsidRPr="00336B60">
        <w:br/>
      </w:r>
      <w:r w:rsidR="00152790">
        <w:t xml:space="preserve">              </w:t>
      </w:r>
      <w:r w:rsidR="00152790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790">
        <w:t> </w:t>
      </w:r>
    </w:p>
    <w:p w:rsidRDefault="00152790" w:rsidP="00152790" w:rsidR="00152790">
      <w:pPr>
        <w:pStyle w:val="StandardWeb"/>
      </w:pPr>
      <w:r>
        <w:t>REPUBLIKA HRVATSKA</w:t>
      </w:r>
    </w:p>
    <w:p w:rsidRDefault="00152790" w:rsidP="00152790" w:rsidR="00152790">
      <w:pPr>
        <w:pStyle w:val="StandardWeb"/>
      </w:pPr>
      <w:r>
        <w:t xml:space="preserve">TRGOVAČKI SUD U OSIJEKU </w:t>
      </w:r>
    </w:p>
    <w:p w:rsidRDefault="00152790" w:rsidP="00152790" w:rsidR="00152790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r w:rsidR="005C07FE">
        <w:t>240/2015-291</w:t>
      </w:r>
    </w:p>
    <w:p w:rsidRDefault="00152790" w:rsidP="00152790" w:rsidR="00152790">
      <w:pPr>
        <w:pStyle w:val="StandardWeb"/>
      </w:pPr>
      <w:r>
        <w:t>Trg pobjede 13, 35000 SLAVONSKI BROD</w:t>
      </w:r>
    </w:p>
    <w:p w:rsidRDefault="00152790" w:rsidP="00152790" w:rsidR="00152790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152790" w:rsidP="00152790" w:rsidR="00152790">
      <w:pPr>
        <w:jc w:val="center"/>
        <w:rPr>
          <w:rFonts w:eastAsiaTheme="minorHAnsi"/>
        </w:rPr>
      </w:pPr>
    </w:p>
    <w:p w:rsidRDefault="00C60BC3" w:rsidP="007F0171" w:rsidR="007F0171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 w:rsidR="005C07FE" w:rsidRPr="005C07FE">
        <w:rPr>
          <w:b/>
        </w:rPr>
        <w:t>FENIX d.o.o.</w:t>
      </w:r>
      <w:r w:rsidR="005C07FE">
        <w:rPr>
          <w:b/>
        </w:rPr>
        <w:t xml:space="preserve">, u stečaju, </w:t>
      </w:r>
      <w:r w:rsidR="005C07FE" w:rsidRPr="005C07FE">
        <w:rPr>
          <w:b/>
        </w:rPr>
        <w:t>Slavonski Brod, Vinogradska 2 F, OIB: 11119953057</w:t>
      </w:r>
      <w:r w:rsidR="005C07FE">
        <w:t>, koga zastupa stečajni upravitelj Nikola Kruljac iz Martina, Našice</w:t>
      </w:r>
      <w:r>
        <w:t xml:space="preserve">, </w:t>
      </w:r>
      <w:r w:rsidR="005C07FE">
        <w:t xml:space="preserve">26. studenog </w:t>
      </w:r>
      <w:r w:rsidR="007F0171">
        <w:t>2018.</w:t>
      </w:r>
    </w:p>
    <w:p w:rsidRDefault="00336B60" w:rsidP="0015279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4108FB" w:rsidR="00336B60" w:rsidRP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Određuje se završno ročište za</w:t>
      </w:r>
      <w:r w:rsidR="00F46C9C">
        <w:t xml:space="preserve"> </w:t>
      </w:r>
      <w:r w:rsidRPr="00336B60">
        <w:t>dan</w:t>
      </w:r>
      <w:r w:rsidR="008E462F">
        <w:t xml:space="preserve"> </w:t>
      </w:r>
      <w:r w:rsidR="00006922" w:rsidRPr="004108FB">
        <w:rPr>
          <w:b/>
          <w:bCs/>
          <w:u w:val="single"/>
        </w:rPr>
        <w:t> </w:t>
      </w:r>
      <w:r w:rsidR="001B33D0">
        <w:rPr>
          <w:b/>
          <w:bCs/>
          <w:u w:val="single"/>
        </w:rPr>
        <w:t>28. prosinca</w:t>
      </w:r>
      <w:r w:rsidR="0087529E">
        <w:rPr>
          <w:b/>
          <w:bCs/>
          <w:u w:val="single"/>
        </w:rPr>
        <w:t xml:space="preserve"> </w:t>
      </w:r>
      <w:r w:rsidRPr="004108FB">
        <w:rPr>
          <w:b/>
          <w:bCs/>
          <w:u w:val="single"/>
        </w:rPr>
        <w:t xml:space="preserve">2018. </w:t>
      </w:r>
      <w:r w:rsidR="0087529E">
        <w:rPr>
          <w:b/>
          <w:bCs/>
          <w:u w:val="single"/>
        </w:rPr>
        <w:t xml:space="preserve">9,00 </w:t>
      </w:r>
      <w:r w:rsidRPr="004108FB">
        <w:rPr>
          <w:b/>
          <w:bCs/>
          <w:u w:val="single"/>
        </w:rPr>
        <w:t>sati u prostorijama ove stalne službe, III kat, soba 73, </w:t>
      </w:r>
      <w:hyperlink r:id="rId9" w:history="true">
        <w:r w:rsidRPr="004108FB">
          <w:rPr>
            <w:rStyle w:val="Hiperveza"/>
            <w:b/>
            <w:bCs/>
            <w:color w:val="auto"/>
          </w:rPr>
          <w:t>Trg pobjede 13, Slavonski Brod</w:t>
        </w:r>
      </w:hyperlink>
      <w:r w:rsidRPr="004108FB">
        <w:rPr>
          <w:b/>
          <w:bCs/>
          <w:u w:val="single"/>
        </w:rPr>
        <w:t>.</w:t>
      </w:r>
    </w:p>
    <w:p w:rsidRDefault="00336B60" w:rsidP="00006922" w:rsidR="00336B60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 xml:space="preserve">Na ročište se pozivaju </w:t>
      </w:r>
      <w:r w:rsidR="00252389">
        <w:t>stečajni upravitelj</w:t>
      </w:r>
      <w:r w:rsidRPr="00336B60">
        <w:t>, svi vjerovnici i zainteresirane oso</w:t>
      </w:r>
      <w:r w:rsidR="00006922">
        <w:t xml:space="preserve">be koji se pozivaju staviti prigovore na završni popis i završni račun najkasnije </w:t>
      </w:r>
      <w:r w:rsidR="008E462F">
        <w:t>na zakazanom ročištu</w:t>
      </w:r>
      <w:r w:rsidR="00006922">
        <w:t>.</w:t>
      </w:r>
    </w:p>
    <w:p w:rsidRDefault="00252389" w:rsidP="00336B60" w:rsidR="00336B60" w:rsidRPr="00336B60">
      <w:pPr>
        <w:shd w:fill="FFFFFF" w:color="auto" w:val="clear"/>
        <w:ind w:firstLine="708"/>
        <w:jc w:val="both"/>
      </w:pPr>
      <w:r>
        <w:t>III</w:t>
      </w:r>
      <w:r w:rsidR="00006922">
        <w:t xml:space="preserve">. </w:t>
      </w:r>
      <w:r w:rsidR="00336B60" w:rsidRPr="00336B60">
        <w:t>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r w:rsidR="00252389">
        <w:rPr>
          <w:b/>
        </w:rPr>
        <w:t>steč. upravitelja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 w:rsidR="00006922"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7F0171" w:rsidR="00006922" w:rsidRP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</w:t>
      </w:r>
      <w:r w:rsidR="00252389">
        <w:t>steč. upravitelj dostavio</w:t>
      </w:r>
      <w:r w:rsidR="00006922">
        <w:t xml:space="preserve"> završni račun</w:t>
      </w:r>
      <w:r w:rsidR="00F46C9C">
        <w:t xml:space="preserve">. </w:t>
      </w:r>
      <w:r w:rsidR="00E641F9">
        <w:t>Nakon davanja</w:t>
      </w:r>
      <w:r w:rsidR="00006922">
        <w:t xml:space="preserve"> suglasnosti za završnu diobu </w:t>
      </w:r>
      <w:r w:rsidR="008E462F">
        <w:t xml:space="preserve">te potvrde završnog računa, </w:t>
      </w:r>
      <w:r w:rsidR="00006922">
        <w:t>određeno je završno ročište.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252389" w:rsidR="00336B60" w:rsidRPr="00336B60">
      <w:pPr>
        <w:shd w:fill="FFFFFF" w:color="auto" w:val="clear"/>
        <w:jc w:val="both"/>
      </w:pPr>
      <w:r w:rsidRPr="00336B60">
        <w:t> </w:t>
      </w:r>
      <w:r w:rsidR="00F46C9C">
        <w:tab/>
      </w:r>
      <w:r w:rsidRPr="00336B60">
        <w:t>U Slav. Brodu </w:t>
      </w:r>
      <w:r w:rsidR="005C07FE">
        <w:t>2</w:t>
      </w:r>
      <w:r w:rsidR="0087529E">
        <w:t>6</w:t>
      </w:r>
      <w:r w:rsidR="005C07FE">
        <w:t>. studenog</w:t>
      </w:r>
      <w:r w:rsidR="007F0171">
        <w:t xml:space="preserve"> </w:t>
      </w:r>
      <w:r w:rsidRPr="00336B60">
        <w:t>2018. 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10490C"/>
    <w:rsid w:val="00152790"/>
    <w:rsid w:val="00160517"/>
    <w:rsid w:val="001B33D0"/>
    <w:rsid w:val="001C64CB"/>
    <w:rsid w:val="002069A0"/>
    <w:rsid w:val="00252389"/>
    <w:rsid w:val="00336B60"/>
    <w:rsid w:val="004108FB"/>
    <w:rsid w:val="005C07FE"/>
    <w:rsid w:val="006C5D1B"/>
    <w:rsid w:val="007974DA"/>
    <w:rsid w:val="007F0171"/>
    <w:rsid w:val="0087529E"/>
    <w:rsid w:val="008A3CC2"/>
    <w:rsid w:val="008E462F"/>
    <w:rsid w:val="00C15C8E"/>
    <w:rsid w:val="00C60BC3"/>
    <w:rsid w:val="00CA3F31"/>
    <w:rsid w:val="00D24C5B"/>
    <w:rsid w:val="00D63ABA"/>
    <w:rsid w:val="00E45B0B"/>
    <w:rsid w:val="00E641F9"/>
    <w:rsid w:val="00F4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St-240/2015-284</izvorni_sadrzaj>
    <derivirana_varijabla naziv="DomainObject.PredzadnjaOdlukaIzPredmeta.Oznaka_1">St-240/2015-284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220</properties:Words>
  <properties:Characters>1176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2018-11-26T11:50:00Z</dcterms:created>
  <dc:creator>wsadmin</dc:creator>
  <cp:lastModifiedBy>wsadmin</cp:lastModifiedBy>
  <cp:lastPrinted>2018-11-26T11:50:00Z</cp:lastPrinted>
  <dcterms:modified xmlns:xsi="http://www.w3.org/2001/XMLSchema-instance" xsi:type="dcterms:W3CDTF">2018-11-26T11:51:00Z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(završno ročište zaključak 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