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9501" w14:paraId="3f29501" w:rsidRDefault="0047372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7372E" w:rsidP="0047372E" w:rsidR="00AE649C">
      <w:pPr>
        <w:pStyle w:val="NormaleSPIS"/>
        <w:spacing w:after="0"/>
      </w:pPr>
      <w:r>
        <w:t xml:space="preserve">          Republika Hrvatska</w:t>
      </w:r>
    </w:p>
    <w:p w:rsidRDefault="0047372E" w:rsidP="0047372E" w:rsidR="0047372E">
      <w:pPr>
        <w:pStyle w:val="NormaleSPIS"/>
        <w:spacing w:after="0"/>
      </w:pPr>
      <w:r>
        <w:t xml:space="preserve">     Trgovački sud u Bjelovaru</w:t>
      </w:r>
    </w:p>
    <w:p w:rsidRDefault="0047372E" w:rsidP="0047372E" w:rsidR="0047372E">
      <w:pPr>
        <w:pStyle w:val="NormaleSPIS"/>
        <w:spacing w:after="0"/>
      </w:pPr>
      <w:r>
        <w:t>Bjelovar, Šetalište dr.I.Lebovića 42.</w:t>
      </w:r>
    </w:p>
    <w:p w:rsidRDefault="0047372E" w:rsidP="0047372E" w:rsidR="0047372E">
      <w:pPr>
        <w:pStyle w:val="NormaleSPIS"/>
        <w:jc w:val="right"/>
      </w:pPr>
      <w:r>
        <w:t>Poslovni broj:7 St-771/2018-9</w:t>
      </w:r>
    </w:p>
    <w:p w:rsidRDefault="0047372E" w:rsidP="0047372E" w:rsidR="0047372E">
      <w:pPr>
        <w:jc w:val="center"/>
      </w:pPr>
      <w:r>
        <w:t>R E P U B L I K A   H R V A T S K A</w:t>
      </w:r>
    </w:p>
    <w:p w:rsidRDefault="0047372E" w:rsidP="0047372E" w:rsidR="0047372E">
      <w:pPr>
        <w:jc w:val="center"/>
      </w:pPr>
      <w:r>
        <w:t>R J E Š E N J E</w:t>
      </w:r>
    </w:p>
    <w:p w:rsidRDefault="0047372E" w:rsidP="0047372E" w:rsidR="0047372E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postupku nad Stečajnom masom iza AGRO-GAJ d.o.o. za proizvodnju, trgovinu i usluge iz Bjelovara, Josipa Jelačića 12, MBS 080165782, OIB 89517853867, 26. veljače 2019.</w:t>
      </w:r>
    </w:p>
    <w:p w:rsidRDefault="0047372E" w:rsidP="0047372E" w:rsidR="0047372E">
      <w:pPr>
        <w:jc w:val="center"/>
        <w:rPr>
          <w:b/>
        </w:rPr>
      </w:pPr>
      <w:r>
        <w:t>r i j e š i o   j e</w:t>
      </w:r>
    </w:p>
    <w:p w:rsidRDefault="0047372E" w:rsidP="0047372E" w:rsidR="0047372E">
      <w:pPr>
        <w:ind w:firstLine="720"/>
        <w:jc w:val="both"/>
        <w:rPr>
          <w:b/>
        </w:rPr>
      </w:pPr>
      <w:r>
        <w:rPr>
          <w:b/>
        </w:rPr>
        <w:t>1.Utvrđena je slijedeća tražbina vjerovnika prvog višeg isplatnog reda:</w:t>
      </w:r>
    </w:p>
    <w:p w:rsidRDefault="0047372E" w:rsidP="0047372E" w:rsidR="0047372E">
      <w:pPr>
        <w:spacing w:after="0"/>
        <w:jc w:val="both"/>
      </w:pPr>
      <w:r>
        <w:t>1.REPUBLIKA HRVATSKA, Ministarstvo financija, Porezna uprava Zagreb,</w:t>
      </w:r>
    </w:p>
    <w:p w:rsidRDefault="0047372E" w:rsidP="0047372E" w:rsidR="0047372E">
      <w:pPr>
        <w:jc w:val="both"/>
      </w:pPr>
      <w:r>
        <w:t>Avenija Dubrovnik 32, OIB 18683136487                                                            4.908,89 kuna</w:t>
      </w:r>
    </w:p>
    <w:p w:rsidRDefault="0047372E" w:rsidP="0047372E" w:rsidR="0047372E">
      <w:pPr>
        <w:ind w:firstLine="720"/>
        <w:jc w:val="both"/>
        <w:rPr>
          <w:b/>
        </w:rPr>
      </w:pPr>
      <w:r>
        <w:rPr>
          <w:b/>
        </w:rPr>
        <w:t>2.Utvrđene su slijedeće tražbine vjerovnika drugog višeg isplatnog reda:</w:t>
      </w:r>
    </w:p>
    <w:p w:rsidRDefault="0047372E" w:rsidP="0047372E" w:rsidR="0047372E">
      <w:pPr>
        <w:spacing w:after="0"/>
        <w:jc w:val="both"/>
      </w:pPr>
      <w:r>
        <w:t>1.REPUBLIKA HRVATSKA, Zagreb, Avenija Dubrovnik 32,</w:t>
      </w:r>
    </w:p>
    <w:p w:rsidRDefault="0047372E" w:rsidP="0047372E" w:rsidR="0047372E">
      <w:pPr>
        <w:spacing w:after="0"/>
        <w:jc w:val="both"/>
      </w:pPr>
      <w:r>
        <w:t xml:space="preserve">OIB 52634238587                                          </w:t>
      </w:r>
      <w:r>
        <w:t xml:space="preserve">  </w:t>
      </w:r>
      <w:r>
        <w:t xml:space="preserve">                                                  127.105,00 kuna</w:t>
      </w:r>
      <w:r>
        <w:rPr>
          <w:b/>
        </w:rPr>
        <w:t xml:space="preserve">                                     </w:t>
      </w:r>
      <w:r>
        <w:t xml:space="preserve">                                                                                                                              </w:t>
      </w:r>
    </w:p>
    <w:p w:rsidRDefault="0047372E" w:rsidP="0047372E" w:rsidR="0047372E">
      <w:pPr>
        <w:pStyle w:val="Naslov1"/>
        <w:jc w:val="center"/>
        <w:rPr>
          <w:b w:val="false"/>
        </w:rPr>
      </w:pPr>
      <w:r w:rsidRPr="0047372E">
        <w:rPr>
          <w:b w:val="false"/>
          <w:sz w:val="24"/>
          <w:szCs w:val="24"/>
        </w:rPr>
        <w:t>Obrazloženje</w:t>
      </w:r>
    </w:p>
    <w:p w:rsidRDefault="0047372E" w:rsidP="0047372E" w:rsidR="0047372E">
      <w:pPr>
        <w:spacing w:after="0"/>
        <w:ind w:firstLine="720"/>
        <w:jc w:val="both"/>
      </w:pPr>
      <w:r>
        <w:t>Na ispitnom ročištu koje je održano dana 26. veljače 2019. godine ispitane su sve prijavljene tražbine prema svojim iznosima i redu.</w:t>
      </w:r>
    </w:p>
    <w:p w:rsidRDefault="0047372E" w:rsidP="0047372E" w:rsidR="0047372E">
      <w:pPr>
        <w:spacing w:after="0"/>
        <w:jc w:val="both"/>
      </w:pPr>
      <w:r>
        <w:tab/>
        <w:t>Sudac je sukladno čl.264.Stečajnog zakona sastavio Tablicu ispitanih tražbina u kojoj tablici su za svaku prijavljenu tražbinu, uneseni podaci o tome u kojem iznosu je ta tražbina utvrđena ili osporena prema svom iznosu i redu.</w:t>
      </w:r>
    </w:p>
    <w:p w:rsidRDefault="0047372E" w:rsidP="0047372E" w:rsidR="0047372E">
      <w:pPr>
        <w:spacing w:after="0"/>
        <w:jc w:val="both"/>
      </w:pPr>
      <w:r>
        <w:tab/>
        <w:t>Tražbine navedene u točki 1. i 2. izreke ovog rješenja stečajni upravitelj nije osporio, a niti je to učinio tko od nazočnih stečajnih vjerovnika, pa se te tražbine temeljem čl.265.st.1.Stečajnog zakona smatraju utvrđenim, zbog čega je riješeno kao u točki 1. i 2. izreke ovog rješenja.</w:t>
      </w:r>
      <w:r>
        <w:tab/>
        <w:t xml:space="preserve">   </w:t>
      </w:r>
    </w:p>
    <w:p w:rsidRDefault="0047372E" w:rsidP="0047372E" w:rsidR="0047372E">
      <w:pPr>
        <w:ind w:firstLine="720"/>
        <w:jc w:val="center"/>
      </w:pPr>
      <w:r>
        <w:t>Bjelovar 26. veljače 2019.</w:t>
      </w:r>
    </w:p>
    <w:p w:rsidRDefault="0047372E" w:rsidP="0047372E" w:rsidR="0047372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bookmarkStart w:name="_GoBack" w:id="0"/>
      <w:bookmarkEnd w:id="0"/>
      <w:r>
        <w:t xml:space="preserve">    S u d a c </w:t>
      </w:r>
    </w:p>
    <w:p w:rsidRDefault="0047372E" w:rsidP="0047372E" w:rsidR="0047372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</w:t>
      </w:r>
      <w:r>
        <w:t>,v.r.</w:t>
      </w:r>
    </w:p>
    <w:p w:rsidRDefault="0047372E" w:rsidP="0047372E" w:rsidR="0047372E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47372E" w:rsidP="0047372E" w:rsidR="0047372E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rPr>
          <w:b/>
        </w:rPr>
        <w:t xml:space="preserve">                       </w:t>
      </w:r>
    </w:p>
    <w:p w:rsidRDefault="0047372E" w:rsidP="0047372E" w:rsidR="0047372E">
      <w:pPr>
        <w:jc w:val="both"/>
      </w:pPr>
      <w:r>
        <w:t>POUKA O PRAVNOM LIJEKU: Protiv ovog rješenja pristoji pravo žalbe Visokom trgovačkom sudu RH u Zagrebu. Pravo na žalbu ima stečajni upravitelj i svaki vjerovnik u dijelu koji se tiče njegove prijavljene tražbine (čl.265.st.2., st.3. i st.4.SZ). Rok za žalbu je 8 dana, a računa se od isteka osmog dana od dana stavljanja ovog rješenja na e-oglasnu ploču suda. Žalba se podnosi ovome sudu u dva primjerka za Visoki trgovački sud RH.</w:t>
      </w:r>
    </w:p>
    <w:sectPr w:rsidSect="0032366B" w:rsidR="0047372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372E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412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St-771/2018-9</izvorni_sadrzaj>
    <derivirana_varijabla naziv="DomainObject.Oznaka_1">St-771/2018-9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St-771/2018</izvorni_sadrzaj>
    <derivirana_varijabla naziv="DomainObject.Predmet.OznakaBroj_1">St-771/2018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AGRO-GAJ, proizvodnja, trgovina i usluge, d.o.o. u stečaju</izvorni_sadrzaj>
    <derivirana_varijabla naziv="DomainObject.Predmet.ProtustrankaFormated_1">  Stečajna masa iza AGRO-GAJ, proizvodnja, trgovina i usluge, d.o.o. u stečaju</derivirana_varijabla>
  </DomainObject.Predmet.ProtustrankaFormated>
  <DomainObject.Predmet.ProtustrankaFormatedOIB>
    <izvorni_sadrzaj>  Stečajna masa iza AGRO-GAJ, proizvodnja, trgovina i usluge, d.o.o. u stečaju, OIB 63835254210</izvorni_sadrzaj>
    <derivirana_varijabla naziv="DomainObject.Predmet.ProtustrankaFormatedOIB_1">  Stečajna masa iza AGRO-GAJ, proizvodnja, trgovina i usluge, d.o.o. u stečaju, OIB 63835254210</derivirana_varijabla>
  </DomainObject.Predmet.ProtustrankaFormatedOIB>
  <DomainObject.Predmet.ProtustrankaFormatedWithAdress>
    <izvorni_sadrzaj> Stečajna masa iza AGRO-GAJ, proizvodnja, trgovina i usluge, d.o.o. u stečaju, Josipa Jelačića 12, 43000 Bjelovar</izvorni_sadrzaj>
    <derivirana_varijabla naziv="DomainObject.Predmet.ProtustrankaFormatedWithAdress_1"> Stečajna masa iza AGRO-GAJ, proizvodnja, trgovina i usluge, d.o.o. u stečaju, Josipa Jelačića 12, 43000 Bjelovar</derivirana_varijabla>
  </DomainObject.Predmet.ProtustrankaFormatedWithAdress>
  <DomainObject.Predmet.ProtustrankaFormatedWithAdressOIB>
    <izvorni_sadrzaj> Stečajna masa iza AGRO-GAJ, proizvodnja, trgovina i usluge, d.o.o. u stečaju, OIB 63835254210, Josipa Jelačića 12, 43000 Bjelovar</izvorni_sadrzaj>
    <derivirana_varijabla naziv="DomainObject.Predmet.ProtustrankaFormatedWithAdressOIB_1"> Stečajna masa iza AGRO-GAJ, proizvodnja, trgovina i usluge, d.o.o. u stečaju, OIB 63835254210, Josipa Jelačića 12, 43000 Bjelovar</derivirana_varijabla>
  </DomainObject.Predmet.ProtustrankaFormatedWithAdressOIB>
  <DomainObject.Predmet.ProtustrankaWithAdress>
    <izvorni_sadrzaj>Stečajna masa iza AGRO-GAJ, proizvodnja, trgovina i usluge, d.o.o. u stečaju Josipa Jelačića 12, 43000 Bjelovar</izvorni_sadrzaj>
    <derivirana_varijabla naziv="DomainObject.Predmet.ProtustrankaWithAdress_1">Stečajna masa iza AGRO-GAJ, proizvodnja, trgovina i usluge, d.o.o. u stečaju Josipa Jelačića 12, 43000 Bjelovar</derivirana_varijabla>
  </DomainObject.Predmet.ProtustrankaWithAdress>
  <DomainObject.Predmet.ProtustrankaWithAdressOIB>
    <izvorni_sadrzaj>Stečajna masa iza AGRO-GAJ, proizvodnja, trgovina i usluge, d.o.o. u stečaju, OIB 63835254210, Josipa Jelačića 12, 43000 Bjelovar</izvorni_sadrzaj>
    <derivirana_varijabla naziv="DomainObject.Predmet.ProtustrankaWithAdressOIB_1">Stečajna masa iza AGRO-GAJ, proizvodnja, trgovina i usluge, d.o.o. u stečaju, OIB 63835254210, Josipa Jelačića 12, 43000 Bjelovar</derivirana_varijabla>
  </DomainObject.Predmet.ProtustrankaWithAdressOIB>
  <DomainObject.Predmet.ProtustrankaNazivFormated>
    <izvorni_sadrzaj>Stečajna masa iza AGRO-GAJ, proizvodnja, trgovina i usluge, d.o.o. u stečaju</izvorni_sadrzaj>
    <derivirana_varijabla naziv="DomainObject.Predmet.ProtustrankaNazivFormated_1">Stečajna masa iza AGRO-GAJ, proizvodnja, trgovina i usluge, d.o.o. u stečaju</derivirana_varijabla>
  </DomainObject.Predmet.ProtustrankaNazivFormated>
  <DomainObject.Predmet.ProtustrankaNazivFormatedOIB>
    <izvorni_sadrzaj>Stečajna masa iza AGRO-GAJ, proizvodnja, trgovina i usluge, d.o.o. u stečaju, OIB 63835254210</izvorni_sadrzaj>
    <derivirana_varijabla naziv="DomainObject.Predmet.ProtustrankaNazivFormatedOIB_1">Stečajna masa iza AGRO-GAJ, proizvodnja, trgovina i usluge, d.o.o. u stečaju, OIB 63835254210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Jugoslav Puran</izvorni_sadrzaj>
    <derivirana_varijabla naziv="DomainObject.Predmet.StrankaFormated_1">  Jugoslav Puran</derivirana_varijabla>
  </DomainObject.Predmet.StrankaFormated>
  <DomainObject.Predmet.StrankaFormatedOIB>
    <izvorni_sadrzaj>  Jugoslav Puran, OIB 70582689973</izvorni_sadrzaj>
    <derivirana_varijabla naziv="DomainObject.Predmet.StrankaFormatedOIB_1">  Jugoslav Puran, OIB 70582689973</derivirana_varijabla>
  </DomainObject.Predmet.StrankaFormatedOIB>
  <DomainObject.Predmet.StrankaFormatedWithAdress>
    <izvorni_sadrzaj> Jugoslav Puran, Josipa Jelačića 12, 43000 Bjelovar</izvorni_sadrzaj>
    <derivirana_varijabla naziv="DomainObject.Predmet.StrankaFormatedWithAdress_1"> Jugoslav Puran, Josipa Jelačića 12, 43000 Bjelovar</derivirana_varijabla>
  </DomainObject.Predmet.StrankaFormatedWithAdress>
  <DomainObject.Predmet.StrankaFormatedWithAdressOIB>
    <izvorni_sadrzaj> Jugoslav Puran, OIB 70582689973, Josipa Jelačića 12, 43000 Bjelovar</izvorni_sadrzaj>
    <derivirana_varijabla naziv="DomainObject.Predmet.StrankaFormatedWithAdressOIB_1"> Jugoslav Puran, OIB 70582689973, Josipa Jelačića 12, 43000 Bjelovar</derivirana_varijabla>
  </DomainObject.Predmet.StrankaFormatedWithAdressOIB>
  <DomainObject.Predmet.StrankaWithAdress>
    <izvorni_sadrzaj>Jugoslav Puran Josipa Jelačića 12,43000 Bjelovar</izvorni_sadrzaj>
    <derivirana_varijabla naziv="DomainObject.Predmet.StrankaWithAdress_1">Jugoslav Puran Josipa Jelačića 12,43000 Bjelovar</derivirana_varijabla>
  </DomainObject.Predmet.StrankaWithAdress>
  <DomainObject.Predmet.StrankaWithAdressOIB>
    <izvorni_sadrzaj>Jugoslav Puran, OIB 70582689973, Josipa Jelačića 12,43000 Bjelovar</izvorni_sadrzaj>
    <derivirana_varijabla naziv="DomainObject.Predmet.StrankaWithAdressOIB_1">Jugoslav Puran, OIB 70582689973, Josipa Jelačića 12,43000 Bjelovar</derivirana_varijabla>
  </DomainObject.Predmet.StrankaWithAdressOIB>
  <DomainObject.Predmet.StrankaNazivFormated>
    <izvorni_sadrzaj>Jugoslav Puran</izvorni_sadrzaj>
    <derivirana_varijabla naziv="DomainObject.Predmet.StrankaNazivFormated_1">Jugoslav Puran</derivirana_varijabla>
  </DomainObject.Predmet.StrankaNazivFormated>
  <DomainObject.Predmet.StrankaNazivFormatedOIB>
    <izvorni_sadrzaj>Jugoslav Puran, OIB 70582689973</izvorni_sadrzaj>
    <derivirana_varijabla naziv="DomainObject.Predmet.StrankaNazivFormatedOIB_1">Jugoslav Puran, OIB 70582689973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Jugoslav Puran</item>
    </izvorni_sadrzaj>
    <derivirana_varijabla naziv="DomainObject.Predmet.StrankaListFormated_1">
      <item>Jugoslav Puran</item>
    </derivirana_varijabla>
  </DomainObject.Predmet.StrankaListFormated>
  <DomainObject.Predmet.StrankaListFormatedOIB>
    <izvorni_sadrzaj>
      <item>Jugoslav Puran, OIB 70582689973</item>
    </izvorni_sadrzaj>
    <derivirana_varijabla naziv="DomainObject.Predmet.StrankaListFormatedOIB_1">
      <item>Jugoslav Puran, OIB 70582689973</item>
    </derivirana_varijabla>
  </DomainObject.Predmet.StrankaListFormatedOIB>
  <DomainObject.Predmet.StrankaListFormatedWithAdress>
    <izvorni_sadrzaj>
      <item>Jugoslav Puran, Josipa Jelačića 12, 43000 Bjelovar</item>
    </izvorni_sadrzaj>
    <derivirana_varijabla naziv="DomainObject.Predmet.StrankaListFormatedWithAdress_1">
      <item>Jugoslav Puran, Josipa Jelačića 12, 43000 Bjelovar</item>
    </derivirana_varijabla>
  </DomainObject.Predmet.StrankaListFormatedWithAdress>
  <DomainObject.Predmet.StrankaListFormatedWithAdressOIB>
    <izvorni_sadrzaj>
      <item>Jugoslav Puran, OIB 70582689973, Josipa Jelačića 12, 43000 Bjelovar</item>
    </izvorni_sadrzaj>
    <derivirana_varijabla naziv="DomainObject.Predmet.StrankaListFormatedWithAdressOIB_1">
      <item>Jugoslav Puran, OIB 70582689973, Josipa Jelačića 12, 43000 Bjelovar</item>
    </derivirana_varijabla>
  </DomainObject.Predmet.StrankaListFormatedWithAdressOIB>
  <DomainObject.Predmet.StrankaListNazivFormated>
    <izvorni_sadrzaj>
      <item>Jugoslav Puran</item>
    </izvorni_sadrzaj>
    <derivirana_varijabla naziv="DomainObject.Predmet.StrankaListNazivFormated_1">
      <item>Jugoslav Puran</item>
    </derivirana_varijabla>
  </DomainObject.Predmet.StrankaListNazivFormated>
  <DomainObject.Predmet.StrankaListNazivFormatedOIB>
    <izvorni_sadrzaj>
      <item>Jugoslav Puran, OIB 70582689973</item>
    </izvorni_sadrzaj>
    <derivirana_varijabla naziv="DomainObject.Predmet.StrankaListNazivFormatedOIB_1">
      <item>Jugoslav Puran, OIB 70582689973</item>
    </derivirana_varijabla>
  </DomainObject.Predmet.StrankaListNazivFormatedOIB>
  <DomainObject.Predmet.ProtuStrankaListFormated>
    <izvorni_sadrzaj>
      <item>Stečajna masa iza AGRO-GAJ, proizvodnja, trgovina i usluge, d.o.o. u stečaju</item>
    </izvorni_sadrzaj>
    <derivirana_varijabla naziv="DomainObject.Predmet.ProtuStrankaListFormated_1">
      <item>Stečajna masa iza AGRO-GAJ, proizvodnja, trgovina i usluge, d.o.o. u stečaju</item>
    </derivirana_varijabla>
  </DomainObject.Predmet.ProtuStrankaListFormated>
  <DomainObject.Predmet.ProtuStrankaListFormatedOIB>
    <izvorni_sadrzaj>
      <item>Stečajna masa iza AGRO-GAJ, proizvodnja, trgovina i usluge, d.o.o. u stečaju, OIB 63835254210</item>
    </izvorni_sadrzaj>
    <derivirana_varijabla naziv="DomainObject.Predmet.ProtuStrankaListFormatedOIB_1">
      <item>Stečajna masa iza AGRO-GAJ, proizvodnja, trgovina i usluge, d.o.o. u stečaju, OIB 63835254210</item>
    </derivirana_varijabla>
  </DomainObject.Predmet.ProtuStrankaListFormatedOIB>
  <DomainObject.Predmet.ProtuStrankaListFormatedWithAdress>
    <izvorni_sadrzaj>
      <item>Stečajna masa iza AGRO-GAJ, proizvodnja, trgovina i usluge, d.o.o. u stečaju, Josipa Jelačića 12, 43000 Bjelovar</item>
    </izvorni_sadrzaj>
    <derivirana_varijabla naziv="DomainObject.Predmet.ProtuStrankaListFormatedWithAdress_1">
      <item>Stečajna masa iza AGRO-GAJ, proizvodnja, trgovina i usluge, d.o.o. u stečaju, Josipa Jelačića 12, 43000 Bjelovar</item>
    </derivirana_varijabla>
  </DomainObject.Predmet.ProtuStrankaListFormatedWithAdress>
  <DomainObject.Predmet.ProtuStrankaListFormatedWithAdressOIB>
    <izvorni_sadrzaj>
      <item>Stečajna masa iza AGRO-GAJ, proizvodnja, trgovina i usluge, d.o.o. u stečaju, OIB 63835254210, Josipa Jelačića 12, 43000 Bjelovar</item>
    </izvorni_sadrzaj>
    <derivirana_varijabla naziv="DomainObject.Predmet.ProtuStrankaListFormatedWithAdressOIB_1">
      <item>Stečajna masa iza AGRO-GAJ, proizvodnja, trgovina i usluge, d.o.o. u stečaju, OIB 63835254210, Josipa Jelačića 12, 43000 Bjelovar</item>
    </derivirana_varijabla>
  </DomainObject.Predmet.ProtuStrankaListFormatedWithAdressOIB>
  <DomainObject.Predmet.ProtuStrankaListNazivFormated>
    <izvorni_sadrzaj>
      <item>Stečajna masa iza AGRO-GAJ, proizvodnja, trgovina i usluge, d.o.o. u stečaju</item>
    </izvorni_sadrzaj>
    <derivirana_varijabla naziv="DomainObject.Predmet.ProtuStrankaListNazivFormated_1">
      <item>Stečajna masa iza AGRO-GAJ, proizvodnja, trgovina i usluge, d.o.o. u stečaju</item>
    </derivirana_varijabla>
  </DomainObject.Predmet.ProtuStrankaListNazivFormated>
  <DomainObject.Predmet.ProtuStrankaListNazivFormatedOIB>
    <izvorni_sadrzaj>
      <item>Stečajna masa iza AGRO-GAJ, proizvodnja, trgovina i usluge, d.o.o. u stečaju, OIB 63835254210</item>
    </izvorni_sadrzaj>
    <derivirana_varijabla naziv="DomainObject.Predmet.ProtuStrankaListNazivFormatedOIB_1">
      <item>Stečajna masa iza AGRO-GAJ, proizvodnja, trgovina i usluge, d.o.o. u stečaju, OIB 63835254210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St-771/2018-9</izvorni_sadrzaj>
    <derivirana_varijabla naziv="DomainObject.PoslovniBrojDokumenta_1">St-771/2018-9</derivirana_varijabla>
  </DomainObject.PoslovniBrojDokumenta>
  <DomainObject.Predmet.StrankaIDrugi>
    <izvorni_sadrzaj>Jugoslav Puran</izvorni_sadrzaj>
    <derivirana_varijabla naziv="DomainObject.Predmet.StrankaIDrugi_1">Jugoslav Puran</derivirana_varijabla>
  </DomainObject.Predmet.StrankaIDrugi>
  <DomainObject.Predmet.ProtustrankaIDrugi>
    <izvorni_sadrzaj>Stečajna masa iza AGRO-GAJ, proizvodnja, trgovina i usluge, d.o.o. u stečaju</izvorni_sadrzaj>
    <derivirana_varijabla naziv="DomainObject.Predmet.ProtustrankaIDrugi_1">Stečajna masa iza AGRO-GAJ, proizvodnja, trgovina i usluge, d.o.o. u stečaju</derivirana_varijabla>
  </DomainObject.Predmet.ProtustrankaIDrugi>
  <DomainObject.Predmet.StrankaIDrugiAdressOIB>
    <izvorni_sadrzaj>Jugoslav Puran, OIB 70582689973, Josipa Jelačića 12, 43000 Bjelovar</izvorni_sadrzaj>
    <derivirana_varijabla naziv="DomainObject.Predmet.StrankaIDrugiAdressOIB_1">Jugoslav Puran, OIB 70582689973, Josipa Jelačića 12, 43000 Bjelovar</derivirana_varijabla>
  </DomainObject.Predmet.StrankaIDrugiAdressOIB>
  <DomainObject.Predmet.ProtustrankaIDrugiAdressOIB>
    <izvorni_sadrzaj>Stečajna masa iza AGRO-GAJ, proizvodnja, trgovina i usluge, d.o.o. u stečaju, OIB 63835254210, Josipa Jelačića 12, 43000 Bjelovar</izvorni_sadrzaj>
    <derivirana_varijabla naziv="DomainObject.Predmet.ProtustrankaIDrugiAdressOIB_1">Stečajna masa iza AGRO-GAJ, proizvodnja, trgovina i usluge, d.o.o. u stečaju, OIB 63835254210,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Jugoslav Puran</item>
      <item>Stečajna masa iza AGRO-GAJ, proizvodnja, trgovina i usluge, d.o.o. u stečaju</item>
    </izvorni_sadrzaj>
    <derivirana_varijabla naziv="DomainObject.Predmet.SudioniciListNaziv_1">
      <item>Jugoslav Puran</item>
      <item>Stečajna masa iza AGRO-GAJ, proizvodnja, trgovina i usluge, d.o.o. u stečaju</item>
    </derivirana_varijabla>
  </DomainObject.Predmet.SudioniciListNaziv>
  <DomainObject.Predmet.SudioniciListAdressOIB>
    <izvorni_sadrzaj>
      <item>Jugoslav Puran, OIB 70582689973, Josipa Jelačića 12,43000 Bjelovar</item>
      <item>Stečajna masa iza AGRO-GAJ, proizvodnja, trgovina i usluge, d.o.o. u stečaju, OIB 63835254210, Josipa Jelačića 12,43000 Bjelovar</item>
    </izvorni_sadrzaj>
    <derivirana_varijabla naziv="DomainObject.Predmet.SudioniciListAdressOIB_1">
      <item>Jugoslav Puran, OIB 70582689973, Josipa Jelačića 12,43000 Bjelovar</item>
      <item>Stečajna masa iza AGRO-GAJ, proizvodnja, trgovina i usluge, d.o.o. u stečaju, OIB 63835254210,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07243B-C684-4749-892D-AB1CF9A5C9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1649</properties:Characters>
  <properties:Lines>37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2019-02-27T13:12:00Z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St-771/2018-9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