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0c0f" w14:paraId="0780c0f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9808D9">
        <w:t>CRVENI VRH</w:t>
      </w:r>
      <w:r w:rsidR="004A59C5">
        <w:t xml:space="preserve"> d.o.o.</w:t>
      </w:r>
      <w:r w:rsidR="00EA1E30">
        <w:t xml:space="preserve"> </w:t>
      </w:r>
      <w:r w:rsidR="009808D9">
        <w:t>Umag</w:t>
      </w:r>
      <w:r w:rsidR="005032AA">
        <w:t xml:space="preserve">, </w:t>
      </w:r>
      <w:r w:rsidR="009808D9">
        <w:t>Ul. Matije V. Ilirika 27</w:t>
      </w:r>
      <w:r w:rsidR="005032AA">
        <w:t xml:space="preserve">, </w:t>
      </w:r>
      <w:r w:rsidR="004A59C5">
        <w:t xml:space="preserve"> </w:t>
      </w:r>
      <w:r w:rsidR="009808D9">
        <w:t xml:space="preserve">                  </w:t>
      </w:r>
      <w:r w:rsidR="00EA1E30">
        <w:t xml:space="preserve">OIB: </w:t>
      </w:r>
      <w:r w:rsidR="009808D9">
        <w:t xml:space="preserve">17851113291, </w:t>
      </w:r>
      <w:r w:rsidR="005032AA">
        <w:t>04</w:t>
      </w:r>
      <w:r w:rsidRPr="00C10C53">
        <w:t xml:space="preserve">. </w:t>
      </w:r>
      <w:r w:rsidR="005032AA">
        <w:t>srpnja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9808D9">
        <w:t>CRVENI VRH d.o.o. Umag, Ul. Matije V. Ilirika 27,                                   OIB: 17851113291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9808D9">
        <w:t>457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9808D9">
        <w:t>03</w:t>
      </w:r>
      <w:r w:rsidRPr="00250F22">
        <w:t xml:space="preserve">. </w:t>
      </w:r>
      <w:r w:rsidR="005032AA" w:rsidRPr="00250F22">
        <w:t>lipnja</w:t>
      </w:r>
      <w:r w:rsidRPr="00250F22">
        <w:t xml:space="preserve"> 2016. pristupio je zakonski zastupnik dužnika </w:t>
      </w:r>
      <w:r w:rsidR="009808D9">
        <w:t>Zvonimir Rakoš</w:t>
      </w:r>
      <w:r w:rsidRPr="00250F22">
        <w:t xml:space="preserve">, koji je naveo da </w:t>
      </w:r>
      <w:r w:rsidRPr="00250F22">
        <w:rPr>
          <w:sz w:val="23"/>
          <w:szCs w:val="23"/>
        </w:rPr>
        <w:t xml:space="preserve">društvo </w:t>
      </w:r>
      <w:r w:rsidR="009808D9">
        <w:t>nema u vlasništvu nikakve imovine</w:t>
      </w:r>
      <w:r w:rsidR="00721847">
        <w:t>.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5032AA">
        <w:t>04</w:t>
      </w:r>
      <w:r w:rsidR="00C765FC" w:rsidRPr="00C10C53">
        <w:t xml:space="preserve">. </w:t>
      </w:r>
      <w:r w:rsidR="005032AA">
        <w:t>srpnja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D4502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8244FA">
      <w:t>457/16-11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9808D9">
      <w:t>457/16-11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A38BC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6D4502"/>
    <w:rsid w:val="00721847"/>
    <w:rsid w:val="00726F07"/>
    <w:rsid w:val="007F482F"/>
    <w:rsid w:val="00814708"/>
    <w:rsid w:val="008157C7"/>
    <w:rsid w:val="008244FA"/>
    <w:rsid w:val="008E56F0"/>
    <w:rsid w:val="009808D9"/>
    <w:rsid w:val="009E515D"/>
    <w:rsid w:val="00A9689F"/>
    <w:rsid w:val="00AC57D6"/>
    <w:rsid w:val="00B10C40"/>
    <w:rsid w:val="00B24DE2"/>
    <w:rsid w:val="00B77EB9"/>
    <w:rsid w:val="00C10C53"/>
    <w:rsid w:val="00C331EB"/>
    <w:rsid w:val="00C765FC"/>
    <w:rsid w:val="00CD1157"/>
    <w:rsid w:val="00D10CDB"/>
    <w:rsid w:val="00D2325F"/>
    <w:rsid w:val="00EA1E30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5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CRVENI VRH d.o.o. UMAG</izvorni_sadrzaj>
    <derivirana_varijabla naziv="DomainObject.Predmet.ProtustrankaFormated_1">  CRVENI VRH d.o.o. UMAG</derivirana_varijabla>
  </DomainObject.Predmet.ProtustrankaFormated>
  <DomainObject.Predmet.ProtustrankaFormatedOIB>
    <izvorni_sadrzaj>  CRVENI VRH d.o.o. UMAG, OIB 17851113291</izvorni_sadrzaj>
    <derivirana_varijabla naziv="DomainObject.Predmet.ProtustrankaFormatedOIB_1">  CRVENI VRH d.o.o. UMAG, OIB 17851113291</derivirana_varijabla>
  </DomainObject.Predmet.ProtustrankaFormatedOIB>
  <DomainObject.Predmet.ProtustrankaFormatedWithAdress>
    <izvorni_sadrzaj> CRVENI VRH d.o.o. UMAG, Ul. Matije V. Ilirika 27, 52470 Umag</izvorni_sadrzaj>
    <derivirana_varijabla naziv="DomainObject.Predmet.ProtustrankaFormatedWithAdress_1"> CRVENI VRH d.o.o. UMAG, Ul. Matije V. Ilirika 27, 52470 Umag</derivirana_varijabla>
  </DomainObject.Predmet.ProtustrankaFormatedWithAdress>
  <DomainObject.Predmet.ProtustrankaFormatedWithAdressOIB>
    <izvorni_sadrzaj> CRVENI VRH d.o.o. UMAG, OIB 17851113291, Ul. Matije V. Ilirika 27, 52470 Umag</izvorni_sadrzaj>
    <derivirana_varijabla naziv="DomainObject.Predmet.ProtustrankaFormatedWithAdressOIB_1"> CRVENI VRH d.o.o. UMAG, OIB 17851113291, Ul. Matije V. Ilirika 27, 52470 Umag</derivirana_varijabla>
  </DomainObject.Predmet.ProtustrankaFormatedWithAdressOIB>
  <DomainObject.Predmet.ProtustrankaWithAdress>
    <izvorni_sadrzaj>CRVENI VRH d.o.o. UMAG Ul. Matije V. Ilirika 27, 52470 Umag</izvorni_sadrzaj>
    <derivirana_varijabla naziv="DomainObject.Predmet.ProtustrankaWithAdress_1">CRVENI VRH d.o.o. UMAG Ul. Matije V. Ilirika 27, 52470 Umag</derivirana_varijabla>
  </DomainObject.Predmet.ProtustrankaWithAdress>
  <DomainObject.Predmet.ProtustrankaWithAdressOIB>
    <izvorni_sadrzaj>CRVENI VRH d.o.o. UMAG, OIB 17851113291, Ul. Matije V. Ilirika 27, 52470 Umag</izvorni_sadrzaj>
    <derivirana_varijabla naziv="DomainObject.Predmet.ProtustrankaWithAdressOIB_1">CRVENI VRH d.o.o. UMAG, OIB 17851113291, Ul. Matije V. Ilirika 27, 52470 Umag</derivirana_varijabla>
  </DomainObject.Predmet.ProtustrankaWithAdressOIB>
  <DomainObject.Predmet.ProtustrankaNazivFormated>
    <izvorni_sadrzaj>CRVENI VRH d.o.o. UMAG</izvorni_sadrzaj>
    <derivirana_varijabla naziv="DomainObject.Predmet.ProtustrankaNazivFormated_1">CRVENI VRH d.o.o. UMAG</derivirana_varijabla>
  </DomainObject.Predmet.ProtustrankaNazivFormated>
  <DomainObject.Predmet.ProtustrankaNazivFormatedOIB>
    <izvorni_sadrzaj>CRVENI VRH d.o.o. UMAG, OIB 17851113291</izvorni_sadrzaj>
    <derivirana_varijabla naziv="DomainObject.Predmet.ProtustrankaNazivFormatedOIB_1">CRVENI VRH d.o.o. UMAG, OIB 17851113291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226425.38</izvorni_sadrzaj>
    <derivirana_varijabla naziv="DomainObject.Predmet.TrenutnaVrijednost_1">226425.38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CRVENI VRH d.o.o. UMAG</item>
    </izvorni_sadrzaj>
    <derivirana_varijabla naziv="DomainObject.Predmet.ProtuStrankaListFormated_1">
      <item>CRVENI VRH d.o.o. UMAG</item>
    </derivirana_varijabla>
  </DomainObject.Predmet.ProtuStrankaListFormated>
  <DomainObject.Predmet.ProtuStrankaListFormatedOIB>
    <izvorni_sadrzaj>
      <item>CRVENI VRH d.o.o. UMAG, OIB 17851113291</item>
    </izvorni_sadrzaj>
    <derivirana_varijabla naziv="DomainObject.Predmet.ProtuStrankaListFormatedOIB_1">
      <item>CRVENI VRH d.o.o. UMAG, OIB 17851113291</item>
    </derivirana_varijabla>
  </DomainObject.Predmet.ProtuStrankaListFormatedOIB>
  <DomainObject.Predmet.ProtuStrankaListFormatedWithAdress>
    <izvorni_sadrzaj>
      <item>CRVENI VRH d.o.o. UMAG, Ul. Matije V. Ilirika 27, 52470 Umag</item>
    </izvorni_sadrzaj>
    <derivirana_varijabla naziv="DomainObject.Predmet.ProtuStrankaListFormatedWithAdress_1">
      <item>CRVENI VRH d.o.o. UMAG, Ul. Matije V. Ilirika 27, 52470 Umag</item>
    </derivirana_varijabla>
  </DomainObject.Predmet.ProtuStrankaListFormatedWithAdress>
  <DomainObject.Predmet.ProtuStrankaListFormatedWithAdressOIB>
    <izvorni_sadrzaj>
      <item>CRVENI VRH d.o.o. UMAG, OIB 17851113291, Ul. Matije V. Ilirika 27, 52470 Umag</item>
    </izvorni_sadrzaj>
    <derivirana_varijabla naziv="DomainObject.Predmet.ProtuStrankaListFormatedWithAdressOIB_1">
      <item>CRVENI VRH d.o.o. UMAG, OIB 17851113291, Ul. Matije V. Ilirika 27, 52470 Umag</item>
    </derivirana_varijabla>
  </DomainObject.Predmet.ProtuStrankaListFormatedWithAdressOIB>
  <DomainObject.Predmet.ProtuStrankaListNazivFormated>
    <izvorni_sadrzaj>
      <item>CRVENI VRH d.o.o. UMAG</item>
    </izvorni_sadrzaj>
    <derivirana_varijabla naziv="DomainObject.Predmet.ProtuStrankaListNazivFormated_1">
      <item>CRVENI VRH d.o.o. UMAG</item>
    </derivirana_varijabla>
  </DomainObject.Predmet.ProtuStrankaListNazivFormated>
  <DomainObject.Predmet.ProtuStrankaListNazivFormatedOIB>
    <izvorni_sadrzaj>
      <item>CRVENI VRH d.o.o. UMAG, OIB 17851113291</item>
    </izvorni_sadrzaj>
    <derivirana_varijabla naziv="DomainObject.Predmet.ProtuStrankaListNazivFormatedOIB_1">
      <item>CRVENI VRH d.o.o. UMAG, OIB 17851113291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CRVENI VRH d.o.o. UMAG</izvorni_sadrzaj>
    <derivirana_varijabla naziv="DomainObject.Predmet.ProtustrankaIDrugi_1">CRVENI VRH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CRVENI VRH d.o.o. UMAG, OIB 17851113291, Ul. Matije V. Ilirika 27, 52470 Umag</izvorni_sadrzaj>
    <derivirana_varijabla naziv="DomainObject.Predmet.ProtustrankaIDrugiAdressOIB_1">CRVENI VRH d.o.o. UMAG, OIB 17851113291, Ul. Matije V. Ilirika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CRVENI VRH d.o.o. UMAG</item>
    </izvorni_sadrzaj>
    <derivirana_varijabla naziv="DomainObject.Predmet.SudioniciListNaziv_1">
      <item>FINANCIJSKA AGENCIJA, RC RIJEKA, PODRUŽNICA PULA, PULA</item>
      <item>CRVENI VRH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CRVENI VRH d.o.o. UMAG, OIB 17851113291, Ul. Matije V. Ilirika 27,52470 Umag</item>
    </izvorni_sadrzaj>
    <derivirana_varijabla naziv="DomainObject.Predmet.SudioniciListAdressOIB_1">
      <item>FINANCIJSKA AGENCIJA, RC RIJEKA, PODRUŽNICA PULA, PULA, OIB 85821130368, Giardini 5,52100 Pula</item>
      <item>CRVENI VRH d.o.o. UMAG, OIB 17851113291, Ul. Matije V. Ilirika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17851113291</item>
    </izvorni_sadrzaj>
    <derivirana_varijabla naziv="DomainObject.Predmet.SudioniciListNazivOIB_1">
      <item>, OIB 85821130368</item>
      <item>, OIB 17851113291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2171</properties:Characters>
  <properties:Lines>68</properties:Lines>
  <properties:Paragraphs>22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2016-06-09T07:15:00Z</dcterms:created>
  <dc:creator>Jasmina Matika</dc:creator>
  <cp:lastModifiedBy>Lorena Paris Aničić</cp:lastModifiedBy>
  <cp:lastPrinted>2016-07-04T11:38:00Z</cp:lastPrinted>
  <dcterms:modified xmlns:xsi="http://www.w3.org/2001/XMLSchema-instance" xsi:type="dcterms:W3CDTF">2016-07-04T11:40:00Z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