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8458" w14:paraId="5248458" w:rsidRDefault="001E2F4E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9St-983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63AB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1E2F4E">
        <w:rPr>
          <w:rFonts w:cs="Times New Roman" w:hAnsi="Times New Roman" w:ascii="Times New Roman"/>
          <w:sz w:val="24"/>
          <w:szCs w:val="24"/>
        </w:rPr>
        <w:t xml:space="preserve">11.00 </w:t>
      </w:r>
      <w:r w:rsidR="006969A7">
        <w:rPr>
          <w:rFonts w:cs="Times New Roman" w:hAnsi="Times New Roman" w:ascii="Times New Roman"/>
          <w:sz w:val="24"/>
          <w:szCs w:val="24"/>
        </w:rPr>
        <w:t>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2402F"/>
    <w:rsid w:val="000E7C7E"/>
    <w:rsid w:val="0016240C"/>
    <w:rsid w:val="001E2F4E"/>
    <w:rsid w:val="003B3DFB"/>
    <w:rsid w:val="005B5C10"/>
    <w:rsid w:val="006969A7"/>
    <w:rsid w:val="00832A5E"/>
    <w:rsid w:val="008C63AB"/>
    <w:rsid w:val="008C7300"/>
    <w:rsid w:val="00B86A25"/>
    <w:rsid w:val="00BA1F3A"/>
    <w:rsid w:val="00BA3618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C6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3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3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3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3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C6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3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3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3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3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23.8.16.</izvorni_sadrzaj>
    <derivirana_varijabla naziv="DomainObject.Predmet.PrimjedbaSuca_1">- uvid 23.8.16.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DUĆAN jednostavno društvo s ograničenom odgovornošću za trgovinu</izvorni_sadrzaj>
    <derivirana_varijabla naziv="DomainObject.Predmet.ProtustrankaFormated_1">  DUĆAN jednostavno društvo s ograničenom odgovornošću za trgovinu</derivirana_varijabla>
  </DomainObject.Predmet.ProtustrankaFormated>
  <DomainObject.Predmet.ProtustrankaFormatedOIB>
    <izvorni_sadrzaj>  DUĆAN jednostavno društvo s ograničenom odgovornošću za trgovinu, OIB 15587157637</izvorni_sadrzaj>
    <derivirana_varijabla naziv="DomainObject.Predmet.ProtustrankaFormatedOIB_1">  DUĆAN jednostavno društvo s ograničenom odgovornošću za trgovinu, OIB 15587157637</derivirana_varijabla>
  </DomainObject.Predmet.ProtustrankaFormatedOIB>
  <DomainObject.Predmet.ProtustrankaFormatedWithAdress>
    <izvorni_sadrzaj> DUĆAN jednostavno društvo s ograničenom odgovornošću za trgovinu, Branitelja Domovinskog rata 2E, 22000 Šibenik</izvorni_sadrzaj>
    <derivirana_varijabla naziv="DomainObject.Predmet.ProtustrankaFormatedWithAdress_1"> DUĆAN jednostavno društvo s ograničenom odgovornošću za trgovinu, Branitelja Domovinskog rata 2E, 22000 Šibenik</derivirana_varijabla>
  </DomainObject.Predmet.ProtustrankaFormatedWithAdress>
  <DomainObject.Predmet.ProtustrankaFormatedWithAdressOIB>
    <izvorni_sadrzaj> DUĆAN jednostavno društvo s ograničenom odgovornošću za trgovinu, OIB 15587157637, Branitelja Domovinskog rata 2E, 22000 Šibenik</izvorni_sadrzaj>
    <derivirana_varijabla naziv="DomainObject.Predmet.ProtustrankaFormatedWithAdressOIB_1"> DUĆAN jednostavno društvo s ograničenom odgovornošću za trgovinu, OIB 15587157637, Branitelja Domovinskog rata 2E, 22000 Šibenik</derivirana_varijabla>
  </DomainObject.Predmet.ProtustrankaFormatedWithAdressOIB>
  <DomainObject.Predmet.ProtustrankaWithAdress>
    <izvorni_sadrzaj>DUĆAN jednostavno društvo s ograničenom odgovornošću za trgovinu Branitelja Domovinskog rata 2E, 22000 Šibenik</izvorni_sadrzaj>
    <derivirana_varijabla naziv="DomainObject.Predmet.ProtustrankaWithAdress_1">DUĆAN jednostavno društvo s ograničenom odgovornošću za trgovinu Branitelja Domovinskog rata 2E, 22000 Šibenik</derivirana_varijabla>
  </DomainObject.Predmet.ProtustrankaWithAdress>
  <DomainObject.Predmet.ProtustrankaWithAdressOIB>
    <izvorni_sadrzaj>DUĆAN jednostavno društvo s ograničenom odgovornošću za trgovinu, OIB 15587157637, Branitelja Domovinskog rata 2E, 22000 Šibenik</izvorni_sadrzaj>
    <derivirana_varijabla naziv="DomainObject.Predmet.ProtustrankaWithAdressOIB_1">DUĆAN jednostavno društvo s ograničenom odgovornošću za trgovinu, OIB 15587157637, Branitelja Domovinskog rata 2E, 22000 Šibenik</derivirana_varijabla>
  </DomainObject.Predmet.ProtustrankaWithAdressOIB>
  <DomainObject.Predmet.ProtustrankaNazivFormated>
    <izvorni_sadrzaj>DUĆAN jednostavno društvo s ograničenom odgovornošću za trgovinu</izvorni_sadrzaj>
    <derivirana_varijabla naziv="DomainObject.Predmet.ProtustrankaNazivFormated_1">DUĆAN jednostavno društvo s ograničenom odgovornošću za trgovinu</derivirana_varijabla>
  </DomainObject.Predmet.ProtustrankaNazivFormated>
  <DomainObject.Predmet.ProtustrankaNazivFormatedOIB>
    <izvorni_sadrzaj>DUĆAN jednostavno društvo s ograničenom odgovornošću za trgovinu, OIB 15587157637</izvorni_sadrzaj>
    <derivirana_varijabla naziv="DomainObject.Predmet.ProtustrankaNazivFormatedOIB_1">DUĆAN jednostavno društvo s ograničenom odgovornošću za trgovinu, OIB 15587157637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DUĆAN jednostavno društvo s ograničenom odgovornošću za trgovinu</item>
    </izvorni_sadrzaj>
    <derivirana_varijabla naziv="DomainObject.Predmet.ProtuStrankaListFormated_1">
      <item>DUĆAN jednostavno društvo s ograničenom odgovornošću za trgovinu</item>
    </derivirana_varijabla>
  </DomainObject.Predmet.ProtuStrankaListFormated>
  <DomainObject.Predmet.ProtuStrankaListFormatedOIB>
    <izvorni_sadrzaj>
      <item>DUĆAN jednostavno društvo s ograničenom odgovornošću za trgovinu, OIB 15587157637</item>
    </izvorni_sadrzaj>
    <derivirana_varijabla naziv="DomainObject.Predmet.ProtuStrankaListFormatedOIB_1">
      <item>DUĆAN jednostavno društvo s ograničenom odgovornošću za trgovinu, OIB 15587157637</item>
    </derivirana_varijabla>
  </DomainObject.Predmet.ProtuStrankaListFormatedOIB>
  <DomainObject.Predmet.ProtuStrankaListFormatedWithAdress>
    <izvorni_sadrzaj>
      <item>DUĆAN jednostavno društvo s ograničenom odgovornošću za trgovinu, Branitelja Domovinskog rata 2E, 22000 Šibenik</item>
    </izvorni_sadrzaj>
    <derivirana_varijabla naziv="DomainObject.Predmet.ProtuStrankaListFormatedWithAdress_1">
      <item>DUĆAN jednostavno društvo s ograničenom odgovornošću za trgovinu, Branitelja Domovinskog rata 2E, 22000 Šibenik</item>
    </derivirana_varijabla>
  </DomainObject.Predmet.ProtuStrankaListFormatedWithAdress>
  <DomainObject.Predmet.ProtuStrankaListFormatedWithAdressOIB>
    <izvorni_sadrzaj>
      <item>DUĆAN jednostavno društvo s ograničenom odgovornošću za trgovinu, OIB 15587157637, Branitelja Domovinskog rata 2E, 22000 Šibenik</item>
    </izvorni_sadrzaj>
    <derivirana_varijabla naziv="DomainObject.Predmet.ProtuStrankaListFormatedWithAdressOIB_1">
      <item>DUĆAN jednostavno društvo s ograničenom odgovornošću za trgovinu, OIB 15587157637, Branitelja Domovinskog rata 2E, 22000 Šibenik</item>
    </derivirana_varijabla>
  </DomainObject.Predmet.ProtuStrankaListFormatedWithAdressOIB>
  <DomainObject.Predmet.ProtuStrankaListNazivFormated>
    <izvorni_sadrzaj>
      <item>DUĆAN jednostavno društvo s ograničenom odgovornošću za trgovinu</item>
    </izvorni_sadrzaj>
    <derivirana_varijabla naziv="DomainObject.Predmet.ProtuStrankaListNazivFormated_1">
      <item>DUĆAN jednostavno društvo s ograničenom odgovornošću za trgovinu</item>
    </derivirana_varijabla>
  </DomainObject.Predmet.ProtuStrankaListNazivFormated>
  <DomainObject.Predmet.ProtuStrankaListNazivFormatedOIB>
    <izvorni_sadrzaj>
      <item>DUĆAN jednostavno društvo s ograničenom odgovornošću za trgovinu, OIB 15587157637</item>
    </izvorni_sadrzaj>
    <derivirana_varijabla naziv="DomainObject.Predmet.ProtuStrankaListNazivFormatedOIB_1">
      <item>DUĆAN jednostavno društvo s ograničenom odgovornošću za trgovinu, OIB 15587157637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DUĆAN jednostavno društvo s ograničenom odgovornošću za trgovinu</izvorni_sadrzaj>
    <derivirana_varijabla naziv="DomainObject.Predmet.ProtustrankaIDrugi_1">DUĆAN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DUĆAN jednostavno društvo s ograničenom odgovornošću za trgovinu, OIB 15587157637, Branitelja Domovinskog rata 2E, 22000 Šibenik</izvorni_sadrzaj>
    <derivirana_varijabla naziv="DomainObject.Predmet.ProtustrankaIDrugiAdressOIB_1">DUĆAN jednostavno društvo s ograničenom odgovornošću za trgovinu, OIB 15587157637, Branitelja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DUĆAN jednostavno društvo s ograničenom odgovornošću za trgovinu</item>
    </izvorni_sadrzaj>
    <derivirana_varijabla naziv="DomainObject.Predmet.SudioniciListNaziv_1">
      <item>Financijska agencija</item>
      <item>DUĆAN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DUĆAN jednostavno društvo s ograničenom odgovornošću za trgovinu, OIB 15587157637, Branitelja Domovinskog rata 2E,22000 Šibenik</item>
    </izvorni_sadrzaj>
    <derivirana_varijabla naziv="DomainObject.Predmet.SudioniciListAdressOIB_1">
      <item>Financijska agencija, OIB 85821130368, Ulica grada Vukovara 70,10000 Zagreb</item>
      <item>DUĆAN jednostavno društvo s ograničenom odgovornošću za trgovinu, OIB 15587157637, Branitelja Domovinskog rata 2E,22000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15587157637</item>
    </izvorni_sadrzaj>
    <derivirana_varijabla naziv="DomainObject.Predmet.SudioniciListNazivOIB_1">
      <item>, OIB 85821130368</item>
      <item>, OIB 15587157637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2016-09-12T08:47:00Z</dcterms:created>
  <dc:creator>Marina Gulin</dc:creator>
  <cp:lastModifiedBy>Marina Gulin</cp:lastModifiedBy>
  <dcterms:modified xmlns:xsi="http://www.w3.org/2001/XMLSchema-instance" xsi:type="dcterms:W3CDTF">2016-09-12T11:17:00Z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