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7064" w14:paraId="1af7064" w:rsidRDefault="00724132" w:rsidP="00724132" w:rsidR="00724132" w:rsidRPr="001179D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4132" w:rsidP="00724132" w:rsidR="00724132" w:rsidRPr="001179D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1179DC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724132" w:rsidP="00724132" w:rsidR="0072413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79DC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724132" w:rsidP="00724132" w:rsidR="0072413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24132" w:rsidP="00724132" w:rsidR="00724132" w:rsidRPr="001179DC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724132" w:rsidP="00724132" w:rsidR="0072413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24132" w:rsidP="00724132" w:rsidR="00724132" w:rsidRPr="005D578C">
      <w:pPr>
        <w:jc w:val="center"/>
        <w:rPr>
          <w:rFonts w:cs="Times New Roman" w:eastAsia="Times New Roman"/>
          <w:szCs w:val="24"/>
        </w:rPr>
      </w:pPr>
    </w:p>
    <w:p w:rsidRDefault="00724132" w:rsidP="00724132" w:rsidR="0072413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24132" w:rsidP="00724132" w:rsidR="00724132" w:rsidRPr="005D578C">
      <w:pPr>
        <w:rPr>
          <w:rFonts w:cs="Times New Roman" w:eastAsia="Times New Roman"/>
          <w:szCs w:val="24"/>
        </w:rPr>
      </w:pPr>
    </w:p>
    <w:p w:rsidRDefault="00724132" w:rsidP="00724132" w:rsidR="0072413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MORIS EST d. o. o. Rovinj, Polari bb, OIB 55761935341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130029226,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1179DC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2016.</w:t>
      </w:r>
    </w:p>
    <w:p w:rsidRDefault="00724132" w:rsidP="00724132" w:rsidR="00724132" w:rsidRPr="005D578C">
      <w:pPr>
        <w:rPr>
          <w:rFonts w:cs="Times New Roman" w:eastAsia="Times New Roman"/>
          <w:szCs w:val="24"/>
        </w:rPr>
      </w:pPr>
    </w:p>
    <w:p w:rsidRDefault="00724132" w:rsidP="00724132" w:rsidR="0072413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24132" w:rsidP="00724132" w:rsidR="00724132" w:rsidRPr="005D578C">
      <w:pPr>
        <w:rPr>
          <w:rFonts w:cs="Times New Roman" w:eastAsia="Times New Roman"/>
          <w:szCs w:val="24"/>
        </w:rPr>
      </w:pPr>
    </w:p>
    <w:p w:rsidRDefault="00724132" w:rsidP="00724132" w:rsidR="0072413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MORIS EST d. o. o. Rovinj, Polari bb, OIB 55761935341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130029226,</w:t>
      </w:r>
      <w:r w:rsidRPr="005D578C">
        <w:rPr>
          <w:rFonts w:cs="Times New Roman" w:eastAsia="Times New Roman"/>
          <w:szCs w:val="24"/>
        </w:rPr>
        <w:t xml:space="preserve"> s danom </w:t>
      </w:r>
      <w:r w:rsidR="001179DC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724132" w:rsidP="00724132" w:rsidR="00724132" w:rsidRPr="005D578C">
      <w:pPr>
        <w:rPr>
          <w:rFonts w:cs="Times New Roman" w:eastAsia="Times New Roman"/>
          <w:szCs w:val="24"/>
        </w:rPr>
      </w:pPr>
    </w:p>
    <w:p w:rsidRDefault="00724132" w:rsidP="00724132" w:rsidR="0072413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724132" w:rsidP="00724132" w:rsidR="00724132">
      <w:pPr>
        <w:rPr>
          <w:rFonts w:cs="Times New Roman" w:eastAsia="Times New Roman"/>
          <w:szCs w:val="20"/>
        </w:rPr>
      </w:pPr>
    </w:p>
    <w:p w:rsidRDefault="00724132" w:rsidP="00724132" w:rsidR="0072413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MORIS EST d. o. o. Rovinj, Polari bb, OIB 55761935341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130029226.</w:t>
      </w:r>
    </w:p>
    <w:p w:rsidRDefault="00724132" w:rsidP="00724132" w:rsidR="00724132">
      <w:pPr>
        <w:ind w:firstLine="709"/>
        <w:rPr>
          <w:rFonts w:cs="Times New Roman" w:eastAsia="Times New Roman"/>
          <w:szCs w:val="24"/>
        </w:rPr>
      </w:pPr>
    </w:p>
    <w:p w:rsidRDefault="00724132" w:rsidP="00724132" w:rsidR="0072413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MORIS EST d. o. o. Rovinj, Polari bb, OIB 55761935341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130029226.</w:t>
      </w:r>
    </w:p>
    <w:p w:rsidRDefault="00724132" w:rsidP="00724132" w:rsidR="00724132">
      <w:pPr>
        <w:rPr>
          <w:rFonts w:cs="Times New Roman" w:eastAsia="Times New Roman"/>
          <w:szCs w:val="24"/>
        </w:rPr>
      </w:pPr>
    </w:p>
    <w:p w:rsidRDefault="00724132" w:rsidP="00724132" w:rsidR="00724132" w:rsidRPr="005D578C">
      <w:pPr>
        <w:rPr>
          <w:rFonts w:cs="Times New Roman" w:eastAsia="Times New Roman"/>
          <w:szCs w:val="24"/>
        </w:rPr>
      </w:pPr>
    </w:p>
    <w:p w:rsidRDefault="00724132" w:rsidP="00724132" w:rsidR="0072413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24132" w:rsidP="00724132" w:rsidR="00724132">
      <w:pPr>
        <w:ind w:firstLine="708"/>
        <w:rPr>
          <w:rFonts w:cs="Times New Roman" w:eastAsia="Times New Roman"/>
          <w:szCs w:val="24"/>
        </w:rPr>
      </w:pPr>
    </w:p>
    <w:p w:rsidRDefault="00724132" w:rsidP="00724132" w:rsidR="0072413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MORIS EST d. o. o. Rovinj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St-1041/2015-3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24132" w:rsidP="00724132" w:rsidR="0072413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24132" w:rsidP="00724132" w:rsidR="00724132" w:rsidRPr="005D578C">
      <w:pPr>
        <w:rPr>
          <w:rFonts w:cs="Times New Roman" w:eastAsia="Times New Roman"/>
          <w:szCs w:val="24"/>
        </w:rPr>
      </w:pPr>
    </w:p>
    <w:p w:rsidRDefault="00724132" w:rsidP="00724132" w:rsidR="0072413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179DC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24132" w:rsidP="00724132" w:rsidR="00724132">
      <w:pPr>
        <w:rPr>
          <w:rFonts w:cs="Times New Roman" w:eastAsia="Times New Roman"/>
          <w:szCs w:val="24"/>
        </w:rPr>
      </w:pPr>
    </w:p>
    <w:p w:rsidRDefault="00724132" w:rsidP="00724132" w:rsidR="0072413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24132" w:rsidP="00724132" w:rsidR="0072413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3B601B">
        <w:rPr>
          <w:rFonts w:cs="Times New Roman" w:eastAsia="Times New Roman"/>
          <w:szCs w:val="24"/>
        </w:rPr>
        <w:t>, v. r.</w:t>
      </w:r>
    </w:p>
    <w:p w:rsidRDefault="00724132" w:rsidP="00724132" w:rsidR="00724132">
      <w:pPr>
        <w:jc w:val="left"/>
        <w:rPr>
          <w:rFonts w:cs="Times New Roman" w:eastAsia="Times New Roman"/>
          <w:szCs w:val="24"/>
        </w:rPr>
      </w:pPr>
    </w:p>
    <w:p w:rsidRDefault="00724132" w:rsidP="00724132" w:rsidR="00724132" w:rsidRPr="005D578C">
      <w:pPr>
        <w:jc w:val="left"/>
        <w:rPr>
          <w:rFonts w:cs="Times New Roman" w:eastAsia="Times New Roman"/>
          <w:szCs w:val="24"/>
        </w:rPr>
      </w:pPr>
    </w:p>
    <w:p w:rsidRDefault="00724132" w:rsidP="00724132" w:rsidR="0072413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24132" w:rsidP="00724132" w:rsidR="0072413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724132" w:rsidP="00724132" w:rsidR="007241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24132" w:rsidP="00724132" w:rsidR="00724132">
      <w:pPr>
        <w:rPr>
          <w:rFonts w:cs="Times New Roman" w:eastAsia="Times New Roman"/>
          <w:szCs w:val="24"/>
        </w:rPr>
      </w:pPr>
    </w:p>
    <w:p w:rsidRDefault="00724132" w:rsidP="00724132" w:rsidR="00724132" w:rsidRPr="005D578C">
      <w:pPr>
        <w:rPr>
          <w:rFonts w:cs="Times New Roman" w:eastAsia="Times New Roman"/>
          <w:szCs w:val="24"/>
        </w:rPr>
      </w:pPr>
    </w:p>
    <w:p w:rsidRDefault="00724132" w:rsidP="00724132" w:rsidR="0072413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24132" w:rsidP="00724132" w:rsidR="007241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24132" w:rsidP="00724132" w:rsidR="007241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MORIS EST d. o. o. Rovinj, Polari bb,</w:t>
      </w:r>
    </w:p>
    <w:p w:rsidRDefault="00724132" w:rsidP="00724132" w:rsidR="007241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Milivoj Srdelić, Rovinj, Carera 50,</w:t>
      </w:r>
    </w:p>
    <w:p w:rsidRDefault="00724132" w:rsidP="00724132" w:rsidR="0072413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724132" w:rsidP="00724132" w:rsidR="007241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24132" w:rsidP="00724132" w:rsidR="0072413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724132" w:rsidP="00724132" w:rsidR="0072413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24132" w:rsidP="00724132" w:rsidR="007241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24132" w:rsidP="00724132" w:rsidR="007241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24132" w:rsidP="00724132" w:rsidR="00724132"/>
    <w:p w:rsidRDefault="00724132" w:rsidP="00724132" w:rsidR="00724132"/>
    <w:p w:rsidRDefault="00724132" w:rsidP="00724132" w:rsidR="00724132"/>
    <w:p w:rsidRDefault="003B601B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132" w:rsidP="00724132" w:rsidR="00724132">
      <w:r>
        <w:separator/>
      </w:r>
    </w:p>
  </w:endnote>
  <w:endnote w:id="0" w:type="continuationSeparator">
    <w:p w:rsidRDefault="00724132" w:rsidP="00724132" w:rsidR="00724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132" w:rsidP="00724132" w:rsidR="00724132">
      <w:r>
        <w:separator/>
      </w:r>
    </w:p>
  </w:footnote>
  <w:footnote w:id="0" w:type="continuationSeparator">
    <w:p w:rsidRDefault="00724132" w:rsidP="00724132" w:rsidR="007241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132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B601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St-1041/2015-5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132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St-1041/2015-5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049B"/>
    <w:rsid w:val="001179DC"/>
    <w:rsid w:val="003B601B"/>
    <w:rsid w:val="00724132"/>
    <w:rsid w:val="0075528E"/>
    <w:rsid w:val="0079403F"/>
    <w:rsid w:val="00A5049B"/>
    <w:rsid w:val="00C93141"/>
    <w:rsid w:val="00F63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413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2413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2413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41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413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41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413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6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01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B601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B601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B601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413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2413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2413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41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413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41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413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6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01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B601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B601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B601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St-1041/2015</izvorni_sadrzaj>
    <derivirana_varijabla naziv="DomainObject.Predmet.OznakaBroj_1">St-1041/2015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MORIS EST d.o.o. ROVINJ</izvorni_sadrzaj>
    <derivirana_varijabla naziv="DomainObject.Predmet.ProtustrankaFormated_1">  MORIS EST d.o.o. ROVINJ</derivirana_varijabla>
  </DomainObject.Predmet.ProtustrankaFormated>
  <DomainObject.Predmet.ProtustrankaFormatedOIB>
    <izvorni_sadrzaj>  MORIS EST d.o.o. ROVINJ, OIB 55761935341</izvorni_sadrzaj>
    <derivirana_varijabla naziv="DomainObject.Predmet.ProtustrankaFormatedOIB_1">  MORIS EST d.o.o. ROVINJ, OIB 55761935341</derivirana_varijabla>
  </DomainObject.Predmet.ProtustrankaFormatedOIB>
  <DomainObject.Predmet.ProtustrankaFormatedWithAdress>
    <izvorni_sadrzaj> MORIS EST d.o.o. ROVINJ, Polari/bb, 52210 Rovinj</izvorni_sadrzaj>
    <derivirana_varijabla naziv="DomainObject.Predmet.ProtustrankaFormatedWithAdress_1"> MORIS EST d.o.o. ROVINJ, Polari/bb, 52210 Rovinj</derivirana_varijabla>
  </DomainObject.Predmet.ProtustrankaFormatedWithAdress>
  <DomainObject.Predmet.ProtustrankaFormatedWithAdressOIB>
    <izvorni_sadrzaj> MORIS EST d.o.o. ROVINJ, OIB 55761935341, Polari/bb, 52210 Rovinj</izvorni_sadrzaj>
    <derivirana_varijabla naziv="DomainObject.Predmet.ProtustrankaFormatedWithAdressOIB_1"> MORIS EST d.o.o. ROVINJ, OIB 55761935341, Polari/bb, 52210 Rovinj</derivirana_varijabla>
  </DomainObject.Predmet.ProtustrankaFormatedWithAdressOIB>
  <DomainObject.Predmet.ProtustrankaWithAdress>
    <izvorni_sadrzaj>MORIS EST d.o.o. ROVINJ Polari/bb, 52210 Rovinj</izvorni_sadrzaj>
    <derivirana_varijabla naziv="DomainObject.Predmet.ProtustrankaWithAdress_1">MORIS EST d.o.o. ROVINJ Polari/bb, 52210 Rovinj</derivirana_varijabla>
  </DomainObject.Predmet.ProtustrankaWithAdress>
  <DomainObject.Predmet.ProtustrankaWithAdressOIB>
    <izvorni_sadrzaj>MORIS EST d.o.o. ROVINJ, OIB 55761935341, Polari/bb, 52210 Rovinj</izvorni_sadrzaj>
    <derivirana_varijabla naziv="DomainObject.Predmet.ProtustrankaWithAdressOIB_1">MORIS EST d.o.o. ROVINJ, OIB 55761935341, Polari/bb, 52210 Rovinj</derivirana_varijabla>
  </DomainObject.Predmet.ProtustrankaWithAdressOIB>
  <DomainObject.Predmet.ProtustrankaNazivFormated>
    <izvorni_sadrzaj>MORIS EST d.o.o. ROVINJ</izvorni_sadrzaj>
    <derivirana_varijabla naziv="DomainObject.Predmet.ProtustrankaNazivFormated_1">MORIS EST d.o.o. ROVINJ</derivirana_varijabla>
  </DomainObject.Predmet.ProtustrankaNazivFormated>
  <DomainObject.Predmet.ProtustrankaNazivFormatedOIB>
    <izvorni_sadrzaj>MORIS EST d.o.o. ROVINJ, OIB 55761935341</izvorni_sadrzaj>
    <derivirana_varijabla naziv="DomainObject.Predmet.ProtustrankaNazivFormatedOIB_1">MORIS EST d.o.o. ROVINJ, OIB 55761935341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93909.26</izvorni_sadrzaj>
    <derivirana_varijabla naziv="DomainObject.Predmet.TrenutnaVrijednost_1">93909.26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MORIS EST d.o.o. ROVINJ</item>
    </izvorni_sadrzaj>
    <derivirana_varijabla naziv="DomainObject.Predmet.ProtuStrankaListFormated_1">
      <item>MORIS EST d.o.o. ROVINJ</item>
    </derivirana_varijabla>
  </DomainObject.Predmet.ProtuStrankaListFormated>
  <DomainObject.Predmet.ProtuStrankaListFormatedOIB>
    <izvorni_sadrzaj>
      <item>MORIS EST d.o.o. ROVINJ, OIB 55761935341</item>
    </izvorni_sadrzaj>
    <derivirana_varijabla naziv="DomainObject.Predmet.ProtuStrankaListFormatedOIB_1">
      <item>MORIS EST d.o.o. ROVINJ, OIB 55761935341</item>
    </derivirana_varijabla>
  </DomainObject.Predmet.ProtuStrankaListFormatedOIB>
  <DomainObject.Predmet.ProtuStrankaListFormatedWithAdress>
    <izvorni_sadrzaj>
      <item>MORIS EST d.o.o. ROVINJ, Polari/bb, 52210 Rovinj</item>
    </izvorni_sadrzaj>
    <derivirana_varijabla naziv="DomainObject.Predmet.ProtuStrankaListFormatedWithAdress_1">
      <item>MORIS EST d.o.o. ROVINJ, Polari/bb, 52210 Rovinj</item>
    </derivirana_varijabla>
  </DomainObject.Predmet.ProtuStrankaListFormatedWithAdress>
  <DomainObject.Predmet.ProtuStrankaListFormatedWithAdressOIB>
    <izvorni_sadrzaj>
      <item>MORIS EST d.o.o. ROVINJ, OIB 55761935341, Polari/bb, 52210 Rovinj</item>
    </izvorni_sadrzaj>
    <derivirana_varijabla naziv="DomainObject.Predmet.ProtuStrankaListFormatedWithAdressOIB_1">
      <item>MORIS EST d.o.o. ROVINJ, OIB 55761935341, Polari/bb, 52210 Rovinj</item>
    </derivirana_varijabla>
  </DomainObject.Predmet.ProtuStrankaListFormatedWithAdressOIB>
  <DomainObject.Predmet.ProtuStrankaListNazivFormated>
    <izvorni_sadrzaj>
      <item>MORIS EST d.o.o. ROVINJ</item>
    </izvorni_sadrzaj>
    <derivirana_varijabla naziv="DomainObject.Predmet.ProtuStrankaListNazivFormated_1">
      <item>MORIS EST d.o.o. ROVINJ</item>
    </derivirana_varijabla>
  </DomainObject.Predmet.ProtuStrankaListNazivFormated>
  <DomainObject.Predmet.ProtuStrankaListNazivFormatedOIB>
    <izvorni_sadrzaj>
      <item>MORIS EST d.o.o. ROVINJ, OIB 55761935341</item>
    </izvorni_sadrzaj>
    <derivirana_varijabla naziv="DomainObject.Predmet.ProtuStrankaListNazivFormatedOIB_1">
      <item>MORIS EST d.o.o. ROVINJ, OIB 55761935341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MORIS EST d.o.o. ROVINJ</izvorni_sadrzaj>
    <derivirana_varijabla naziv="DomainObject.Predmet.ProtustrankaIDrugi_1">MORIS EST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MORIS EST d.o.o. ROVINJ, OIB 55761935341, Polari/bb, 52210 Rovinj</izvorni_sadrzaj>
    <derivirana_varijabla naziv="DomainObject.Predmet.ProtustrankaIDrugiAdressOIB_1">MORIS EST d.o.o. ROVINJ, OIB 55761935341, Polari/bb,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MORIS EST d.o.o. ROVINJ</item>
    </izvorni_sadrzaj>
    <derivirana_varijabla naziv="DomainObject.Predmet.SudioniciListNaziv_1">
      <item>FINANCIJSKA AGENCIJA, RC RIJEKA, PODRUŽNICA PULA, PULA</item>
      <item>MORIS EST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MORIS EST d.o.o. ROVINJ, OIB 55761935341, Polari/bb,52210 Rovinj</item>
    </izvorni_sadrzaj>
    <derivirana_varijabla naziv="DomainObject.Predmet.SudioniciListAdressOIB_1">
      <item>FINANCIJSKA AGENCIJA, RC RIJEKA, PODRUŽNICA PULA, PULA, OIB 85821130368, Giardini 5,52100 Pula</item>
      <item>MORIS EST d.o.o. ROVINJ, OIB 55761935341, Polari/bb,52210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55761935341</item>
    </izvorni_sadrzaj>
    <derivirana_varijabla naziv="DomainObject.Predmet.SudioniciListNazivOIB_1">
      <item>, OIB 85821130368</item>
      <item>, OIB 55761935341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2995</properties:Characters>
  <properties:Lines>78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2016-03-18T08:44:00Z</dcterms:created>
  <dc:creator>Mihaela Kaligari</dc:creator>
  <dc:description/>
  <cp:keywords/>
  <cp:lastModifiedBy>Jasmina Matika</cp:lastModifiedBy>
  <cp:lastPrinted>2016-03-31T09:53:00Z</cp:lastPrinted>
  <dcterms:modified xmlns:xsi="http://www.w3.org/2001/XMLSchema-instance" xsi:type="dcterms:W3CDTF">2016-03-31T10:12:00Z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