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b56a" w14:paraId="fdab56a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247EF0">
        <w:rPr>
          <w:rFonts w:cs="Times New Roman" w:hAnsi="Times New Roman" w:ascii="Times New Roman"/>
          <w:sz w:val="24"/>
          <w:szCs w:val="24"/>
        </w:rPr>
        <w:t>699</w:t>
      </w:r>
      <w:r w:rsidR="00782157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Osijek, Podružnica Slavonski Brod, Petra Krešimira IV 20, za pokretanje skraćenog stečajnog postupka  nad 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IMPERATOR j.d.o.o. za prijevoz i usluge, Slavonski Brod, E. Kvaternika 69, OIB: 80748064236,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247EF0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. lipnja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2016.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247EF0">
        <w:rPr>
          <w:rFonts w:cs="Times New Roman" w:hAnsi="Times New Roman" w:ascii="Times New Roman"/>
          <w:b/>
          <w:sz w:val="24"/>
          <w:szCs w:val="24"/>
        </w:rPr>
        <w:t>IMPERATOR j.d.o.o. za prijevoz i usluge, Slavonski Brod, E. Kvaternika 69, OIB;: 80748064236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247EF0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. lipnja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godine, u </w:t>
      </w:r>
      <w:r w:rsidR="00BB038D">
        <w:rPr>
          <w:rFonts w:cs="Times New Roman" w:hAnsi="Times New Roman" w:ascii="Times New Roman"/>
          <w:sz w:val="24"/>
          <w:szCs w:val="24"/>
        </w:rPr>
        <w:t>14,15</w:t>
      </w:r>
      <w:r w:rsidRPr="007F5C1E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247EF0">
        <w:rPr>
          <w:rFonts w:cs="Times New Roman" w:hAnsi="Times New Roman" w:ascii="Times New Roman"/>
          <w:b/>
          <w:sz w:val="24"/>
          <w:szCs w:val="24"/>
        </w:rPr>
        <w:t>Ivan Gjurašić iz Zagreba, Petrinjska 28, OIB: 66025260916.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247EF0">
        <w:rPr>
          <w:rFonts w:cs="Times New Roman" w:hAnsi="Times New Roman" w:ascii="Times New Roman"/>
          <w:sz w:val="24"/>
          <w:szCs w:val="24"/>
        </w:rPr>
        <w:t>699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247EF0" w:rsidRPr="00247EF0">
        <w:rPr>
          <w:rFonts w:cs="Times New Roman" w:hAnsi="Times New Roman" w:ascii="Times New Roman"/>
          <w:b/>
          <w:sz w:val="24"/>
          <w:szCs w:val="24"/>
        </w:rPr>
        <w:t>4</w:t>
      </w:r>
      <w:r w:rsidR="000473ED" w:rsidRPr="00247EF0">
        <w:rPr>
          <w:rFonts w:cs="Times New Roman" w:hAnsi="Times New Roman" w:ascii="Times New Roman"/>
          <w:b/>
          <w:sz w:val="24"/>
          <w:szCs w:val="24"/>
        </w:rPr>
        <w:t>.</w:t>
      </w:r>
      <w:r w:rsidR="00247EF0">
        <w:rPr>
          <w:rFonts w:cs="Times New Roman" w:hAnsi="Times New Roman" w:ascii="Times New Roman"/>
          <w:b/>
          <w:sz w:val="24"/>
          <w:szCs w:val="24"/>
        </w:rPr>
        <w:t>4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247EF0">
        <w:rPr>
          <w:rFonts w:cs="Times New Roman" w:hAnsi="Times New Roman" w:ascii="Times New Roman"/>
          <w:sz w:val="24"/>
          <w:szCs w:val="24"/>
        </w:rPr>
        <w:t>699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 i 133, te čl. 286 do 292 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 w:rsidR="00247EF0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 xml:space="preserve">. lipnja </w:t>
      </w:r>
      <w:r w:rsidRPr="007F5C1E">
        <w:rPr>
          <w:rFonts w:cs="Times New Roman" w:hAnsi="Times New Roman" w:ascii="Times New Roman"/>
          <w:sz w:val="24"/>
          <w:szCs w:val="24"/>
        </w:rPr>
        <w:t>2016.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1D178C"/>
    <w:rsid w:val="00247EF0"/>
    <w:rsid w:val="002D6CE3"/>
    <w:rsid w:val="004503F8"/>
    <w:rsid w:val="004979BF"/>
    <w:rsid w:val="005739EE"/>
    <w:rsid w:val="00576119"/>
    <w:rsid w:val="00655078"/>
    <w:rsid w:val="00774751"/>
    <w:rsid w:val="00782157"/>
    <w:rsid w:val="007F5C1E"/>
    <w:rsid w:val="009E0292"/>
    <w:rsid w:val="00A44CA2"/>
    <w:rsid w:val="00BB038D"/>
    <w:rsid w:val="00BC4CEC"/>
    <w:rsid w:val="00C02610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7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9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9B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9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9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7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9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9B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9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9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St-699/2016-4</izvorni_sadrzaj>
    <derivirana_varijabla naziv="DomainObject.Oznaka_1">St-699/2016-4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 SZ</izvorni_sadrzaj>
    <derivirana_varijabla naziv="DomainObject.Predmet.Opis_1">ČL.429.ST.1.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St-699/2016</izvorni_sadrzaj>
    <derivirana_varijabla naziv="DomainObject.Predmet.OznakaBroj_1">St-699/2016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IMPERATOR j.d.o.o. za prijevoz i usluge</izvorni_sadrzaj>
    <derivirana_varijabla naziv="DomainObject.Predmet.ProtustrankaFormated_1">  IMPERATOR j.d.o.o. za prijevoz i usluge</derivirana_varijabla>
  </DomainObject.Predmet.ProtustrankaFormated>
  <DomainObject.Predmet.ProtustrankaFormatedOIB>
    <izvorni_sadrzaj>  IMPERATOR j.d.o.o. za prijevoz i usluge, OIB 80748064236</izvorni_sadrzaj>
    <derivirana_varijabla naziv="DomainObject.Predmet.ProtustrankaFormatedOIB_1">  IMPERATOR j.d.o.o. za prijevoz i usluge, OIB 80748064236</derivirana_varijabla>
  </DomainObject.Predmet.ProtustrankaFormatedOIB>
  <DomainObject.Predmet.ProtustrankaFormatedWithAdress>
    <izvorni_sadrzaj> IMPERATOR j.d.o.o. za prijevoz i usluge, Eugena Kvaternika 69, 35000 Slavonski Brod</izvorni_sadrzaj>
    <derivirana_varijabla naziv="DomainObject.Predmet.ProtustrankaFormatedWithAdress_1"> IMPERATOR j.d.o.o. za prijevoz i usluge, Eugena Kvaternika 69, 35000 Slavonski Brod</derivirana_varijabla>
  </DomainObject.Predmet.ProtustrankaFormatedWithAdress>
  <DomainObject.Predmet.ProtustrankaFormatedWithAdressOIB>
    <izvorni_sadrzaj> IMPERATOR j.d.o.o. za prijevoz i usluge, OIB 80748064236, Eugena Kvaternika 69, 35000 Slavonski Brod</izvorni_sadrzaj>
    <derivirana_varijabla naziv="DomainObject.Predmet.ProtustrankaFormatedWithAdressOIB_1"> IMPERATOR j.d.o.o. za prijevoz i usluge, OIB 80748064236, Eugena Kvaternika 69, 35000 Slavonski Brod</derivirana_varijabla>
  </DomainObject.Predmet.ProtustrankaFormatedWithAdressOIB>
  <DomainObject.Predmet.ProtustrankaWithAdress>
    <izvorni_sadrzaj>IMPERATOR j.d.o.o. za prijevoz i usluge Eugena Kvaternika 69, 35000 Slavonski Brod</izvorni_sadrzaj>
    <derivirana_varijabla naziv="DomainObject.Predmet.ProtustrankaWithAdress_1">IMPERATOR j.d.o.o. za prijevoz i usluge Eugena Kvaternika 69, 35000 Slavonski Brod</derivirana_varijabla>
  </DomainObject.Predmet.ProtustrankaWithAdress>
  <DomainObject.Predmet.ProtustrankaWithAdressOIB>
    <izvorni_sadrzaj>IMPERATOR j.d.o.o. za prijevoz i usluge, OIB 80748064236, Eugena Kvaternika 69, 35000 Slavonski Brod</izvorni_sadrzaj>
    <derivirana_varijabla naziv="DomainObject.Predmet.ProtustrankaWithAdressOIB_1">IMPERATOR j.d.o.o. za prijevoz i usluge, OIB 80748064236, Eugena Kvaternika 69, 35000 Slavonski Brod</derivirana_varijabla>
  </DomainObject.Predmet.ProtustrankaWithAdressOIB>
  <DomainObject.Predmet.ProtustrankaNazivFormated>
    <izvorni_sadrzaj>IMPERATOR j.d.o.o. za prijevoz i usluge</izvorni_sadrzaj>
    <derivirana_varijabla naziv="DomainObject.Predmet.ProtustrankaNazivFormated_1">IMPERATOR j.d.o.o. za prijevoz i usluge</derivirana_varijabla>
  </DomainObject.Predmet.ProtustrankaNazivFormated>
  <DomainObject.Predmet.ProtustrankaNazivFormatedOIB>
    <izvorni_sadrzaj>IMPERATOR j.d.o.o. za prijevoz i usluge, OIB 80748064236</izvorni_sadrzaj>
    <derivirana_varijabla naziv="DomainObject.Predmet.ProtustrankaNazivFormatedOIB_1">IMPERATOR j.d.o.o. za prijevoz i usluge, OIB 80748064236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25411.16</izvorni_sadrzaj>
    <derivirana_varijabla naziv="DomainObject.Predmet.TrenutnaVrijednost_1">25411.16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IMPERATOR j.d.o.o. za prijevoz i usluge</item>
    </izvorni_sadrzaj>
    <derivirana_varijabla naziv="DomainObject.Predmet.ProtuStrankaListFormated_1">
      <item>IMPERATOR j.d.o.o. za prijevoz i usluge</item>
    </derivirana_varijabla>
  </DomainObject.Predmet.ProtuStrankaListFormated>
  <DomainObject.Predmet.ProtuStrankaListFormatedOIB>
    <izvorni_sadrzaj>
      <item>IMPERATOR j.d.o.o. za prijevoz i usluge, OIB 80748064236</item>
    </izvorni_sadrzaj>
    <derivirana_varijabla naziv="DomainObject.Predmet.ProtuStrankaListFormatedOIB_1">
      <item>IMPERATOR j.d.o.o. za prijevoz i usluge, OIB 80748064236</item>
    </derivirana_varijabla>
  </DomainObject.Predmet.ProtuStrankaListFormatedOIB>
  <DomainObject.Predmet.ProtuStrankaListFormatedWithAdress>
    <izvorni_sadrzaj>
      <item>IMPERATOR j.d.o.o. za prijevoz i usluge, Eugena Kvaternika 69, 35000 Slavonski Brod</item>
    </izvorni_sadrzaj>
    <derivirana_varijabla naziv="DomainObject.Predmet.ProtuStrankaListFormatedWithAdress_1">
      <item>IMPERATOR j.d.o.o. za prijevoz i usluge, Eugena Kvaternika 69, 35000 Slavonski Brod</item>
    </derivirana_varijabla>
  </DomainObject.Predmet.ProtuStrankaListFormatedWithAdress>
  <DomainObject.Predmet.ProtuStrankaListFormatedWithAdressOIB>
    <izvorni_sadrzaj>
      <item>IMPERATOR j.d.o.o. za prijevoz i usluge, OIB 80748064236, Eugena Kvaternika 69, 35000 Slavonski Brod</item>
    </izvorni_sadrzaj>
    <derivirana_varijabla naziv="DomainObject.Predmet.ProtuStrankaListFormatedWithAdressOIB_1">
      <item>IMPERATOR j.d.o.o. za prijevoz i usluge, OIB 80748064236, Eugena Kvaternika 69, 35000 Slavonski Brod</item>
    </derivirana_varijabla>
  </DomainObject.Predmet.ProtuStrankaListFormatedWithAdressOIB>
  <DomainObject.Predmet.ProtuStrankaListNazivFormated>
    <izvorni_sadrzaj>
      <item>IMPERATOR j.d.o.o. za prijevoz i usluge</item>
    </izvorni_sadrzaj>
    <derivirana_varijabla naziv="DomainObject.Predmet.ProtuStrankaListNazivFormated_1">
      <item>IMPERATOR j.d.o.o. za prijevoz i usluge</item>
    </derivirana_varijabla>
  </DomainObject.Predmet.ProtuStrankaListNazivFormated>
  <DomainObject.Predmet.ProtuStrankaListNazivFormatedOIB>
    <izvorni_sadrzaj>
      <item>IMPERATOR j.d.o.o. za prijevoz i usluge, OIB 80748064236</item>
    </izvorni_sadrzaj>
    <derivirana_varijabla naziv="DomainObject.Predmet.ProtuStrankaListNazivFormatedOIB_1">
      <item>IMPERATOR j.d.o.o. za prijevoz i usluge, OIB 80748064236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St-699/2016-4</izvorni_sadrzaj>
    <derivirana_varijabla naziv="DomainObject.PoslovniBrojDokumenta_1">St-699/2016-4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IMPERATOR j.d.o.o. za prijevoz i usluge</izvorni_sadrzaj>
    <derivirana_varijabla naziv="DomainObject.Predmet.ProtustrankaIDrugi_1">IMPERATOR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IMPERATOR j.d.o.o. za prijevoz i usluge, OIB 80748064236, Eugena Kvaternika 69, 35000 Slavonski Brod</izvorni_sadrzaj>
    <derivirana_varijabla naziv="DomainObject.Predmet.ProtustrankaIDrugiAdressOIB_1">IMPERATOR j.d.o.o. za prijevoz i usluge, OIB 80748064236, Eugena Kvaternika 69,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IMPERATOR j.d.o.o. za prijevoz i usluge</item>
    </izvorni_sadrzaj>
    <derivirana_varijabla naziv="DomainObject.Predmet.SudioniciListNaziv_1">
      <item>Financijska agencija</item>
      <item>IMPERATOR j.d.o.o. za prijevoz i usluge</item>
    </derivirana_varijabla>
  </DomainObject.Predmet.SudioniciListNaziv>
  <DomainObject.Predmet.SudioniciListAdressOIB>
    <izvorni_sadrzaj>
      <item>Financijska agencija, OIB 85821130368, Ulica grada Vukovara 70,10000 Zagreb</item>
      <item>IMPERATOR j.d.o.o. za prijevoz i usluge, OIB 80748064236, Eugena Kvaternika 69,35000 Slavonski Brod</item>
    </izvorni_sadrzaj>
    <derivirana_varijabla naziv="DomainObject.Predmet.SudioniciListAdressOIB_1">
      <item>Financijska agencija, OIB 85821130368, Ulica grada Vukovara 70,10000 Zagreb</item>
      <item>IMPERATOR j.d.o.o. za prijevoz i usluge, OIB 80748064236, Eugena Kvaternika 69,35000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80748064236</item>
    </izvorni_sadrzaj>
    <derivirana_varijabla naziv="DomainObject.Predmet.SudioniciListNazivOIB_1">
      <item>, OIB 85821130368</item>
      <item>, OIB 80748064236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667</properties:Words>
  <properties:Characters>3590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2016-06-13T11:02:00Z</dcterms:created>
  <dc:creator>wsadmin</dc:creator>
  <cp:lastModifiedBy>wsadmin</cp:lastModifiedBy>
  <cp:lastPrinted>2016-06-13T11:01:00Z</cp:lastPrinted>
  <dcterms:modified xmlns:xsi="http://www.w3.org/2001/XMLSchema-instance" xsi:type="dcterms:W3CDTF">2016-06-13T11:03:00Z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St-699/2016-4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