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dbbf" w14:paraId="eb5dbbf" w:rsidRDefault="00D51523" w:rsidP="008615FD" w:rsidR="00D51523" w:rsidRPr="00FB30BF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FB30BF">
      <w:r w:rsidRPr="00FB30BF">
        <w:rPr>
          <w:rStyle w:val="Naglaeno"/>
          <w:b w:val="false"/>
        </w:rPr>
        <w:t xml:space="preserve">             </w:t>
      </w:r>
      <w:r w:rsidR="00574060" w:rsidRPr="00FB30BF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FB30BF"/>
    <w:p w:rsidRDefault="008615FD" w:rsidP="008615FD" w:rsidR="008615FD" w:rsidRPr="00FB30BF">
      <w:pPr>
        <w:ind w:hanging="720" w:left="360"/>
      </w:pPr>
      <w:r w:rsidRPr="00FB30BF">
        <w:t xml:space="preserve">     </w:t>
      </w:r>
      <w:r w:rsidR="00A8162D" w:rsidRPr="00FB30BF">
        <w:t xml:space="preserve">   </w:t>
      </w:r>
      <w:r w:rsidRPr="00FB30BF">
        <w:t>REPUBLIKA HRVATSKA</w:t>
      </w:r>
    </w:p>
    <w:p w:rsidRDefault="008615FD" w:rsidP="00737216" w:rsidR="009A7277" w:rsidRPr="00FB30BF">
      <w:pPr>
        <w:ind w:hanging="720" w:left="360"/>
      </w:pPr>
      <w:r w:rsidRPr="00FB30BF">
        <w:t xml:space="preserve">     TRGOVAČKI SUD U OSIJEKU</w:t>
      </w:r>
    </w:p>
    <w:p w:rsidRDefault="00FB76BC" w:rsidP="00017121" w:rsidR="00FB76BC" w:rsidRPr="00FB30BF"/>
    <w:p w:rsidRDefault="00737216" w:rsidP="00737216" w:rsidR="00737216" w:rsidRPr="00FB30BF">
      <w:pPr>
        <w:ind w:hanging="720" w:left="360"/>
      </w:pPr>
    </w:p>
    <w:p w:rsidRDefault="00503A10" w:rsidP="00503A10" w:rsidR="00503A1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503A10" w:rsidP="00503A10" w:rsidR="00503A10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503A10" w:rsidP="00503A10" w:rsidR="00503A10">
      <w:pPr>
        <w:jc w:val="center"/>
        <w:rPr>
          <w:bCs/>
        </w:rPr>
      </w:pPr>
    </w:p>
    <w:p w:rsidRDefault="00503A10" w:rsidP="00503A10" w:rsidR="00503A10">
      <w:pPr>
        <w:jc w:val="center"/>
        <w:rPr>
          <w:b/>
          <w:bCs/>
        </w:rPr>
      </w:pPr>
    </w:p>
    <w:p w:rsidRDefault="00503A10" w:rsidP="00503A10" w:rsidR="00503A10">
      <w:pPr>
        <w:ind w:firstLine="708"/>
        <w:jc w:val="both"/>
      </w:pPr>
      <w:r>
        <w:t xml:space="preserve">TRGOVAČKI SUD U OSIJEKU, po </w:t>
      </w:r>
      <w:r w:rsidR="00017121">
        <w:t xml:space="preserve">stečajnom </w:t>
      </w:r>
      <w:r>
        <w:t xml:space="preserve">sucu mr. sc. Boris Vuković, u stečajnom predmetu povodom zahtjeva </w:t>
      </w:r>
      <w:r w:rsidR="00017121">
        <w:t>Financijske agencije Regionalni centar Zagreb, Podružnica Zagreb, Trg svi</w:t>
      </w:r>
      <w:r w:rsidR="00622674">
        <w:t xml:space="preserve">banjskih žrtava 1995. 1, Zagreb, OIB 85821130368, </w:t>
      </w:r>
      <w:r w:rsidR="00017121">
        <w:t>za provedbu skraćenog stečajnog postupka nad dužnikom ŠPORTSKA ŠKOLA SPORTI, Prve Poljanice 7, Zagreb, Registarski broj: 21004975, OIB: 45706382626</w:t>
      </w:r>
      <w:r>
        <w:rPr>
          <w:b/>
        </w:rPr>
        <w:t xml:space="preserve">, </w:t>
      </w:r>
      <w:r>
        <w:t xml:space="preserve">dana </w:t>
      </w:r>
      <w:r w:rsidR="00017121">
        <w:t>17. veljače 2017. godine</w:t>
      </w:r>
    </w:p>
    <w:p w:rsidRDefault="00017121" w:rsidP="00503A10" w:rsidR="00017121">
      <w:pPr>
        <w:ind w:firstLine="708"/>
        <w:jc w:val="both"/>
        <w:rPr>
          <w:b/>
        </w:rPr>
      </w:pPr>
    </w:p>
    <w:p w:rsidRDefault="00503A10" w:rsidP="00503A10" w:rsidR="00503A10">
      <w:pPr>
        <w:jc w:val="both"/>
      </w:pPr>
      <w:r>
        <w:t xml:space="preserve">                                                            </w:t>
      </w:r>
    </w:p>
    <w:p w:rsidRDefault="00503A10" w:rsidP="00503A10" w:rsidR="00503A10">
      <w:pPr>
        <w:jc w:val="center"/>
        <w:rPr>
          <w:bCs/>
        </w:rPr>
      </w:pPr>
      <w:r>
        <w:t xml:space="preserve">    r i j e š i o   j e</w:t>
      </w:r>
    </w:p>
    <w:p w:rsidRDefault="00503A10" w:rsidP="00503A10" w:rsidR="00503A10">
      <w:pPr>
        <w:jc w:val="both"/>
      </w:pPr>
    </w:p>
    <w:p w:rsidRDefault="00017121" w:rsidP="00503A10" w:rsidR="00017121">
      <w:pPr>
        <w:jc w:val="both"/>
      </w:pPr>
    </w:p>
    <w:p w:rsidRDefault="00503A10" w:rsidP="00503A10" w:rsidR="00503A10">
      <w:pPr>
        <w:jc w:val="both"/>
      </w:pPr>
      <w:r>
        <w:rPr>
          <w:b/>
        </w:rPr>
        <w:tab/>
      </w:r>
      <w:r>
        <w:t>I. Stavlja se izvan snage rješenje Trgovačkog suda u Osijeku poslovni broj St-</w:t>
      </w:r>
      <w:r w:rsidR="00017121">
        <w:t>2467</w:t>
      </w:r>
      <w:r>
        <w:t xml:space="preserve">/16-4 od </w:t>
      </w:r>
      <w:r w:rsidR="00017121">
        <w:t xml:space="preserve">3. veljače 2017. godine </w:t>
      </w:r>
      <w:r>
        <w:t xml:space="preserve">objavljeno dana </w:t>
      </w:r>
      <w:r w:rsidR="00017121">
        <w:t>3. veljače 2017</w:t>
      </w:r>
      <w:r>
        <w:t>.</w:t>
      </w:r>
      <w:r w:rsidR="00017121">
        <w:t xml:space="preserve"> godine</w:t>
      </w:r>
      <w:r>
        <w:t xml:space="preserve"> na mrežnoj stranici e-oglasna ploča sudova. </w:t>
      </w:r>
    </w:p>
    <w:p w:rsidRDefault="00503A10" w:rsidP="00503A10" w:rsidR="00503A10">
      <w:pPr>
        <w:ind w:left="360"/>
        <w:jc w:val="both"/>
      </w:pPr>
    </w:p>
    <w:p w:rsidRDefault="00503A10" w:rsidP="00503A10" w:rsidR="00503A10">
      <w:pPr>
        <w:jc w:val="both"/>
      </w:pPr>
      <w:r>
        <w:tab/>
        <w:t xml:space="preserve">II. Obustavlja se skraćeni stečajni postupak nad dužnikom </w:t>
      </w:r>
      <w:r w:rsidR="00017121">
        <w:t>ŠPORTSKA ŠKOLA SPORTI, Prve Poljanice 7, Zagreb, Registarski broj: 21004975, OIB: 45706382626</w:t>
      </w:r>
      <w:r>
        <w:t>.</w:t>
      </w:r>
      <w:r>
        <w:rPr>
          <w:b/>
        </w:rPr>
        <w:t xml:space="preserve">  </w:t>
      </w:r>
    </w:p>
    <w:p w:rsidRDefault="00503A10" w:rsidP="00503A10" w:rsidR="00503A10">
      <w:pPr>
        <w:jc w:val="both"/>
      </w:pPr>
    </w:p>
    <w:p w:rsidRDefault="00503A10" w:rsidP="00503A10" w:rsidR="00503A10">
      <w:pPr>
        <w:pStyle w:val="Naslov1"/>
        <w:jc w:val="left"/>
        <w:rPr>
          <w:lang w:val="hr-HR"/>
        </w:rPr>
      </w:pPr>
    </w:p>
    <w:p w:rsidRDefault="00503A10" w:rsidP="00503A10" w:rsidR="00503A1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503A10" w:rsidP="00503A10" w:rsidR="00503A10">
      <w:pPr>
        <w:pStyle w:val="Naslov1"/>
        <w:rPr>
          <w:b w:val="false"/>
          <w:lang w:val="hr-HR"/>
        </w:rPr>
      </w:pPr>
    </w:p>
    <w:p w:rsidRDefault="00017121" w:rsidP="00503A10" w:rsidR="00017121">
      <w:pPr>
        <w:pStyle w:val="Naslov1"/>
        <w:rPr>
          <w:b w:val="false"/>
          <w:lang w:val="hr-HR"/>
        </w:rPr>
      </w:pPr>
    </w:p>
    <w:p w:rsidRDefault="00503A10" w:rsidP="00503A10" w:rsidR="00503A10">
      <w:pPr>
        <w:ind w:firstLine="720"/>
        <w:jc w:val="both"/>
      </w:pPr>
      <w:r>
        <w:t xml:space="preserve">FINA </w:t>
      </w:r>
      <w:r w:rsidR="00622674">
        <w:t xml:space="preserve">Regionalni centar Zagreb, Podružnica Zagreb, Trg svibanjskih žrtava 1995. 1, Zagreb, OIB 85821130368 </w:t>
      </w:r>
      <w:r>
        <w:t xml:space="preserve">je </w:t>
      </w:r>
      <w:r w:rsidR="00622674">
        <w:t>20. lipnja 2016. godine</w:t>
      </w:r>
      <w:r>
        <w:t xml:space="preserve"> dostavila Trgovačkom sudu u Zagrebu zahtjev za provedbu skraćenog stečajnog postupka nad dužnikom </w:t>
      </w:r>
      <w:r w:rsidR="00622674">
        <w:t>ŠPORTSKA ŠKOLA SPORTI, Prve Poljanice 7, Zagreb, Registarski broj: 21004975, OIB: 45706382626</w:t>
      </w:r>
      <w:r>
        <w:t>.</w:t>
      </w:r>
    </w:p>
    <w:p w:rsidRDefault="00622674" w:rsidP="00503A10" w:rsidR="00622674">
      <w:pPr>
        <w:ind w:firstLine="720"/>
        <w:jc w:val="both"/>
      </w:pPr>
    </w:p>
    <w:p w:rsidRDefault="00503A10" w:rsidP="00503A10" w:rsidR="00503A10">
      <w:pPr>
        <w:ind w:firstLine="720"/>
        <w:jc w:val="both"/>
      </w:pPr>
      <w:r>
        <w:t xml:space="preserve">Temeljem rješenja Visokog trgovačkog suda RH u Zagrebu </w:t>
      </w:r>
      <w:r w:rsidR="00622674">
        <w:t xml:space="preserve">broj 31-Su-958/16-3 od 20. rujna 2016. godine </w:t>
      </w:r>
      <w:r>
        <w:t xml:space="preserve"> je određen Trgovački sud u Osijeku kao drugi stvarno nadležni sud, za postupanje u stečajnim predmetima Trgovačkog suda u Zagrebu, te je Trgovački sud u Zagrebu ustupio ovome sudu navedeni stečajni predmet na daljnji postupak.</w:t>
      </w:r>
    </w:p>
    <w:p w:rsidRDefault="00622674" w:rsidP="00503A10" w:rsidR="00622674">
      <w:pPr>
        <w:ind w:firstLine="720"/>
        <w:jc w:val="both"/>
      </w:pPr>
    </w:p>
    <w:p w:rsidRDefault="00503A10" w:rsidP="00622674" w:rsidR="005022F8">
      <w:pPr>
        <w:ind w:firstLine="720"/>
        <w:jc w:val="both"/>
      </w:pPr>
      <w:r>
        <w:rPr>
          <w:bCs/>
        </w:rPr>
        <w:t>Trgovački sud u Osijeku je sukladno čl. 431. st. l</w:t>
      </w:r>
      <w:r w:rsidR="00622674">
        <w:rPr>
          <w:bCs/>
        </w:rPr>
        <w:t>.</w:t>
      </w:r>
      <w:r>
        <w:rPr>
          <w:bCs/>
        </w:rPr>
        <w:t xml:space="preserve"> i 2</w:t>
      </w:r>
      <w:r w:rsidR="00622674">
        <w:rPr>
          <w:bCs/>
        </w:rPr>
        <w:t>.</w:t>
      </w:r>
      <w:r>
        <w:rPr>
          <w:bCs/>
        </w:rPr>
        <w:t xml:space="preserve"> St</w:t>
      </w:r>
      <w:r>
        <w:t>ečajnog zakona („Narodne novine“ b</w:t>
      </w:r>
      <w:r w:rsidR="00F159FD">
        <w:t>r. 71/15. u daljnjem tekstu SZ</w:t>
      </w:r>
      <w:r>
        <w:t xml:space="preserve">) donio rješenje poslovni broj </w:t>
      </w:r>
      <w:r w:rsidR="00622674">
        <w:t>St-2467/16-4 od 3. veljače 2017. godine</w:t>
      </w:r>
      <w:r>
        <w:t xml:space="preserve"> kojim je istodobno otvorio i zaključio stečajni postupak nad dužnikom </w:t>
      </w:r>
      <w:r w:rsidR="00622674">
        <w:t xml:space="preserve">ŠPORTSKA ŠKOLA SPORTI, Prve Poljanice 7, Zagreb, Registarski broj: 21004975, OIB: </w:t>
      </w:r>
    </w:p>
    <w:p w:rsidRDefault="00622674" w:rsidP="005022F8" w:rsidR="00503A10">
      <w:pPr>
        <w:jc w:val="both"/>
      </w:pPr>
      <w:r>
        <w:lastRenderedPageBreak/>
        <w:t>45706382626</w:t>
      </w:r>
      <w:r w:rsidR="00503A10">
        <w:t xml:space="preserve">, te je navedeno rješenje objavio na mrežnoj stranici e-oglasna ploča sudova dana </w:t>
      </w:r>
      <w:r>
        <w:t>3. veljače 2016. godine.</w:t>
      </w:r>
      <w:r w:rsidR="00503A10">
        <w:t xml:space="preserve">  </w:t>
      </w:r>
      <w:r>
        <w:t xml:space="preserve"> </w:t>
      </w:r>
    </w:p>
    <w:p w:rsidRDefault="00503A10" w:rsidP="00503A10" w:rsidR="00503A10">
      <w:pPr>
        <w:jc w:val="both"/>
      </w:pPr>
    </w:p>
    <w:p w:rsidRDefault="00503A10" w:rsidP="00503A10" w:rsidR="0018309E">
      <w:pPr>
        <w:ind w:firstLine="720"/>
        <w:jc w:val="both"/>
      </w:pPr>
      <w:r>
        <w:t xml:space="preserve">Podneskom zaprimljenim kod ovog suda </w:t>
      </w:r>
      <w:r w:rsidR="005022F8">
        <w:t>16. veljače 2017. godine</w:t>
      </w:r>
      <w:r>
        <w:t xml:space="preserve"> stečajni dužnik je </w:t>
      </w:r>
      <w:r w:rsidRPr="0018309E">
        <w:t xml:space="preserve">naveo da </w:t>
      </w:r>
      <w:r w:rsidR="005022F8" w:rsidRPr="0018309E">
        <w:t xml:space="preserve">je svoja dugovanja </w:t>
      </w:r>
      <w:r w:rsidR="0018309E">
        <w:t xml:space="preserve">u potpunosti podmirio i da račun dužnika više nije u blokadi te je priložio potvrdu FINE </w:t>
      </w:r>
      <w:r w:rsidRPr="0018309E">
        <w:t xml:space="preserve">RC Zagreb, Podružnica Zagreb o deblokadi računa i novčanih sredstava </w:t>
      </w:r>
      <w:proofErr w:type="spellStart"/>
      <w:r w:rsidRPr="0018309E">
        <w:t>ovršenika</w:t>
      </w:r>
      <w:proofErr w:type="spellEnd"/>
      <w:r w:rsidRPr="0018309E">
        <w:t xml:space="preserve"> </w:t>
      </w:r>
      <w:r w:rsidR="0018309E">
        <w:t>na dan</w:t>
      </w:r>
      <w:r w:rsidRPr="0018309E">
        <w:t xml:space="preserve"> </w:t>
      </w:r>
      <w:r w:rsidR="005022F8" w:rsidRPr="0018309E">
        <w:t>15. veljače 2017. godine</w:t>
      </w:r>
      <w:r w:rsidR="0018309E">
        <w:t xml:space="preserve"> iz koje je vidljivo da</w:t>
      </w:r>
      <w:r w:rsidRPr="0018309E">
        <w:t xml:space="preserve"> dužnik na dan izdavanja potvrde nema neizvršenih osnova za plaćanje u očevidniku redoslijeda naplate</w:t>
      </w:r>
      <w:r w:rsidR="0018309E">
        <w:t>.</w:t>
      </w:r>
    </w:p>
    <w:p w:rsidRDefault="0018309E" w:rsidP="00503A10" w:rsidR="00503A10">
      <w:pPr>
        <w:ind w:firstLine="720"/>
        <w:jc w:val="both"/>
      </w:pPr>
      <w:r>
        <w:t xml:space="preserve"> </w:t>
      </w:r>
    </w:p>
    <w:p w:rsidRDefault="00503A10" w:rsidP="00503A10" w:rsidR="00503A10">
      <w:pPr>
        <w:ind w:firstLine="720"/>
        <w:jc w:val="both"/>
      </w:pPr>
      <w:r>
        <w:t>Iz navedenog slijedi da je dužnik i prije donošenja rješenja o otvaranju i zaključenju skraćenog stečajnog postupka postao sposoban za plaćanje slijedom čega je navedeno rješenje valjalo staviti izvan snage i obustaviti skraćeni stečajni postupak te riješiti kao u izre</w:t>
      </w:r>
      <w:r w:rsidR="005022F8">
        <w:t>ci sukladno čl. 128. st. 9. SZ</w:t>
      </w:r>
      <w:r>
        <w:t xml:space="preserve">.   </w:t>
      </w:r>
    </w:p>
    <w:p w:rsidRDefault="00503A10" w:rsidP="00503A10" w:rsidR="00503A10">
      <w:pPr>
        <w:jc w:val="both"/>
      </w:pPr>
    </w:p>
    <w:p w:rsidRDefault="00503A10" w:rsidP="00503A10" w:rsidR="00503A10">
      <w:pPr>
        <w:jc w:val="both"/>
      </w:pPr>
    </w:p>
    <w:p w:rsidRDefault="00503A10" w:rsidP="00503A10" w:rsidR="00503A10">
      <w:pPr>
        <w:jc w:val="center"/>
      </w:pPr>
      <w:r>
        <w:t>U Osijeku 17. veljače 2017.</w:t>
      </w:r>
    </w:p>
    <w:p w:rsidRDefault="00503A10" w:rsidP="00503A10" w:rsidR="00503A10">
      <w:pPr>
        <w:jc w:val="both"/>
      </w:pPr>
    </w:p>
    <w:p w:rsidRDefault="00503A10" w:rsidP="00503A10" w:rsidR="00503A1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503A10" w:rsidP="00503A10" w:rsidR="00503A10">
      <w:pPr>
        <w:ind w:left="4956"/>
        <w:jc w:val="center"/>
      </w:pPr>
      <w:r>
        <w:t xml:space="preserve">       mr. sc. Boris Vuković</w:t>
      </w:r>
    </w:p>
    <w:p w:rsidRDefault="00503A10" w:rsidP="00503A10" w:rsidR="00503A10">
      <w:pPr>
        <w:ind w:left="4956"/>
        <w:jc w:val="center"/>
      </w:pPr>
    </w:p>
    <w:p w:rsidRDefault="00503A10" w:rsidP="00503A10" w:rsidR="00503A10">
      <w:pPr>
        <w:ind w:left="4956"/>
        <w:jc w:val="center"/>
      </w:pPr>
    </w:p>
    <w:p w:rsidRDefault="00503A10" w:rsidP="00503A10" w:rsidR="00503A10">
      <w:pPr>
        <w:ind w:left="4956"/>
        <w:jc w:val="center"/>
      </w:pPr>
    </w:p>
    <w:p w:rsidRDefault="00503A10" w:rsidP="00503A10" w:rsidR="00503A10">
      <w:pPr>
        <w:tabs>
          <w:tab w:pos="8640" w:val="right"/>
        </w:tabs>
        <w:jc w:val="both"/>
      </w:pPr>
      <w:r>
        <w:t xml:space="preserve">Zapisničar: Danijela </w:t>
      </w:r>
      <w:proofErr w:type="spellStart"/>
      <w:r>
        <w:t>Špeletić</w:t>
      </w:r>
      <w:proofErr w:type="spellEnd"/>
      <w:r>
        <w:t xml:space="preserve">                        </w:t>
      </w:r>
    </w:p>
    <w:p w:rsidRDefault="00503A10" w:rsidP="00503A10" w:rsidR="00503A10">
      <w:pPr>
        <w:tabs>
          <w:tab w:pos="8640" w:val="right"/>
        </w:tabs>
        <w:jc w:val="both"/>
      </w:pPr>
    </w:p>
    <w:p w:rsidRDefault="00503A10" w:rsidP="00503A10" w:rsidR="00503A10">
      <w:pPr>
        <w:tabs>
          <w:tab w:pos="8640" w:val="right"/>
        </w:tabs>
        <w:jc w:val="both"/>
      </w:pPr>
    </w:p>
    <w:p w:rsidRDefault="00503A10" w:rsidP="00503A10" w:rsidR="00503A10">
      <w:pPr>
        <w:tabs>
          <w:tab w:pos="8640" w:val="right"/>
        </w:tabs>
        <w:jc w:val="both"/>
      </w:pPr>
      <w:r>
        <w:t>POUKA O PRAVNOM LIJEKU:</w:t>
      </w:r>
    </w:p>
    <w:p w:rsidRDefault="00503A10" w:rsidP="00503A10" w:rsidR="00503A10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503A10" w:rsidP="00503A10" w:rsidR="00503A10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503A10" w:rsidP="00503A10" w:rsidR="00503A10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03A10" w:rsidP="00503A10" w:rsidR="00503A10">
      <w:pPr>
        <w:jc w:val="both"/>
        <w:rPr>
          <w:bCs/>
        </w:rPr>
      </w:pPr>
      <w:r>
        <w:rPr>
          <w:bCs/>
        </w:rPr>
        <w:t>D N A :</w:t>
      </w:r>
    </w:p>
    <w:p w:rsidRDefault="00503A10" w:rsidP="00503A10" w:rsidR="00503A10">
      <w:pPr>
        <w:numPr>
          <w:ilvl w:val="0"/>
          <w:numId w:val="13"/>
        </w:numPr>
        <w:jc w:val="both"/>
      </w:pPr>
      <w:r>
        <w:t>Predlagatelju na njihov poslovni broj</w:t>
      </w:r>
    </w:p>
    <w:p w:rsidRDefault="00503A10" w:rsidP="00503A10" w:rsidR="00503A10">
      <w:pPr>
        <w:numPr>
          <w:ilvl w:val="0"/>
          <w:numId w:val="13"/>
        </w:numPr>
        <w:jc w:val="both"/>
      </w:pPr>
      <w:r>
        <w:t xml:space="preserve">Dužniku  </w:t>
      </w:r>
    </w:p>
    <w:p w:rsidRDefault="00503A10" w:rsidP="00503A10" w:rsidR="00503A10">
      <w:pPr>
        <w:numPr>
          <w:ilvl w:val="0"/>
          <w:numId w:val="13"/>
        </w:numPr>
        <w:jc w:val="both"/>
      </w:pPr>
      <w:r>
        <w:t xml:space="preserve">e-oglasna ploča suda  </w:t>
      </w:r>
    </w:p>
    <w:p w:rsidRDefault="00503A10" w:rsidP="00503A10" w:rsidR="00503A10">
      <w:pPr>
        <w:numPr>
          <w:ilvl w:val="0"/>
          <w:numId w:val="13"/>
        </w:numPr>
        <w:jc w:val="both"/>
      </w:pPr>
      <w:r>
        <w:t>St.</w:t>
      </w:r>
      <w:r w:rsidR="005022F8">
        <w:t xml:space="preserve"> upravitelj Mladen </w:t>
      </w:r>
      <w:proofErr w:type="spellStart"/>
      <w:r w:rsidR="005022F8">
        <w:t>Beljo</w:t>
      </w:r>
      <w:proofErr w:type="spellEnd"/>
      <w:r w:rsidR="005022F8">
        <w:t>, Vinkovci, Antuna Mihanovića 1</w:t>
      </w:r>
      <w:r>
        <w:t xml:space="preserve">       </w:t>
      </w:r>
    </w:p>
    <w:p w:rsidRDefault="005022F8" w:rsidP="00503A10" w:rsidR="00503A10">
      <w:pPr>
        <w:numPr>
          <w:ilvl w:val="0"/>
          <w:numId w:val="13"/>
        </w:numPr>
        <w:jc w:val="both"/>
      </w:pPr>
      <w:r>
        <w:t>kal. 15.3</w:t>
      </w:r>
      <w:r w:rsidR="00503A10">
        <w:t>.</w:t>
      </w:r>
      <w:r w:rsidR="00D766D2">
        <w:t>20</w:t>
      </w:r>
      <w:r w:rsidR="00503A10">
        <w:t xml:space="preserve">17.   </w:t>
      </w:r>
    </w:p>
    <w:p w:rsidRDefault="00503A10" w:rsidP="00503A10" w:rsidR="00503A10">
      <w:pPr>
        <w:ind w:left="360"/>
        <w:jc w:val="both"/>
      </w:pPr>
      <w:r>
        <w:t xml:space="preserve">                     </w:t>
      </w:r>
    </w:p>
    <w:p w:rsidRDefault="00503A10" w:rsidP="00503A10" w:rsidR="00503A10">
      <w:pPr>
        <w:jc w:val="both"/>
        <w:rPr>
          <w:b/>
          <w:bCs/>
        </w:rPr>
      </w:pPr>
    </w:p>
    <w:p w:rsidRDefault="005E26ED" w:rsidP="005E26ED" w:rsidR="005E26ED" w:rsidRPr="00FB30BF">
      <w:pPr>
        <w:jc w:val="both"/>
      </w:pPr>
      <w:r w:rsidRPr="00FB30BF">
        <w:t xml:space="preserve">                                                </w:t>
      </w:r>
    </w:p>
    <w:p w:rsidRDefault="00FB76BC" w:rsidP="00BB0522" w:rsidR="00FB76BC" w:rsidRPr="00FB30BF">
      <w:pPr>
        <w:jc w:val="both"/>
      </w:pPr>
    </w:p>
    <w:p w:rsidRDefault="008615FD" w:rsidP="008615FD" w:rsidR="008615FD" w:rsidRPr="00FB30BF"/>
    <w:p w:rsidRDefault="008615FD" w:rsidP="008615FD" w:rsidR="008615FD" w:rsidRPr="00FB30BF">
      <w:pPr>
        <w:pStyle w:val="Tijeloteksta"/>
        <w:jc w:val="left"/>
        <w:rPr>
          <w:sz w:val="24"/>
        </w:rPr>
      </w:pP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  <w:t xml:space="preserve"> </w:t>
      </w:r>
      <w:r w:rsidRPr="00FB30B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  <w:r w:rsidRPr="00FB30BF">
        <w:rPr>
          <w:sz w:val="24"/>
        </w:rPr>
        <w:t xml:space="preserve">                                                                                                                                </w:t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</w:p>
    <w:p w:rsidRDefault="008615FD" w:rsidP="008615FD" w:rsidR="008615FD" w:rsidRPr="00FB30BF">
      <w:pPr>
        <w:pStyle w:val="Tijeloteksta"/>
        <w:jc w:val="left"/>
        <w:rPr>
          <w:sz w:val="24"/>
        </w:rPr>
      </w:pP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  <w:t xml:space="preserve">   </w:t>
      </w:r>
      <w:r w:rsidRPr="00FB30B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6D3C3F" w:rsidP="008615FD" w:rsidR="006D3C3F" w:rsidRPr="00FB30BF"/>
    <w:sectPr w:rsidSect="00606835" w:rsidR="006D3C3F" w:rsidRPr="00FB30B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566" w:rsidR="00084566">
      <w:r>
        <w:separator/>
      </w:r>
    </w:p>
  </w:endnote>
  <w:endnote w:id="0" w:type="continuationSeparator">
    <w:p w:rsidRDefault="00084566" w:rsidR="00084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566" w:rsidR="00084566">
      <w:r>
        <w:separator/>
      </w:r>
    </w:p>
  </w:footnote>
  <w:footnote w:id="0" w:type="continuationSeparator">
    <w:p w:rsidRDefault="00084566" w:rsidR="00084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61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5559" w:rsidP="001A5559" w:rsidR="001A5559">
    <w:pPr>
      <w:jc w:val="right"/>
    </w:pPr>
    <w:r>
      <w:t>7 St-2467/16-7</w:t>
    </w:r>
  </w:p>
  <w:p w:rsidRDefault="001A5559" w:rsidP="001A5559" w:rsidR="001A5559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1A5559">
      <w:t>2467</w:t>
    </w:r>
    <w:r w:rsidR="00D33442">
      <w:t>/</w:t>
    </w:r>
    <w:r w:rsidR="001A5559">
      <w:t>16-7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5E3"/>
    <w:rsid w:val="00010F89"/>
    <w:rsid w:val="00011F2C"/>
    <w:rsid w:val="00014FBE"/>
    <w:rsid w:val="0001644A"/>
    <w:rsid w:val="00017121"/>
    <w:rsid w:val="00017DD7"/>
    <w:rsid w:val="000201CE"/>
    <w:rsid w:val="00020A8B"/>
    <w:rsid w:val="00021722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5E4A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DA1"/>
    <w:rsid w:val="00073F19"/>
    <w:rsid w:val="00075B92"/>
    <w:rsid w:val="000760D8"/>
    <w:rsid w:val="0007641F"/>
    <w:rsid w:val="00080CCB"/>
    <w:rsid w:val="00082BE6"/>
    <w:rsid w:val="0008385F"/>
    <w:rsid w:val="00083D2D"/>
    <w:rsid w:val="00084566"/>
    <w:rsid w:val="00087A9D"/>
    <w:rsid w:val="000900DB"/>
    <w:rsid w:val="00090BC8"/>
    <w:rsid w:val="00091B1D"/>
    <w:rsid w:val="00091C60"/>
    <w:rsid w:val="00093500"/>
    <w:rsid w:val="00097240"/>
    <w:rsid w:val="00097321"/>
    <w:rsid w:val="000A1475"/>
    <w:rsid w:val="000A1632"/>
    <w:rsid w:val="000A1CE6"/>
    <w:rsid w:val="000A2CEB"/>
    <w:rsid w:val="000A3977"/>
    <w:rsid w:val="000A3E11"/>
    <w:rsid w:val="000A42C8"/>
    <w:rsid w:val="000A648E"/>
    <w:rsid w:val="000A67FA"/>
    <w:rsid w:val="000A7C03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7DB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0C3A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09E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5559"/>
    <w:rsid w:val="001A619E"/>
    <w:rsid w:val="001B1AAC"/>
    <w:rsid w:val="001B22AA"/>
    <w:rsid w:val="001B33F4"/>
    <w:rsid w:val="001B4F31"/>
    <w:rsid w:val="001B753A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3BE6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51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5AC"/>
    <w:rsid w:val="002D09BB"/>
    <w:rsid w:val="002D3940"/>
    <w:rsid w:val="002D4076"/>
    <w:rsid w:val="002D50AA"/>
    <w:rsid w:val="002D5E8D"/>
    <w:rsid w:val="002E17E7"/>
    <w:rsid w:val="002E2327"/>
    <w:rsid w:val="002E32EB"/>
    <w:rsid w:val="002E32F1"/>
    <w:rsid w:val="002E4945"/>
    <w:rsid w:val="002E67D0"/>
    <w:rsid w:val="002E741D"/>
    <w:rsid w:val="002E7F5F"/>
    <w:rsid w:val="002F0292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5C8C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763"/>
    <w:rsid w:val="00365E87"/>
    <w:rsid w:val="00371081"/>
    <w:rsid w:val="0037380B"/>
    <w:rsid w:val="0037417F"/>
    <w:rsid w:val="00374643"/>
    <w:rsid w:val="003751E5"/>
    <w:rsid w:val="0037659F"/>
    <w:rsid w:val="0037747C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505B"/>
    <w:rsid w:val="003C7070"/>
    <w:rsid w:val="003C7E9D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0C87"/>
    <w:rsid w:val="003F451F"/>
    <w:rsid w:val="003F686D"/>
    <w:rsid w:val="0040025C"/>
    <w:rsid w:val="00401E16"/>
    <w:rsid w:val="00402C20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B4A"/>
    <w:rsid w:val="0041727C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8EB"/>
    <w:rsid w:val="00442D99"/>
    <w:rsid w:val="004458F1"/>
    <w:rsid w:val="00446E1B"/>
    <w:rsid w:val="00450039"/>
    <w:rsid w:val="004505D5"/>
    <w:rsid w:val="00450BD1"/>
    <w:rsid w:val="004522C2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0CA"/>
    <w:rsid w:val="004A5B9A"/>
    <w:rsid w:val="004A62DA"/>
    <w:rsid w:val="004B04B1"/>
    <w:rsid w:val="004B249C"/>
    <w:rsid w:val="004B2A88"/>
    <w:rsid w:val="004B2DA8"/>
    <w:rsid w:val="004B3EE8"/>
    <w:rsid w:val="004B6D82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47B7"/>
    <w:rsid w:val="004E5A87"/>
    <w:rsid w:val="004E782D"/>
    <w:rsid w:val="004F0B03"/>
    <w:rsid w:val="004F2AA7"/>
    <w:rsid w:val="004F3C29"/>
    <w:rsid w:val="004F422A"/>
    <w:rsid w:val="004F5289"/>
    <w:rsid w:val="004F5315"/>
    <w:rsid w:val="004F5AF1"/>
    <w:rsid w:val="005013B9"/>
    <w:rsid w:val="005022F8"/>
    <w:rsid w:val="00502501"/>
    <w:rsid w:val="00503088"/>
    <w:rsid w:val="00503A10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142D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5CE6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7B9A"/>
    <w:rsid w:val="005B23AE"/>
    <w:rsid w:val="005B23DD"/>
    <w:rsid w:val="005B6E21"/>
    <w:rsid w:val="005B76ED"/>
    <w:rsid w:val="005B7DF0"/>
    <w:rsid w:val="005C22B2"/>
    <w:rsid w:val="005C38EC"/>
    <w:rsid w:val="005C3ABC"/>
    <w:rsid w:val="005C4C95"/>
    <w:rsid w:val="005C4CE3"/>
    <w:rsid w:val="005C4DFD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3E2E"/>
    <w:rsid w:val="006159F0"/>
    <w:rsid w:val="00615E36"/>
    <w:rsid w:val="006170FB"/>
    <w:rsid w:val="006171AB"/>
    <w:rsid w:val="006179E2"/>
    <w:rsid w:val="006200E2"/>
    <w:rsid w:val="006205E0"/>
    <w:rsid w:val="006212FE"/>
    <w:rsid w:val="00622674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42C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417A"/>
    <w:rsid w:val="006957B4"/>
    <w:rsid w:val="00695E9A"/>
    <w:rsid w:val="00695F9F"/>
    <w:rsid w:val="006A0CED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0F97"/>
    <w:rsid w:val="006F1C17"/>
    <w:rsid w:val="006F2FA5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48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B1C"/>
    <w:rsid w:val="007220E3"/>
    <w:rsid w:val="00722972"/>
    <w:rsid w:val="00725913"/>
    <w:rsid w:val="00725B6A"/>
    <w:rsid w:val="00727160"/>
    <w:rsid w:val="00730BE6"/>
    <w:rsid w:val="00731F97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F85"/>
    <w:rsid w:val="007B373D"/>
    <w:rsid w:val="007B5510"/>
    <w:rsid w:val="007B5995"/>
    <w:rsid w:val="007B7348"/>
    <w:rsid w:val="007B784C"/>
    <w:rsid w:val="007C0B2F"/>
    <w:rsid w:val="007C1DC5"/>
    <w:rsid w:val="007C3AD1"/>
    <w:rsid w:val="007C3C49"/>
    <w:rsid w:val="007C4641"/>
    <w:rsid w:val="007D0AF9"/>
    <w:rsid w:val="007D1059"/>
    <w:rsid w:val="007D412F"/>
    <w:rsid w:val="007D768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5F05"/>
    <w:rsid w:val="007F7C97"/>
    <w:rsid w:val="0080027B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228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0B07"/>
    <w:rsid w:val="008615FD"/>
    <w:rsid w:val="0086164D"/>
    <w:rsid w:val="00862BE1"/>
    <w:rsid w:val="0086350F"/>
    <w:rsid w:val="00870CA7"/>
    <w:rsid w:val="00871A6F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4BA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2329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87EB2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568B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35A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6AB0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5E5B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C2D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D4B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F6A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3847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34E2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2429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11EA"/>
    <w:rsid w:val="00B026F7"/>
    <w:rsid w:val="00B0554D"/>
    <w:rsid w:val="00B0792E"/>
    <w:rsid w:val="00B133E0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579"/>
    <w:rsid w:val="00B26F71"/>
    <w:rsid w:val="00B303AF"/>
    <w:rsid w:val="00B325AA"/>
    <w:rsid w:val="00B32688"/>
    <w:rsid w:val="00B3537E"/>
    <w:rsid w:val="00B356F3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67F35"/>
    <w:rsid w:val="00B7024E"/>
    <w:rsid w:val="00B71B8B"/>
    <w:rsid w:val="00B720D1"/>
    <w:rsid w:val="00B737B4"/>
    <w:rsid w:val="00B73CC6"/>
    <w:rsid w:val="00B74FDD"/>
    <w:rsid w:val="00B766CA"/>
    <w:rsid w:val="00B821DD"/>
    <w:rsid w:val="00B8355E"/>
    <w:rsid w:val="00B8394F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60F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746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A7E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DB0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3D4D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B"/>
    <w:rsid w:val="00C8577E"/>
    <w:rsid w:val="00C85999"/>
    <w:rsid w:val="00C86594"/>
    <w:rsid w:val="00C872DF"/>
    <w:rsid w:val="00C92BAD"/>
    <w:rsid w:val="00C92F2C"/>
    <w:rsid w:val="00C93761"/>
    <w:rsid w:val="00C93963"/>
    <w:rsid w:val="00C9447A"/>
    <w:rsid w:val="00C95A8B"/>
    <w:rsid w:val="00C961D8"/>
    <w:rsid w:val="00C97D1D"/>
    <w:rsid w:val="00CA1E4C"/>
    <w:rsid w:val="00CA39D0"/>
    <w:rsid w:val="00CA4EEF"/>
    <w:rsid w:val="00CA5FB2"/>
    <w:rsid w:val="00CA679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3C16"/>
    <w:rsid w:val="00CC6031"/>
    <w:rsid w:val="00CC6DCF"/>
    <w:rsid w:val="00CC76A6"/>
    <w:rsid w:val="00CD0A4E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3442"/>
    <w:rsid w:val="00D37E6D"/>
    <w:rsid w:val="00D400C2"/>
    <w:rsid w:val="00D40213"/>
    <w:rsid w:val="00D409FE"/>
    <w:rsid w:val="00D4562F"/>
    <w:rsid w:val="00D45CFC"/>
    <w:rsid w:val="00D46763"/>
    <w:rsid w:val="00D46D67"/>
    <w:rsid w:val="00D51039"/>
    <w:rsid w:val="00D513AB"/>
    <w:rsid w:val="00D51523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195A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D2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3670"/>
    <w:rsid w:val="00DA5644"/>
    <w:rsid w:val="00DA6841"/>
    <w:rsid w:val="00DB030F"/>
    <w:rsid w:val="00DB032C"/>
    <w:rsid w:val="00DB1BF9"/>
    <w:rsid w:val="00DB6077"/>
    <w:rsid w:val="00DB62A5"/>
    <w:rsid w:val="00DB6393"/>
    <w:rsid w:val="00DB77DD"/>
    <w:rsid w:val="00DC06DD"/>
    <w:rsid w:val="00DC2A34"/>
    <w:rsid w:val="00DC5E34"/>
    <w:rsid w:val="00DC7EA3"/>
    <w:rsid w:val="00DD1593"/>
    <w:rsid w:val="00DD2371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5C3"/>
    <w:rsid w:val="00E0260D"/>
    <w:rsid w:val="00E02A56"/>
    <w:rsid w:val="00E02DAF"/>
    <w:rsid w:val="00E02E55"/>
    <w:rsid w:val="00E03FC5"/>
    <w:rsid w:val="00E0465A"/>
    <w:rsid w:val="00E053C9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3A91"/>
    <w:rsid w:val="00E357B8"/>
    <w:rsid w:val="00E35E81"/>
    <w:rsid w:val="00E365AC"/>
    <w:rsid w:val="00E42296"/>
    <w:rsid w:val="00E4249A"/>
    <w:rsid w:val="00E433DD"/>
    <w:rsid w:val="00E457B0"/>
    <w:rsid w:val="00E46486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1E6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59FD"/>
    <w:rsid w:val="00F17ACD"/>
    <w:rsid w:val="00F20CBC"/>
    <w:rsid w:val="00F2105A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1CB2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861"/>
    <w:rsid w:val="00FA0930"/>
    <w:rsid w:val="00FA1E75"/>
    <w:rsid w:val="00FA227C"/>
    <w:rsid w:val="00FA4719"/>
    <w:rsid w:val="00FA7B04"/>
    <w:rsid w:val="00FB0A06"/>
    <w:rsid w:val="00FB127A"/>
    <w:rsid w:val="00FB30BF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D78"/>
    <w:rsid w:val="00FD7C23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555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B61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B61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B61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1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1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555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B61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B61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B61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1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1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63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2467</izvorni_sadrzaj>
    <derivirana_varijabla naziv="DomainObject.Predmet.Broj_1">2467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2017.</izvorni_sadrzaj>
    <derivirana_varijabla naziv="DomainObject.Predmet.DatumRjesavanja_1">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St-2467/2016</izvorni_sadrzaj>
    <derivirana_varijabla naziv="DomainObject.Predmet.OznakaBroj_1">St-2467/2016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ŠPORTSKA ŠKOLA SPORTI</izvorni_sadrzaj>
    <derivirana_varijabla naziv="DomainObject.Predmet.ProtustrankaFormated_1">  ŠPORTSKA ŠKOLA SPORTI</derivirana_varijabla>
  </DomainObject.Predmet.ProtustrankaFormated>
  <DomainObject.Predmet.ProtustrankaFormatedOIB>
    <izvorni_sadrzaj>  ŠPORTSKA ŠKOLA SPORTI, OIB 45706382626</izvorni_sadrzaj>
    <derivirana_varijabla naziv="DomainObject.Predmet.ProtustrankaFormatedOIB_1">  ŠPORTSKA ŠKOLA SPORTI, OIB 45706382626</derivirana_varijabla>
  </DomainObject.Predmet.ProtustrankaFormatedOIB>
  <DomainObject.Predmet.ProtustrankaFormatedWithAdress>
    <izvorni_sadrzaj> ŠPORTSKA ŠKOLA SPORTI, Prve Poljanice 7, 10000 Zagreb</izvorni_sadrzaj>
    <derivirana_varijabla naziv="DomainObject.Predmet.ProtustrankaFormatedWithAdress_1"> ŠPORTSKA ŠKOLA SPORTI, Prve Poljanice 7, 10000 Zagreb</derivirana_varijabla>
  </DomainObject.Predmet.ProtustrankaFormatedWithAdress>
  <DomainObject.Predmet.ProtustrankaFormatedWithAdressOIB>
    <izvorni_sadrzaj> ŠPORTSKA ŠKOLA SPORTI, OIB 45706382626, Prve Poljanice 7, 10000 Zagreb</izvorni_sadrzaj>
    <derivirana_varijabla naziv="DomainObject.Predmet.ProtustrankaFormatedWithAdressOIB_1"> ŠPORTSKA ŠKOLA SPORTI, OIB 45706382626, Prve Poljanice 7, 10000 Zagreb</derivirana_varijabla>
  </DomainObject.Predmet.ProtustrankaFormatedWithAdressOIB>
  <DomainObject.Predmet.ProtustrankaWithAdress>
    <izvorni_sadrzaj>ŠPORTSKA ŠKOLA SPORTI Prve Poljanice 7, 10000 Zagreb</izvorni_sadrzaj>
    <derivirana_varijabla naziv="DomainObject.Predmet.ProtustrankaWithAdress_1">ŠPORTSKA ŠKOLA SPORTI Prve Poljanice 7, 10000 Zagreb</derivirana_varijabla>
  </DomainObject.Predmet.ProtustrankaWithAdress>
  <DomainObject.Predmet.ProtustrankaWithAdressOIB>
    <izvorni_sadrzaj>ŠPORTSKA ŠKOLA SPORTI, OIB 45706382626, Prve Poljanice 7, 10000 Zagreb</izvorni_sadrzaj>
    <derivirana_varijabla naziv="DomainObject.Predmet.ProtustrankaWithAdressOIB_1">ŠPORTSKA ŠKOLA SPORTI, OIB 45706382626, Prve Poljanice 7, 10000 Zagreb</derivirana_varijabla>
  </DomainObject.Predmet.ProtustrankaWithAdressOIB>
  <DomainObject.Predmet.ProtustrankaNazivFormated>
    <izvorni_sadrzaj>ŠPORTSKA ŠKOLA SPORTI</izvorni_sadrzaj>
    <derivirana_varijabla naziv="DomainObject.Predmet.ProtustrankaNazivFormated_1">ŠPORTSKA ŠKOLA SPORTI</derivirana_varijabla>
  </DomainObject.Predmet.ProtustrankaNazivFormated>
  <DomainObject.Predmet.ProtustrankaNazivFormatedOIB>
    <izvorni_sadrzaj>ŠPORTSKA ŠKOLA SPORTI, OIB 45706382626</izvorni_sadrzaj>
    <derivirana_varijabla naziv="DomainObject.Predmet.ProtustrankaNazivFormatedOIB_1">ŠPORTSKA ŠKOLA SPORTI, OIB 45706382626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ŠPORTSKA ŠKOLA SPORTI</item>
    </izvorni_sadrzaj>
    <derivirana_varijabla naziv="DomainObject.Predmet.ProtuStrankaListFormated_1">
      <item>ŠPORTSKA ŠKOLA SPORTI</item>
    </derivirana_varijabla>
  </DomainObject.Predmet.ProtuStrankaListFormated>
  <DomainObject.Predmet.ProtuStrankaListFormatedOIB>
    <izvorni_sadrzaj>
      <item>ŠPORTSKA ŠKOLA SPORTI, OIB 45706382626</item>
    </izvorni_sadrzaj>
    <derivirana_varijabla naziv="DomainObject.Predmet.ProtuStrankaListFormatedOIB_1">
      <item>ŠPORTSKA ŠKOLA SPORTI, OIB 45706382626</item>
    </derivirana_varijabla>
  </DomainObject.Predmet.ProtuStrankaListFormatedOIB>
  <DomainObject.Predmet.ProtuStrankaListFormatedWithAdress>
    <izvorni_sadrzaj>
      <item>ŠPORTSKA ŠKOLA SPORTI, Prve Poljanice 7, 10000 Zagreb</item>
    </izvorni_sadrzaj>
    <derivirana_varijabla naziv="DomainObject.Predmet.ProtuStrankaListFormatedWithAdress_1">
      <item>ŠPORTSKA ŠKOLA SPORTI, Prve Poljanice 7, 10000 Zagreb</item>
    </derivirana_varijabla>
  </DomainObject.Predmet.ProtuStrankaListFormatedWithAdress>
  <DomainObject.Predmet.ProtuStrankaListFormatedWithAdressOIB>
    <izvorni_sadrzaj>
      <item>ŠPORTSKA ŠKOLA SPORTI, OIB 45706382626, Prve Poljanice 7, 10000 Zagreb</item>
    </izvorni_sadrzaj>
    <derivirana_varijabla naziv="DomainObject.Predmet.ProtuStrankaListFormatedWithAdressOIB_1">
      <item>ŠPORTSKA ŠKOLA SPORTI, OIB 45706382626, Prve Poljanice 7, 10000 Zagreb</item>
    </derivirana_varijabla>
  </DomainObject.Predmet.ProtuStrankaListFormatedWithAdressOIB>
  <DomainObject.Predmet.ProtuStrankaListNazivFormated>
    <izvorni_sadrzaj>
      <item>ŠPORTSKA ŠKOLA SPORTI</item>
    </izvorni_sadrzaj>
    <derivirana_varijabla naziv="DomainObject.Predmet.ProtuStrankaListNazivFormated_1">
      <item>ŠPORTSKA ŠKOLA SPORTI</item>
    </derivirana_varijabla>
  </DomainObject.Predmet.ProtuStrankaListNazivFormated>
  <DomainObject.Predmet.ProtuStrankaListNazivFormatedOIB>
    <izvorni_sadrzaj>
      <item>ŠPORTSKA ŠKOLA SPORTI, OIB 45706382626</item>
    </izvorni_sadrzaj>
    <derivirana_varijabla naziv="DomainObject.Predmet.ProtuStrankaListNazivFormatedOIB_1">
      <item>ŠPORTSKA ŠKOLA SPORTI, OIB 45706382626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ŠPORTSKA ŠKOLA SPORTI</izvorni_sadrzaj>
    <derivirana_varijabla naziv="DomainObject.Predmet.ProtustrankaIDrugi_1">ŠPORTSKA ŠKOLA SPORTI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ŠPORTSKA ŠKOLA SPORTI, OIB 45706382626, Prve Poljanice 7, 10000 Zagreb</izvorni_sadrzaj>
    <derivirana_varijabla naziv="DomainObject.Predmet.ProtustrankaIDrugiAdressOIB_1">ŠPORTSKA ŠKOLA SPORTI, OIB 45706382626, Prve Poljanice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2017.</izvorni_sadrzaj>
    <derivirana_varijabla naziv="DomainObject.Predmet.OdlukaRjesenje.DatumDonosenjaOdluke_1">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St-2467/2016-4</izvorni_sadrzaj>
    <derivirana_varijabla naziv="DomainObject.Predmet.OdlukaRjesenje.Oznaka_1">St-2467/2016-4</derivirana_varijabla>
  </DomainObject.Predmet.OdlukaRjesenje.Oznaka>
  <DomainObject.Predmet.SudioniciListNaziv>
    <izvorni_sadrzaj>
      <item>ŠPORTSKA ŠKOLA SPORTI</item>
      <item>FINA Regionalni centar Zagreb</item>
    </izvorni_sadrzaj>
    <derivirana_varijabla naziv="DomainObject.Predmet.SudioniciListNaziv_1">
      <item>ŠPORTSKA ŠKOLA SPORTI</item>
      <item>FINA Regionalni centar Zagreb</item>
    </derivirana_varijabla>
  </DomainObject.Predmet.SudioniciListNaziv>
  <DomainObject.Predmet.SudioniciListAdressOIB>
    <izvorni_sadrzaj>
      <item>ŠPORTSKA ŠKOLA SPORTI, OIB 45706382626, Prve Poljanice 7,10000 Zagreb</item>
      <item>FINA Regionalni centar Zagreb, OIB 85821130368, Trg svibanjskih žrtava 1995. br. 1,10000 Zagreb</item>
    </izvorni_sadrzaj>
    <derivirana_varijabla naziv="DomainObject.Predmet.SudioniciListAdressOIB_1">
      <item>ŠPORTSKA ŠKOLA SPORTI, OIB 45706382626, Prve Poljanice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45706382626</item>
      <item>, OIB 85821130368</item>
    </izvorni_sadrzaj>
    <derivirana_varijabla naziv="DomainObject.Predmet.SudioniciListNazivOIB_1">
      <item>, OIB 45706382626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688040-1B41-4956-8544-B488A3549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506</properties:Words>
  <properties:Characters>2711</properties:Characters>
  <properties:Lines>143</properties:Lines>
  <properties:Paragraphs>27</properties:Paragraphs>
  <properties:TotalTime>608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2017-02-17T13:06:00Z</cp:lastPrinted>
  <dcterms:modified xmlns:xsi="http://www.w3.org/2001/XMLSchema-instance" xsi:type="dcterms:W3CDTF">2017-02-17T13:36:00Z</dcterms:modified>
  <cp:revision>594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