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f0d5" w14:paraId="acdf0d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St-307/2017-10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A. Cesarca 2, za otvaranje stečajnog postupka nad dužnikom EKOKEM, d.o.o. specijalizirano društvo za industrijska čišćenja i konzalting, Koprivnica, Starogradska ulica 26, MBS: 040084210, OIB: 45881120296, 13. ožujka 2018.       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1. Pozivaju se osobe koje imaju interes za provedbom stečajnog postupka nad dužnikom EKOKEM, d.o.o. specijalizirano društvo za industrijska čišćenja i konzalting, Koprivnica, Starogradska ulica 26,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HR05 540-307-17.         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na temelju čl. 110. st. 1. Stečajnog zakona ("Narodne novine" broj 71/15), 14. travnja 2016. Trgovačkom sudu u Varaždinu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EKOKEM, d.o.o. specijalizirano društvo za industrijska čišćenja i konzalting, Koprivnica, Starogradska ulica 26. Prijedlog je zaprimljen pod brojem St-640/16.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prijedlogu navodi da na dan 13. travnja 2016. dužnik u Očevidniku redoslijeda osnova za plaćanje ima evidentirane neizvršene osnove za plaćanje u neprekinutom razdoblju od 120 dana, u ukupnom iznosu od 348.592,70 kn, u koji iznos je uračunata kamata i naknada Financijske agencije za provedbu ovrhe na novčanim sredstvima. Prema podacima koje je FINI dostavio Hrvatski zavod za mirovinsko osiguranje </w:t>
      </w:r>
      <w:r>
        <w:rPr>
          <w:rFonts w:cs="Times New Roman" w:eastAsia="Times New Roman"/>
          <w:noProof/>
          <w:szCs w:val="20"/>
          <w:lang w:eastAsia="hr-HR"/>
        </w:rPr>
        <w:t xml:space="preserve">dužnik ima 1 zaposlenog. 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25. siječnja 2018. godine o pokretanju prethodnog postupka radi utvrđivanja 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St-307/2017-10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pretpostavki za otvaranje stečajnog postupka. Istim rješenjem sazvano je ročište radi izjašnjenja o prijedlogu i rasprave o uvjetima za otvaranje stečajnog postupka na koje su pozvani predlagatelj Financijska agencija i zakonski zastupnik dužnika Zoran </w:t>
      </w:r>
      <w:proofErr w:type="spellStart"/>
      <w:r>
        <w:rPr>
          <w:rFonts w:cs="Times New Roman" w:eastAsia="Times New Roman"/>
          <w:szCs w:val="20"/>
          <w:lang w:eastAsia="hr-HR"/>
        </w:rPr>
        <w:t>Orozović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kojem  je, sukladno čl. 117. st. 2. SZ, naloženo da sastavi i podnese sudu pisano izvješće o financijsko-gospodarskom stanju dužnika. 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Na ročištu 21. veljače 2018. godine direktor stečajnog dužnika naveo je da je dužnik blokiran, da ne posluje i da nema zaposlenih te da od imovine nema ništa. Predložio je da se stečajni postupak otvori i zaključi.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iz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13. ožujka 2018.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B27731" w:rsidP="00B27731" w:rsidR="00B27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13.3.2018.</w:t>
      </w:r>
    </w:p>
    <w:p w:rsidRDefault="00B27731" w:rsidP="00B27731" w:rsidR="00B27731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73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14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St-307/2017-10</izvorni_sadrzaj>
    <derivirana_varijabla naziv="DomainObject.Oznaka_1">St-307/2017-10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EKOKEM, d.o.o. specijalizirano društvo za industrijska čišćenja i konzalting</izvorni_sadrzaj>
    <derivirana_varijabla naziv="DomainObject.Predmet.ProtustrankaFormated_1">  EKOKEM, d.o.o. specijalizirano društvo za industrijska čišćenja i konzalting</derivirana_varijabla>
  </DomainObject.Predmet.ProtustrankaFormated>
  <DomainObject.Predmet.ProtustrankaFormatedOIB>
    <izvorni_sadrzaj>  EKOKEM, d.o.o. specijalizirano društvo za industrijska čišćenja i konzalting, OIB 45881120296</izvorni_sadrzaj>
    <derivirana_varijabla naziv="DomainObject.Predmet.ProtustrankaFormatedOIB_1">  EKOKEM, d.o.o. specijalizirano društvo za industrijska čišćenja i konzalting, OIB 45881120296</derivirana_varijabla>
  </DomainObject.Predmet.ProtustrankaFormatedOIB>
  <DomainObject.Predmet.ProtustrankaFormatedWithAdress>
    <izvorni_sadrzaj> EKOKEM, d.o.o. specijalizirano društvo za industrijska čišćenja i konzalting, Starogradska ulica 26, 48000 Koprivnica</izvorni_sadrzaj>
    <derivirana_varijabla naziv="DomainObject.Predmet.ProtustrankaFormatedWithAdress_1"> EKOKEM, d.o.o. specijalizirano društvo za industrijska čišćenja i konzalting, Starogradska ulica 26, 48000 Koprivnica</derivirana_varijabla>
  </DomainObject.Predmet.ProtustrankaFormatedWithAdress>
  <DomainObject.Predmet.ProtustrankaFormatedWithAdressOIB>
    <izvorni_sadrzaj> EKOKEM, d.o.o. specijalizirano društvo za industrijska čišćenja i konzalting, OIB 45881120296, Starogradska ulica 26, 48000 Koprivnica</izvorni_sadrzaj>
    <derivirana_varijabla naziv="DomainObject.Predmet.ProtustrankaFormatedWithAdressOIB_1"> EKOKEM, d.o.o. specijalizirano društvo za industrijska čišćenja i konzalting, OIB 45881120296, Starogradska ulica 26, 48000 Koprivnica</derivirana_varijabla>
  </DomainObject.Predmet.ProtustrankaFormatedWithAdressOIB>
  <DomainObject.Predmet.ProtustrankaWithAdress>
    <izvorni_sadrzaj>EKOKEM, d.o.o. specijalizirano društvo za industrijska čišćenja i konzalting Starogradska ulica 26, 48000 Koprivnica</izvorni_sadrzaj>
    <derivirana_varijabla naziv="DomainObject.Predmet.ProtustrankaWithAdress_1">EKOKEM, d.o.o. specijalizirano društvo za industrijska čišćenja i konzalting Starogradska ulica 26, 48000 Koprivnica</derivirana_varijabla>
  </DomainObject.Predmet.ProtustrankaWithAdress>
  <DomainObject.Predmet.ProtustrankaWithAdressOIB>
    <izvorni_sadrzaj>EKOKEM, d.o.o. specijalizirano društvo za industrijska čišćenja i konzalting, OIB 45881120296, Starogradska ulica 26, 48000 Koprivnica</izvorni_sadrzaj>
    <derivirana_varijabla naziv="DomainObject.Predmet.ProtustrankaWithAdressOIB_1">EKOKEM, d.o.o. specijalizirano društvo za industrijska čišćenja i konzalting, OIB 45881120296, Starogradska ulica 26, 48000 Koprivnica</derivirana_varijabla>
  </DomainObject.Predmet.ProtustrankaWithAdressOIB>
  <DomainObject.Predmet.ProtustrankaNazivFormated>
    <izvorni_sadrzaj>EKOKEM, d.o.o. specijalizirano društvo za industrijska čišćenja i konzalting</izvorni_sadrzaj>
    <derivirana_varijabla naziv="DomainObject.Predmet.ProtustrankaNazivFormated_1">EKOKEM, d.o.o. specijalizirano društvo za industrijska čišćenja i konzalting</derivirana_varijabla>
  </DomainObject.Predmet.ProtustrankaNazivFormated>
  <DomainObject.Predmet.ProtustrankaNazivFormatedOIB>
    <izvorni_sadrzaj>EKOKEM, d.o.o. specijalizirano društvo za industrijska čišćenja i konzalting, OIB 45881120296</izvorni_sadrzaj>
    <derivirana_varijabla naziv="DomainObject.Predmet.ProtustrankaNazivFormatedOIB_1">EKOKEM, d.o.o. specijalizirano društvo za industrijska čišćenja i konzalting, OIB 45881120296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EKOKEM, d.o.o. specijalizirano društvo za industrijska čišćenja i konzalting; Financijska agencija</izvorni_sadrzaj>
    <derivirana_varijabla naziv="DomainObject.Predmet.StrankaFormated_1">  EKOKEM, d.o.o. specijalizirano društvo za industrijska čišćenja i konzalting; Financijska agencija</derivirana_varijabla>
  </DomainObject.Predmet.StrankaFormated>
  <DomainObject.Predmet.StrankaFormatedOIB>
    <izvorni_sadrzaj>  EKOKEM, d.o.o. specijalizirano društvo za industrijska čišćenja i konzalting, OIB 45881120296; Financijska agencija, OIB 85821130368</izvorni_sadrzaj>
    <derivirana_varijabla naziv="DomainObject.Predmet.StrankaFormatedOIB_1">  EKOKEM, d.o.o. specijalizirano društvo za industrijska čišćenja i konzalting, OIB 45881120296; Financijska agencija, OIB 85821130368</derivirana_varijabla>
  </DomainObject.Predmet.StrankaFormatedOIB>
  <DomainObject.Predmet.StrankaFormatedWithAdress>
    <izvorni_sadrzaj> EKOKEM, d.o.o. specijalizirano društvo za industrijska čišćenja i konzalting, Starogradska ulica 26, 48000 Koprivnica; Financijska agencija</izvorni_sadrzaj>
    <derivirana_varijabla naziv="DomainObject.Predmet.StrankaFormatedWithAdress_1"> EKOKEM, d.o.o. specijalizirano društvo za industrijska čišćenja i konzalting, Starogradska ulica 26, 48000 Koprivnica; Financijska agencija</derivirana_varijabla>
  </DomainObject.Predmet.StrankaFormatedWithAdress>
  <DomainObject.Predmet.StrankaFormatedWithAdressOIB>
    <izvorni_sadrzaj> EKOKEM, d.o.o. specijalizirano društvo za industrijska čišćenja i konzalting, OIB 45881120296, Starogradska ulica 26, 48000 Koprivnica; Financijska agencija, OIB 85821130368</izvorni_sadrzaj>
    <derivirana_varijabla naziv="DomainObject.Predmet.StrankaFormatedWithAdressOIB_1"> EKOKEM, d.o.o. specijalizirano društvo za industrijska čišćenja i konzalting, OIB 45881120296, Starogradska ulica 26, 48000 Koprivnica; Financijska agencija, OIB 85821130368</derivirana_varijabla>
  </DomainObject.Predmet.StrankaFormatedWithAdressOIB>
  <DomainObject.Predmet.StrankaWithAdress>
    <izvorni_sadrzaj>EKOKEM, d.o.o. specijalizirano društvo za industrijska čišćenja i konzalting Starogradska ulica 26,48000 Koprivnica,Financijska agencija </izvorni_sadrzaj>
    <derivirana_varijabla naziv="DomainObject.Predmet.StrankaWithAdress_1">EKOKEM, d.o.o. specijalizirano društvo za industrijska čišćenja i konzalting Starogradska ulica 26,48000 Koprivnica,Financijska agencija </derivirana_varijabla>
  </DomainObject.Predmet.StrankaWithAdress>
  <DomainObject.Predmet.StrankaWithAdressOIB>
    <izvorni_sadrzaj>EKOKEM, d.o.o. specijalizirano društvo za industrijska čišćenja i konzalting, OIB 45881120296, Starogradska ulica 26,48000 Koprivnica,Financijska agencija, OIB 85821130368</izvorni_sadrzaj>
    <derivirana_varijabla naziv="DomainObject.Predmet.StrankaWithAdressOIB_1">EKOKEM, d.o.o. specijalizirano društvo za industrijska čišćenja i konzalting, OIB 45881120296, Starogradska ulica 26,48000 Koprivnica,Financijska agencija, OIB 85821130368</derivirana_varijabla>
  </DomainObject.Predmet.StrankaWithAdressOIB>
  <DomainObject.Predmet.StrankaNazivFormated>
    <izvorni_sadrzaj>EKOKEM, d.o.o. specijalizirano društvo za industrijska čišćenja i konzalting,Financijska agencija</izvorni_sadrzaj>
    <derivirana_varijabla naziv="DomainObject.Predmet.StrankaNazivFormated_1">EKOKEM, d.o.o. specijalizirano društvo za industrijska čišćenja i konzalting,Financijska agencija</derivirana_varijabla>
  </DomainObject.Predmet.StrankaNazivFormated>
  <DomainObject.Predmet.StrankaNazivFormatedOIB>
    <izvorni_sadrzaj>EKOKEM, d.o.o. specijalizirano društvo za industrijska čišćenja i konzalting, OIB 45881120296,Financijska agencija, OIB 85821130368</izvorni_sadrzaj>
    <derivirana_varijabla naziv="DomainObject.Predmet.StrankaNazivFormatedOIB_1">EKOKEM, d.o.o. specijalizirano društvo za industrijska čišćenja i konzalting, OIB 45881120296,Financijska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EKOKEM, d.o.o. specijalizirano društvo za industrijska čišćenja i konzalting</item>
      <item>Financijska agencija</item>
    </izvorni_sadrzaj>
    <derivirana_varijabla naziv="DomainObject.Predmet.StrankaListFormated_1">
      <item>EKOKEM, d.o.o. specijalizirano društvo za industrijska čišćenja i konzalting</item>
      <item>Financijska agencija</item>
    </derivirana_varijabla>
  </DomainObject.Predmet.StrankaListFormated>
  <DomainObject.Predmet.StrankaListFormatedOIB>
    <izvorni_sadrzaj>
      <item>EKOKEM, d.o.o. specijalizirano društvo za industrijska čišćenja i konzalting, OIB 45881120296</item>
      <item>Financijska agencija, OIB 85821130368</item>
    </izvorni_sadrzaj>
    <derivirana_varijabla naziv="DomainObject.Predmet.StrankaListFormatedOIB_1">
      <item>EKOKEM, d.o.o. specijalizirano društvo za industrijska čišćenja i konzalting, OIB 45881120296</item>
      <item>Financijska agencija, OIB 85821130368</item>
    </derivirana_varijabla>
  </DomainObject.Predmet.StrankaListFormatedOIB>
  <DomainObject.Predmet.StrankaListFormatedWithAdress>
    <izvorni_sadrzaj>
      <item>EKOKEM, d.o.o. specijalizirano društvo za industrijska čišćenja i konzalting, Starogradska ulica 26, 48000 Koprivnica</item>
      <item>Financijska agencija</item>
    </izvorni_sadrzaj>
    <derivirana_varijabla naziv="DomainObject.Predmet.StrankaListFormatedWithAdress_1">
      <item>EKOKEM, d.o.o. specijalizirano društvo za industrijska čišćenja i konzalting, Starogradska ulica 26, 48000 Koprivnica</item>
      <item>Financijska agencija</item>
    </derivirana_varijabla>
  </DomainObject.Predmet.StrankaListFormatedWithAdress>
  <DomainObject.Predmet.StrankaListFormatedWithAdressOIB>
    <izvorni_sadrzaj>
      <item>EKOKEM, d.o.o. specijalizirano društvo za industrijska čišćenja i konzalting, OIB 45881120296, Starogradska ulica 26, 48000 Koprivnica</item>
      <item>Financijska agencija, OIB 85821130368</item>
    </izvorni_sadrzaj>
    <derivirana_varijabla naziv="DomainObject.Predmet.StrankaListFormatedWithAdressOIB_1">
      <item>EKOKEM, d.o.o. specijalizirano društvo za industrijska čišćenja i konzalting, OIB 45881120296, Starogradska ulica 26, 48000 Koprivnica</item>
      <item>Financijska agencija, OIB 85821130368</item>
    </derivirana_varijabla>
  </DomainObject.Predmet.StrankaListFormatedWithAdressOIB>
  <DomainObject.Predmet.StrankaListNazivFormated>
    <izvorni_sadrzaj>
      <item>EKOKEM, d.o.o. specijalizirano društvo za industrijska čišćenja i konzalting</item>
      <item>Financijska agencija</item>
    </izvorni_sadrzaj>
    <derivirana_varijabla naziv="DomainObject.Predmet.StrankaListNazivFormated_1">
      <item>EKOKEM, d.o.o. specijalizirano društvo za industrijska čišćenja i konzalting</item>
      <item>Financijska agencija</item>
    </derivirana_varijabla>
  </DomainObject.Predmet.StrankaListNazivFormated>
  <DomainObject.Predmet.StrankaListNazivFormatedOIB>
    <izvorni_sadrzaj>
      <item>EKOKEM, d.o.o. specijalizirano društvo za industrijska čišćenja i konzalting, OIB 45881120296</item>
      <item>Financijska agencija, OIB 85821130368</item>
    </izvorni_sadrzaj>
    <derivirana_varijabla naziv="DomainObject.Predmet.StrankaListNazivFormatedOIB_1">
      <item>EKOKEM, d.o.o. specijalizirano društvo za industrijska čišćenja i konzalting, OIB 45881120296</item>
      <item>Financijska agencija, OIB 85821130368</item>
    </derivirana_varijabla>
  </DomainObject.Predmet.StrankaListNazivFormatedOIB>
  <DomainObject.Predmet.ProtuStrankaListFormated>
    <izvorni_sadrzaj>
      <item>EKOKEM, d.o.o. specijalizirano društvo za industrijska čišćenja i konzalting</item>
    </izvorni_sadrzaj>
    <derivirana_varijabla naziv="DomainObject.Predmet.ProtuStrankaListFormated_1">
      <item>EKOKEM, d.o.o. specijalizirano društvo za industrijska čišćenja i konzalting</item>
    </derivirana_varijabla>
  </DomainObject.Predmet.ProtuStrankaListFormated>
  <DomainObject.Predmet.ProtuStrankaListFormatedOIB>
    <izvorni_sadrzaj>
      <item>EKOKEM, d.o.o. specijalizirano društvo za industrijska čišćenja i konzalting, OIB 45881120296</item>
    </izvorni_sadrzaj>
    <derivirana_varijabla naziv="DomainObject.Predmet.ProtuStrankaListFormatedOIB_1">
      <item>EKOKEM, d.o.o. specijalizirano društvo za industrijska čišćenja i konzalting, OIB 45881120296</item>
    </derivirana_varijabla>
  </DomainObject.Predmet.ProtuStrankaListFormatedOIB>
  <DomainObject.Predmet.ProtuStrankaListFormatedWithAdress>
    <izvorni_sadrzaj>
      <item>EKOKEM, d.o.o. specijalizirano društvo za industrijska čišćenja i konzalting, Starogradska ulica 26, 48000 Koprivnica</item>
    </izvorni_sadrzaj>
    <derivirana_varijabla naziv="DomainObject.Predmet.ProtuStrankaListFormatedWithAdress_1">
      <item>EKOKEM, d.o.o. specijalizirano društvo za industrijska čišćenja i konzalting, Starogradska ulica 26, 48000 Koprivnica</item>
    </derivirana_varijabla>
  </DomainObject.Predmet.ProtuStrankaListFormatedWithAdress>
  <DomainObject.Predmet.ProtuStrankaListFormatedWithAdressOIB>
    <izvorni_sadrzaj>
      <item>EKOKEM, d.o.o. specijalizirano društvo za industrijska čišćenja i konzalting, OIB 45881120296, Starogradska ulica 26, 48000 Koprivnica</item>
    </izvorni_sadrzaj>
    <derivirana_varijabla naziv="DomainObject.Predmet.ProtuStrankaListFormatedWithAdressOIB_1">
      <item>EKOKEM, d.o.o. specijalizirano društvo za industrijska čišćenja i konzalting, OIB 45881120296, Starogradska ulica 26, 48000 Koprivnica</item>
    </derivirana_varijabla>
  </DomainObject.Predmet.ProtuStrankaListFormatedWithAdressOIB>
  <DomainObject.Predmet.ProtuStrankaListNazivFormated>
    <izvorni_sadrzaj>
      <item>EKOKEM, d.o.o. specijalizirano društvo za industrijska čišćenja i konzalting</item>
    </izvorni_sadrzaj>
    <derivirana_varijabla naziv="DomainObject.Predmet.ProtuStrankaListNazivFormated_1">
      <item>EKOKEM, d.o.o. specijalizirano društvo za industrijska čišćenja i konzalting</item>
    </derivirana_varijabla>
  </DomainObject.Predmet.ProtuStrankaListNazivFormated>
  <DomainObject.Predmet.ProtuStrankaListNazivFormatedOIB>
    <izvorni_sadrzaj>
      <item>EKOKEM, d.o.o. specijalizirano društvo za industrijska čišćenja i konzalting, OIB 45881120296</item>
    </izvorni_sadrzaj>
    <derivirana_varijabla naziv="DomainObject.Predmet.ProtuStrankaListNazivFormatedOIB_1">
      <item>EKOKEM, d.o.o. specijalizirano društvo za industrijska čišćenja i konzalting, OIB 45881120296</item>
    </derivirana_varijabla>
  </DomainObject.Predmet.ProtuStrankaListNazivFormatedOIB>
  <DomainObject.Predmet.OstaliListFormated>
    <izvorni_sadrzaj>
      <item>Sudski registar</item>
      <item>sudski registar</item>
    </izvorni_sadrzaj>
    <derivirana_varijabla naziv="DomainObject.Predmet.OstaliListFormated_1">
      <item>Sudski registar</item>
      <item>sudski registar</item>
    </derivirana_varijabla>
  </DomainObject.Predmet.OstaliListFormated>
  <DomainObject.Predmet.OstaliListFormatedOIB>
    <izvorni_sadrzaj>
      <item>Sudski registar</item>
      <item>sudski registar</item>
    </izvorni_sadrzaj>
    <derivirana_varijabla naziv="DomainObject.Predmet.OstaliListFormatedOIB_1">
      <item>Sudski registar</item>
      <item>sudski registar</item>
    </derivirana_varijabla>
  </DomainObject.Predmet.OstaliListFormatedOIB>
  <DomainObject.Predmet.OstaliListFormatedWithAdress>
    <izvorni_sadrzaj>
      <item>Sudski registar</item>
      <item>sudski registar</item>
    </izvorni_sadrzaj>
    <derivirana_varijabla naziv="DomainObject.Predmet.OstaliListFormatedWithAdress_1">
      <item>Sudski registar</item>
      <item>sudski registar</item>
    </derivirana_varijabla>
  </DomainObject.Predmet.OstaliListFormatedWithAdress>
  <DomainObject.Predmet.OstaliListFormatedWithAdressOIB>
    <izvorni_sadrzaj>
      <item>Sudski registar</item>
      <item>sudski registar</item>
    </izvorni_sadrzaj>
    <derivirana_varijabla naziv="DomainObject.Predmet.OstaliListFormatedWithAdressOIB_1">
      <item>Sudski registar</item>
      <item>sudski registar</item>
    </derivirana_varijabla>
  </DomainObject.Predmet.OstaliListFormatedWithAdressOIB>
  <DomainObject.Predmet.OstaliListNazivFormated>
    <izvorni_sadrzaj>
      <item>Sudski registar</item>
      <item>sudski registar</item>
    </izvorni_sadrzaj>
    <derivirana_varijabla naziv="DomainObject.Predmet.OstaliListNazivFormated_1">
      <item>Sudski registar</item>
      <item>sudski registar</item>
    </derivirana_varijabla>
  </DomainObject.Predmet.OstaliListNazivFormated>
  <DomainObject.Predmet.OstaliListNazivFormatedOIB>
    <izvorni_sadrzaj>
      <item>Sudski registar</item>
      <item>sudski registar</item>
    </izvorni_sadrzaj>
    <derivirana_varijabla naziv="DomainObject.Predmet.OstaliListNazivFormatedOIB_1"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St-307/2017-10</izvorni_sadrzaj>
    <derivirana_varijabla naziv="DomainObject.PoslovniBrojDokumenta_1">St-307/2017-10</derivirana_varijabla>
  </DomainObject.PoslovniBrojDokumenta>
  <DomainObject.Predmet.StrankaIDrugi>
    <izvorni_sadrzaj>EKOKEM, d.o.o. specijalizirano društvo za industrijska čišćenja i konzalting i dr.</izvorni_sadrzaj>
    <derivirana_varijabla naziv="DomainObject.Predmet.StrankaIDrugi_1">EKOKEM, d.o.o. specijalizirano društvo za industrijska čišćenja i konzalting i dr.</derivirana_varijabla>
  </DomainObject.Predmet.StrankaIDrugi>
  <DomainObject.Predmet.ProtustrankaIDrugi>
    <izvorni_sadrzaj>EKOKEM, d.o.o. specijalizirano društvo za industrijska čišćenja i konzalting</izvorni_sadrzaj>
    <derivirana_varijabla naziv="DomainObject.Predmet.ProtustrankaIDrugi_1">EKOKEM, d.o.o. specijalizirano društvo za industrijska čišćenja i konzalting</derivirana_varijabla>
  </DomainObject.Predmet.ProtustrankaIDrugi>
  <DomainObject.Predmet.StrankaIDrugiAdressOIB>
    <izvorni_sadrzaj>EKOKEM, d.o.o. specijalizirano društvo za industrijska čišćenja i konzalting, OIB 45881120296, Starogradska ulica 26, 48000 Koprivnica i dr.</izvorni_sadrzaj>
    <derivirana_varijabla naziv="DomainObject.Predmet.StrankaIDrugiAdressOIB_1">EKOKEM, d.o.o. specijalizirano društvo za industrijska čišćenja i konzalting, OIB 45881120296, Starogradska ulica 26, 48000 Koprivnica i dr.</derivirana_varijabla>
  </DomainObject.Predmet.StrankaIDrugiAdressOIB>
  <DomainObject.Predmet.ProtustrankaIDrugiAdressOIB>
    <izvorni_sadrzaj>EKOKEM, d.o.o. specijalizirano društvo za industrijska čišćenja i konzalting, OIB 45881120296, Starogradska ulica 26, 48000 Koprivnica</izvorni_sadrzaj>
    <derivirana_varijabla naziv="DomainObject.Predmet.ProtustrankaIDrugiAdressOIB_1">EKOKEM, d.o.o. specijalizirano društvo za industrijska čišćenja i konzalting, OIB 45881120296, Starogradska ulica 26,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EKOKEM, d.o.o. specijalizirano društvo za industrijska čišćenja i konzalting</item>
      <item>Sudski registar</item>
      <item>EKOKEM, d.o.o. specijalizirano društvo za industrijska čišćenja i konzalting</item>
      <item>Financijska agencija</item>
      <item>sudski registar</item>
    </izvorni_sadrzaj>
    <derivirana_varijabla naziv="DomainObject.Predmet.SudioniciListNaziv_1">
      <item>EKOKEM, d.o.o. specijalizirano društvo za industrijska čišćenja i konzalting</item>
      <item>Sudski registar</item>
      <item>EKOKEM, d.o.o. specijalizirano društvo za industrijska čišćenja i konzalting</item>
      <item>Financijska agencija</item>
      <item>sudski registar</item>
    </derivirana_varijabla>
  </DomainObject.Predmet.SudioniciListNaziv>
  <DomainObject.Predmet.SudioniciListAdressOIB>
    <izvorni_sadrzaj>
      <item>EKOKEM, d.o.o. specijalizirano društvo za industrijska čišćenja i konzalting, OIB 45881120296, Starogradska ulica 26,48000 Koprivnica</item>
      <item>Sudski registar</item>
      <item>EKOKEM, d.o.o. specijalizirano društvo za industrijska čišćenja i konzalting, OIB 45881120296, Starogradska ulica 26,48000 Koprivnica</item>
      <item>Financijska agencija, OIB 85821130368</item>
      <item>sudski registar</item>
    </izvorni_sadrzaj>
    <derivirana_varijabla naziv="DomainObject.Predmet.SudioniciListAdressOIB_1">
      <item>EKOKEM, d.o.o. specijalizirano društvo za industrijska čišćenja i konzalting, OIB 45881120296, Starogradska ulica 26,48000 Koprivnica</item>
      <item>Sudski registar</item>
      <item>EKOKEM, d.o.o. specijalizirano društvo za industrijska čišćenja i konzalting, OIB 45881120296, Starogradska ulica 26,48000 Koprivnica</item>
      <item>Financijska agencija, OIB 85821130368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2DCA7-ED5B-4A91-8F35-9B166F594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3674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2018-03-13T07:17:00Z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St-307/2017-10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