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4fef" w14:paraId="d114fef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E216C4">
        <w:rPr>
          <w:rFonts w:hAnsi="Times New Roman" w:ascii="Times New Roman"/>
        </w:rPr>
        <w:t>839/16-40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E216C4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E216C4" w:rsidRPr="00E216C4">
        <w:rPr>
          <w:rFonts w:hAnsi="Times New Roman" w:ascii="Times New Roman"/>
        </w:rPr>
        <w:t>HIPPO GM d.o.o. u stečaju, Zaprešić, Bana Josipa Jelačića 51, OIB: 59342061493</w:t>
      </w:r>
      <w:r w:rsidRPr="00AE3473">
        <w:rPr>
          <w:rFonts w:hAnsi="Times New Roman" w:ascii="Times New Roman"/>
        </w:rPr>
        <w:t xml:space="preserve">, </w:t>
      </w:r>
      <w:r w:rsidR="00E216C4">
        <w:rPr>
          <w:rFonts w:hAnsi="Times New Roman" w:ascii="Times New Roman"/>
        </w:rPr>
        <w:t>16. srpnja</w:t>
      </w:r>
      <w:r w:rsidRPr="00AE3473">
        <w:rPr>
          <w:rFonts w:hAnsi="Times New Roman" w:ascii="Times New Roman"/>
        </w:rPr>
        <w:t xml:space="preserve"> 201</w:t>
      </w:r>
      <w:r w:rsidR="00E216C4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E216C4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E216C4" w:rsidR="00E216C4" w:rsidRPr="00E216C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E216C4" w:rsidRPr="00E216C4">
        <w:rPr>
          <w:rFonts w:hAnsi="Times New Roman" w:ascii="Times New Roman"/>
        </w:rPr>
        <w:t>HIPPO GM d.o.o. u stečaju, Zaprešić, Bana Josipa Jelačića 51, OIB: 59342061493</w:t>
      </w:r>
      <w:r w:rsidR="00E216C4">
        <w:rPr>
          <w:rFonts w:hAnsi="Times New Roman" w:ascii="Times New Roman"/>
        </w:rPr>
        <w:t>, upisana</w:t>
      </w:r>
      <w:r w:rsidR="00E216C4" w:rsidRPr="00E216C4">
        <w:rPr>
          <w:rFonts w:hAnsi="Times New Roman" w:ascii="Times New Roman"/>
        </w:rPr>
        <w:t xml:space="preserve"> u zemljišnim knjigama Općinskog suda u Novom Zagrebu, Zemljišnoknjižni odjel Zaprešić, k.o. 335762 Zaprešić, zk. ul. 4183, kč.br. 3968, stambena – poslovna zgrada br. 51 u Zaprešiću, Ul. Bana Josipa Jelačića i dvorište, ukupne površine 884 m2 i to:</w:t>
      </w:r>
    </w:p>
    <w:p w:rsidRDefault="00E216C4" w:rsidP="00E216C4" w:rsidR="00E216C4" w:rsidRPr="00E216C4">
      <w:pPr>
        <w:jc w:val="both"/>
        <w:rPr>
          <w:rFonts w:hAnsi="Times New Roman" w:ascii="Times New Roman"/>
        </w:rPr>
      </w:pPr>
    </w:p>
    <w:p w:rsidRDefault="00E216C4" w:rsidP="00E216C4" w:rsidR="00E216C4" w:rsidRPr="00E216C4">
      <w:pPr>
        <w:jc w:val="both"/>
        <w:rPr>
          <w:rFonts w:hAnsi="Times New Roman" w:ascii="Times New Roman"/>
        </w:rPr>
      </w:pPr>
      <w:r w:rsidRPr="00E216C4">
        <w:rPr>
          <w:rFonts w:hAnsi="Times New Roman" w:ascii="Times New Roman"/>
        </w:rPr>
        <w:t xml:space="preserve"> 1.5.Suvlasnički dio: 953/10000 ETAŽNO VLASNIŠTVO (E-15)</w:t>
      </w:r>
    </w:p>
    <w:p w:rsidRDefault="00E216C4" w:rsidP="00E216C4" w:rsidR="00230775">
      <w:pPr>
        <w:jc w:val="both"/>
        <w:rPr>
          <w:rFonts w:hAnsi="Times New Roman" w:ascii="Times New Roman"/>
        </w:rPr>
      </w:pPr>
      <w:r w:rsidRPr="00E216C4">
        <w:rPr>
          <w:rFonts w:hAnsi="Times New Roman" w:ascii="Times New Roman"/>
        </w:rPr>
        <w:t xml:space="preserve"> 1.poslovni prostor br. 6, površine 144,69 m2, na I. katu, u grafičkom prilogu označen sivom bojom i oznakom "poslovni prostor br. 6", s pripadkom – parkirališno mjesto 6 u prizemlju, u grafičkom prilogu označeno sivom bojom i oznakom "P 6" površine 15,75 m2.</w:t>
      </w:r>
    </w:p>
    <w:p w:rsidRDefault="00E216C4" w:rsidP="00E216C4" w:rsidR="00E216C4">
      <w:pPr>
        <w:jc w:val="both"/>
        <w:rPr>
          <w:rFonts w:hAnsi="Times New Roman" w:ascii="Times New Roman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DB05E4" w:rsidRPr="00DB05E4">
        <w:rPr>
          <w:rFonts w:hAnsi="Times New Roman" w:ascii="Times New Roman"/>
        </w:rPr>
        <w:t>Raiffeisenbank Austria d.d., Republika Hrvatska, Ministarstvo financija i E</w:t>
      </w:r>
      <w:r w:rsidR="00DB05E4">
        <w:rPr>
          <w:rFonts w:hAnsi="Times New Roman" w:ascii="Times New Roman"/>
        </w:rPr>
        <w:t>rste &amp; Steiermȁrkische bank d.d</w:t>
      </w:r>
      <w:r w:rsidRPr="0057686A">
        <w:rPr>
          <w:rFonts w:hAnsi="Times New Roman" w:ascii="Times New Roman"/>
        </w:rPr>
        <w:t>.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DB05E4">
        <w:rPr>
          <w:rFonts w:hAnsi="Times New Roman" w:ascii="Times New Roman"/>
        </w:rPr>
        <w:t xml:space="preserve">1.191.436,15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8D1908">
        <w:rPr>
          <w:rFonts w:hAnsi="Times New Roman" w:ascii="Times New Roman"/>
        </w:rPr>
        <w:t xml:space="preserve"> dražbeni korak iznosi 5</w:t>
      </w:r>
      <w:r w:rsidR="005A2F07">
        <w:rPr>
          <w:rFonts w:hAnsi="Times New Roman" w:ascii="Times New Roman"/>
        </w:rPr>
        <w:t>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</w:t>
      </w:r>
      <w:r w:rsidR="00DB05E4">
        <w:rPr>
          <w:rFonts w:hAnsi="Times New Roman" w:ascii="Times New Roman"/>
        </w:rPr>
        <w:t xml:space="preserve">poslovni broj gornji </w:t>
      </w:r>
      <w:r>
        <w:rPr>
          <w:rFonts w:hAnsi="Times New Roman" w:ascii="Times New Roman"/>
        </w:rPr>
        <w:t xml:space="preserve">od </w:t>
      </w:r>
      <w:r w:rsidR="00DB05E4">
        <w:rPr>
          <w:rFonts w:hAnsi="Times New Roman" w:ascii="Times New Roman"/>
        </w:rPr>
        <w:t>14. svibnja 2018</w:t>
      </w:r>
      <w:r>
        <w:rPr>
          <w:rFonts w:hAnsi="Times New Roman" w:ascii="Times New Roman"/>
        </w:rPr>
        <w:t>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C65F96">
        <w:rPr>
          <w:rFonts w:hAnsi="Times New Roman" w:ascii="Times New Roman"/>
        </w:rPr>
        <w:t>temeljem procj</w:t>
      </w:r>
      <w:r w:rsidR="00DB05E4">
        <w:rPr>
          <w:rFonts w:hAnsi="Times New Roman" w:ascii="Times New Roman"/>
        </w:rPr>
        <w:t>ene stalnog sudskog vještaka dipl. ing. građ. Slobodan Tonković</w:t>
      </w:r>
      <w:r w:rsidR="007F34E9">
        <w:rPr>
          <w:rFonts w:hAnsi="Times New Roman" w:ascii="Times New Roman"/>
        </w:rPr>
        <w:t xml:space="preserve"> (toč. IV. 1.)</w:t>
      </w:r>
      <w:r w:rsidR="00C65F96">
        <w:rPr>
          <w:rFonts w:hAnsi="Times New Roman" w:ascii="Times New Roman"/>
        </w:rPr>
        <w:t xml:space="preserve">, a sa kojom procjenom su se suglasili razlučni vjerovnici, navedeni pod toč. II.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Pravilnika predstavlja "nadležno tijelo" koje Agenciji dostavlja zahtjev za prodaju i ostala pismena radi prodaja nekretnina stečajnog dužnika slijedom čega je odlučeno kao pod toč. VI. zaključka. </w:t>
      </w:r>
    </w:p>
    <w:p w:rsidRDefault="00FD3B04" w:rsidP="00E1148F" w:rsidR="00FD3B04">
      <w:pPr>
        <w:ind w:firstLine="708"/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FD3B04">
        <w:rPr>
          <w:rFonts w:hAnsi="Times New Roman" w:ascii="Times New Roman"/>
        </w:rPr>
        <w:t>16. srpnja 2018.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833925">
        <w:rPr>
          <w:rFonts w:hAnsi="Times New Roman" w:ascii="Times New Roman"/>
        </w:rPr>
        <w:t>, v.r.</w:t>
      </w:r>
    </w:p>
    <w:p w:rsidRDefault="00833925" w:rsidP="00106925" w:rsidR="00833925">
      <w:pPr>
        <w:jc w:val="right"/>
        <w:rPr>
          <w:rFonts w:hAnsi="Times New Roman" w:ascii="Times New Roman"/>
        </w:rPr>
      </w:pPr>
    </w:p>
    <w:p w:rsidRDefault="00833925" w:rsidP="00106925" w:rsidR="008339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33925" w:rsidP="00106925" w:rsidR="008339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33925" w:rsidP="00106925" w:rsidR="008339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730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FD3B04" w:rsidRPr="00FD3B04">
          <w:rPr>
            <w:rFonts w:hAnsi="Times New Roman" w:ascii="Times New Roman"/>
          </w:rPr>
          <w:t>3  St-839/16-40</w:t>
        </w:r>
      </w:p>
      <w:p w:rsidRDefault="00907730" w:rsidR="0060670C">
        <w:pPr>
          <w:pStyle w:val="Zaglavlje"/>
          <w:jc w:val="center"/>
        </w:pPr>
      </w:p>
    </w:sdtContent>
  </w:sdt>
  <w:p w:rsidRDefault="0090773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5D57"/>
    <w:rsid w:val="00092E8E"/>
    <w:rsid w:val="00096468"/>
    <w:rsid w:val="000A302D"/>
    <w:rsid w:val="000C5BAC"/>
    <w:rsid w:val="000E3302"/>
    <w:rsid w:val="001026AF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40EF9"/>
    <w:rsid w:val="003422B3"/>
    <w:rsid w:val="00352CC7"/>
    <w:rsid w:val="003559C9"/>
    <w:rsid w:val="00356E4F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56E7D"/>
    <w:rsid w:val="00486063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A7CBC"/>
    <w:rsid w:val="006C6110"/>
    <w:rsid w:val="006D50C3"/>
    <w:rsid w:val="00705BA4"/>
    <w:rsid w:val="007230A2"/>
    <w:rsid w:val="0078431C"/>
    <w:rsid w:val="00797CAD"/>
    <w:rsid w:val="007F34E9"/>
    <w:rsid w:val="007F50E6"/>
    <w:rsid w:val="00813D04"/>
    <w:rsid w:val="00822125"/>
    <w:rsid w:val="00827435"/>
    <w:rsid w:val="00833925"/>
    <w:rsid w:val="008504BE"/>
    <w:rsid w:val="008753F6"/>
    <w:rsid w:val="00876108"/>
    <w:rsid w:val="00886605"/>
    <w:rsid w:val="008A4700"/>
    <w:rsid w:val="008D1908"/>
    <w:rsid w:val="008D4327"/>
    <w:rsid w:val="00907730"/>
    <w:rsid w:val="00960999"/>
    <w:rsid w:val="009701A0"/>
    <w:rsid w:val="00997385"/>
    <w:rsid w:val="009A445A"/>
    <w:rsid w:val="009D733B"/>
    <w:rsid w:val="009E0674"/>
    <w:rsid w:val="00A11B9C"/>
    <w:rsid w:val="00A251EF"/>
    <w:rsid w:val="00A34C13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E4259"/>
    <w:rsid w:val="00C327CC"/>
    <w:rsid w:val="00C46D17"/>
    <w:rsid w:val="00C516B5"/>
    <w:rsid w:val="00C623C1"/>
    <w:rsid w:val="00C65F96"/>
    <w:rsid w:val="00CA1F61"/>
    <w:rsid w:val="00CF5826"/>
    <w:rsid w:val="00D20B1E"/>
    <w:rsid w:val="00D42E48"/>
    <w:rsid w:val="00DB05E4"/>
    <w:rsid w:val="00DB4F5E"/>
    <w:rsid w:val="00DF10B0"/>
    <w:rsid w:val="00E1148F"/>
    <w:rsid w:val="00E216C4"/>
    <w:rsid w:val="00E35DA4"/>
    <w:rsid w:val="00E555F7"/>
    <w:rsid w:val="00E64B06"/>
    <w:rsid w:val="00E74B36"/>
    <w:rsid w:val="00EA6304"/>
    <w:rsid w:val="00EF3D50"/>
    <w:rsid w:val="00F115F0"/>
    <w:rsid w:val="00F37880"/>
    <w:rsid w:val="00F740E7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9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9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II. sveska</izvorni_sadrzaj>
    <derivirana_varijabla naziv="DomainObject.Predmet.PrimjedbaSuca_1">II. sveska</derivirana_varijabla>
  </DomainObject.Predmet.PrimjedbaSuca>
  <DomainObject.Predmet.ProtustrankaFormated>
    <izvorni_sadrzaj>  HIPPO GM d.o.o. zastupanog po punomoćniku Zdenko Visković</izvorni_sadrzaj>
    <derivirana_varijabla naziv="DomainObject.Predmet.ProtustrankaFormated_1">  HIPPO GM d.o.o. zastupanog po punomoćniku Zdenko Visković</derivirana_varijabla>
  </DomainObject.Predmet.ProtustrankaFormated>
  <DomainObject.Predmet.ProtustrankaFormatedOIB>
    <izvorni_sadrzaj>  HIPPO GM d.o.o., OIB 59342061493 zastupanog po punomoćniku Zdenko Visković</izvorni_sadrzaj>
    <derivirana_varijabla naziv="DomainObject.Predmet.ProtustrankaFormatedOIB_1">  HIPPO GM d.o.o., OIB 59342061493 zastupanog po punomoćniku Zdenko Visković</derivirana_varijabla>
  </DomainObject.Predmet.ProtustrankaFormatedOIB>
  <DomainObject.Predmet.ProtustrankaFormatedWithAdress>
    <izvorni_sadrzaj> HIPPO GM d.o.o., Bana Josipa Jelačića 51, 10290 Zaprešić zastupanog po punomoćniku Zdenko Visković</izvorni_sadrzaj>
    <derivirana_varijabla naziv="DomainObject.Predmet.ProtustrankaFormatedWithAdress_1"> HIPPO GM d.o.o., Bana Josipa Jelačića 51, 10290 Zaprešić zastupanog po punomoćniku Zdenko Visković</derivirana_varijabla>
  </DomainObject.Predmet.ProtustrankaFormatedWithAdress>
  <DomainObject.Predmet.ProtustrankaFormatedWithAdressOIB>
    <izvorni_sadrzaj> HIPPO GM d.o.o., OIB 59342061493, Bana Josipa Jelačića 51, 10290 Zaprešić zastupanog po punomoćniku Zdenko Visković</izvorni_sadrzaj>
    <derivirana_varijabla naziv="DomainObject.Predmet.ProtustrankaFormatedWithAdressOIB_1"> HIPPO GM d.o.o., OIB 59342061493, Bana Josipa Jelačića 51, 10290 Zaprešić zastupanog po punomoćniku Zdenko Visković</derivirana_varijabla>
  </DomainObject.Predmet.ProtustrankaFormatedWithAdressOIB>
  <DomainObject.Predmet.ProtustrankaWithAdress>
    <izvorni_sadrzaj>HIPPO GM d.o.o. Bana Josipa Jelačića 51, 10290 Zaprešić</izvorni_sadrzaj>
    <derivirana_varijabla naziv="DomainObject.Predmet.ProtustrankaWithAdress_1">HIPPO GM d.o.o. Bana Josipa Jelačića 51, 10290 Zaprešić</derivirana_varijabla>
  </DomainObject.Predmet.ProtustrankaWithAdress>
  <DomainObject.Predmet.ProtustrankaWithAdressOIB>
    <izvorni_sadrzaj>HIPPO GM d.o.o., OIB 59342061493, Bana Josipa Jelačića 51, 10290 Zaprešić</izvorni_sadrzaj>
    <derivirana_varijabla naziv="DomainObject.Predmet.ProtustrankaWithAdressOIB_1">HIPPO GM d.o.o., OIB 59342061493, Bana Josipa Jelačića 51, 10290 Zaprešić</derivirana_varijabla>
  </DomainObject.Predmet.ProtustrankaWithAdressOIB>
  <DomainObject.Predmet.ProtustrankaNazivFormated>
    <izvorni_sadrzaj>HIPPO GM d.o.o.</izvorni_sadrzaj>
    <derivirana_varijabla naziv="DomainObject.Predmet.ProtustrankaNazivFormated_1">HIPPO GM d.o.o.</derivirana_varijabla>
  </DomainObject.Predmet.ProtustrankaNazivFormated>
  <DomainObject.Predmet.ProtustrankaNazivFormatedOIB>
    <izvorni_sadrzaj>HIPPO GM d.o.o., OIB 59342061493</izvorni_sadrzaj>
    <derivirana_varijabla naziv="DomainObject.Predmet.ProtustrankaNazivFormatedOIB_1">HIPPO GM d.o.o., OIB 59342061493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HIPPO GM d.o.o. zastupanog po punomoćniku Zdenko Visković</item>
    </izvorni_sadrzaj>
    <derivirana_varijabla naziv="DomainObject.Predmet.ProtuStrankaListFormated_1">
      <item>HIPPO GM d.o.o. zastupanog po punomoćniku Zdenko Visković</item>
    </derivirana_varijabla>
  </DomainObject.Predmet.ProtuStrankaListFormated>
  <DomainObject.Predmet.ProtuStrankaListFormatedOIB>
    <izvorni_sadrzaj>
      <item>HIPPO GM d.o.o., OIB 59342061493 zastupanog po punomoćniku Zdenko Visković</item>
    </izvorni_sadrzaj>
    <derivirana_varijabla naziv="DomainObject.Predmet.ProtuStrankaListFormatedOIB_1">
      <item>HIPPO GM d.o.o., OIB 59342061493 zastupanog po punomoćniku Zdenko Visković</item>
    </derivirana_varijabla>
  </DomainObject.Predmet.ProtuStrankaListFormatedOIB>
  <DomainObject.Predmet.ProtuStrankaListFormatedWithAdress>
    <izvorni_sadrzaj>
      <item>HIPPO GM d.o.o., Bana Josipa Jelačića 51, 10290 Zaprešić zastupanog po punomoćniku Zdenko Visković</item>
    </izvorni_sadrzaj>
    <derivirana_varijabla naziv="DomainObject.Predmet.ProtuStrankaListFormatedWithAdress_1">
      <item>HIPPO GM d.o.o., Bana Josipa Jelačića 51, 10290 Zaprešić zastupanog po punomoćniku Zdenko Visković</item>
    </derivirana_varijabla>
  </DomainObject.Predmet.ProtuStrankaListFormatedWithAdress>
  <DomainObject.Predmet.ProtuStrankaListFormatedWithAdressOIB>
    <izvorni_sadrzaj>
      <item>HIPPO GM d.o.o., OIB 59342061493, Bana Josipa Jelačića 51, 10290 Zaprešić zastupanog po punomoćniku Zdenko Visković</item>
    </izvorni_sadrzaj>
    <derivirana_varijabla naziv="DomainObject.Predmet.ProtuStrankaListFormatedWithAdressOIB_1">
      <item>HIPPO GM d.o.o., OIB 59342061493, Bana Josipa Jelačića 51, 10290 Zaprešić zastupanog po punomoćniku Zdenko Visković</item>
    </derivirana_varijabla>
  </DomainObject.Predmet.ProtuStrankaListFormatedWithAdressOIB>
  <DomainObject.Predmet.ProtuStrankaListNazivFormated>
    <izvorni_sadrzaj>
      <item>HIPPO GM d.o.o.</item>
    </izvorni_sadrzaj>
    <derivirana_varijabla naziv="DomainObject.Predmet.ProtuStrankaListNazivFormated_1">
      <item>HIPPO GM d.o.o.</item>
    </derivirana_varijabla>
  </DomainObject.Predmet.ProtuStrankaListNazivFormated>
  <DomainObject.Predmet.ProtuStrankaListNazivFormatedOIB>
    <izvorni_sadrzaj>
      <item>HIPPO GM d.o.o., OIB 59342061493</item>
    </izvorni_sadrzaj>
    <derivirana_varijabla naziv="DomainObject.Predmet.ProtuStrankaListNazivFormatedOIB_1">
      <item>HIPPO GM d.o.o., OIB 59342061493</item>
    </derivirana_varijabla>
  </DomainObject.Predmet.ProtuStrankaListNazivFormatedOIB>
  <DomainObject.Predmet.OstaliListFormated>
    <izvorni_sadrzaj>
      <item>Zdenko Visković punomoćnik sudionika u postupku HIPPO GM d.o.o.</item>
      <item>ERSTE&amp;STEIERMARKISCHE BANK d.d.</item>
      <item>Odvjetničko društvo MATEŠA &amp; KAPITAN društvo s ograničenom odgovornošću</item>
      <item>BUTERIN&amp;POSAVEC odvjetničko društvo, društvo s ograničenom odgovornošću</item>
    </izvorni_sadrzaj>
    <derivirana_varijabla naziv="DomainObject.Predmet.OstaliListFormated_1">
      <item>Zdenko Visković punomoćnik sudionika u postupku HIPPO GM d.o.o.</item>
      <item>ERSTE&amp;STEIERMARKISCHE BANK d.d.</item>
      <item>Odvjetničko društvo MATEŠA &amp; KAPITAN društvo s ograničenom odgovornošću</item>
      <item>BUTERIN&amp;POSAVEC odvjetničko društvo, društvo s ograničenom odgovornošću</item>
    </derivirana_varijabla>
  </DomainObject.Predmet.OstaliListFormated>
  <DomainObject.Predmet.OstaliListFormatedOIB>
    <izvorni_sadrzaj>
      <item>Zdenko Visković, OIB 00716302560 punomoćnik sudionika u postupku HIPPO GM d.o.o.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izvorni_sadrzaj>
    <derivirana_varijabla naziv="DomainObject.Predmet.OstaliListFormatedOIB_1">
      <item>Zdenko Visković, OIB 00716302560 punomoćnik sudionika u postupku HIPPO GM d.o.o.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Zdenko Visković, Ulica Bana Josipa Jelačića 51, 10290 Zaprešić punomoćnik sudionika u postupku HIPPO GM d.o.o.</item>
      <item>ERSTE&amp;STEIERMARKISCHE BANK d.d., Jadranski trg 3a, 51000 Rijeka</item>
      <item>Odvjetničko društvo MATEŠA &amp; KAPITAN društvo s ograničenom odgovornošću, Garićgradska 13, 10000 Zagreb</item>
      <item>BUTERIN&amp;POSAVEC odvjetničko društvo, društvo s ograničenom odgovornošću, Draškovićeva 82, 10000 Zagreb</item>
    </izvorni_sadrzaj>
    <derivirana_varijabla naziv="DomainObject.Predmet.OstaliListFormatedWithAdress_1">
      <item>Zdenko Visković, Ulica Bana Josipa Jelačića 51, 10290 Zaprešić punomoćnik sudionika u postupku HIPPO GM d.o.o.</item>
      <item>ERSTE&amp;STEIERMARKISCHE BANK d.d., Jadranski trg 3a, 51000 Rijeka</item>
      <item>Odvjetničko društvo MATEŠA &amp; KAPITAN društvo s ograničenom odgovornošću, Garićgradska 13,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Zdenko Visković, OIB 00716302560, Ulica Bana Josipa Jelačića 51, 10290 Zaprešić punomoćnik sudionika u postupku HIPPO GM d.o.o.</item>
      <item>ERSTE&amp;STEIERMARKISCHE BANK d.d., OIB 23057039320, Jadranski trg 3a, 51000 Rijeka</item>
      <item>Odvjetničko društvo MATEŠA &amp; KAPITAN društvo s ograničenom odgovornošću, OIB 07500760012, Garićgradska 13,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Zdenko Visković, OIB 00716302560, Ulica Bana Josipa Jelačića 51, 10290 Zaprešić punomoćnik sudionika u postupku HIPPO GM d.o.o.</item>
      <item>ERSTE&amp;STEIERMARKISCHE BANK d.d., OIB 23057039320, Jadranski trg 3a, 51000 Rijeka</item>
      <item>Odvjetničko društvo MATEŠA &amp; KAPITAN društvo s ograničenom odgovornošću, OIB 07500760012, Garićgradska 13,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izvorni_sadrzaj>
    <derivirana_varijabla naziv="DomainObject.Predmet.OstaliListNazivFormated_1"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derivirana_varijabla>
  </DomainObject.Predmet.OstaliListNazivFormated>
  <DomainObject.Predmet.OstaliListNazivFormatedOIB>
    <izvorni_sadrzaj>
      <item>Zdenko Visković, OIB 00716302560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izvorni_sadrzaj>
    <derivirana_varijabla naziv="DomainObject.Predmet.OstaliListNazivFormatedOIB_1">
      <item>Zdenko Visković, OIB 00716302560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HIPPO GM d.o.o.</izvorni_sadrzaj>
    <derivirana_varijabla naziv="DomainObject.Predmet.ProtustrankaIDrugi_1">HIPPO GM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HIPPO GM d.o.o., OIB 59342061493, Bana Josipa Jelačića 51, 10290 Zaprešić</izvorni_sadrzaj>
    <derivirana_varijabla naziv="DomainObject.Predmet.ProtustrankaIDrugiAdressOIB_1">HIPPO GM d.o.o., OIB 59342061493, Bana Josipa Jelačića 51,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HIPPO GM d.o.o.</item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izvorni_sadrzaj>
    <derivirana_varijabla naziv="DomainObject.Predmet.SudioniciListNaziv_1">
      <item>FINA Regionalni centar Zagreb</item>
      <item>HIPPO GM d.o.o.</item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derivirana_varijabla>
  </DomainObject.Predmet.SudioniciListNaziv>
  <DomainObject.Predmet.SudioniciListAdressOIB>
    <izvorni_sadrzaj>
      <item>FINA Regionalni centar Zagreb, OIB 85821130368, Ulica grada Vukovara 70,10000 Zagreb</item>
      <item>HIPPO GM d.o.o., OIB 59342061493, Bana Josipa Jelačića 51,10290 Zaprešić</item>
      <item>Zdenko Visković, OIB 00716302560, Ulica Bana Josipa Jelačića 51,10290 Zaprešić</item>
      <item>ERSTE&amp;STEIERMARKISCHE BANK d.d., OIB 23057039320, Jadranski trg 3a,51000 Rijeka</item>
      <item>Odvjetničko društvo MATEŠA &amp; KAPITAN društvo s ograničenom odgovornošću, OIB 07500760012, Garićgradska 13,10000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 Regionalni centar Zagreb, OIB 85821130368, Ulica grada Vukovara 70,10000 Zagreb</item>
      <item>HIPPO GM d.o.o., OIB 59342061493, Bana Josipa Jelačića 51,10290 Zaprešić</item>
      <item>Zdenko Visković, OIB 00716302560, Ulica Bana Josipa Jelačića 51,10290 Zaprešić</item>
      <item>ERSTE&amp;STEIERMARKISCHE BANK d.d., OIB 23057039320, Jadranski trg 3a,51000 Rijeka</item>
      <item>Odvjetničko društvo MATEŠA &amp; KAPITAN društvo s ograničenom odgovornošću, OIB 07500760012, Garićgradska 13,10000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59342061493</item>
      <item>, OIB 00716302560</item>
      <item>, OIB 23057039320</item>
      <item>, OIB 07500760012</item>
      <item>, OIB 88443826619</item>
    </izvorni_sadrzaj>
    <derivirana_varijabla naziv="DomainObject.Predmet.SudioniciListNazivOIB_1">
      <item>, OIB 85821130368</item>
      <item>, OIB 59342061493</item>
      <item>, OIB 00716302560</item>
      <item>, OIB 23057039320</item>
      <item>, OIB 07500760012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01E93-F1AA-4E22-BB24-1B0942DAE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838</properties:Words>
  <properties:Characters>4545</properties:Characters>
  <properties:Lines>118</properties:Lines>
  <properties:Paragraphs>56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2018-07-16T08:21:00Z</dcterms:created>
  <dc:creator>Gordana Grčić</dc:creator>
  <cp:lastModifiedBy>Žana Livaja</cp:lastModifiedBy>
  <cp:lastPrinted>2017-09-12T12:45:00Z</cp:lastPrinted>
  <dcterms:modified xmlns:xsi="http://www.w3.org/2001/XMLSchema-instance" xsi:type="dcterms:W3CDTF">2018-07-16T08:36:00Z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-FINA- St-839-16.docx)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