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0d5aaa9" w14:paraId="0d5aaa9" w:rsidRDefault="00790C1D" w:rsidP="00790C1D" w:rsidR="00790C1D">
      <w:pPr>
        <w:jc w:val="right"/>
        <w15:collapsed w:val="false"/>
      </w:pPr>
      <w:r>
        <w:t>Poslovni broj: 4. St-</w:t>
      </w:r>
      <w:r w:rsidR="00EC4E73">
        <w:t>339</w:t>
      </w:r>
      <w:r w:rsidR="007022B3">
        <w:t>/2017-</w:t>
      </w:r>
      <w:r w:rsidR="00EC4E73">
        <w:t>13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EC4E73">
        <w:rPr>
          <w:szCs w:val="24"/>
        </w:rPr>
        <w:t xml:space="preserve">A PLUS SUSTAVI d.o.o., Split, </w:t>
      </w:r>
      <w:proofErr w:type="spellStart"/>
      <w:r w:rsidR="00EC4E73">
        <w:rPr>
          <w:szCs w:val="24"/>
        </w:rPr>
        <w:t>Vranjički</w:t>
      </w:r>
      <w:proofErr w:type="spellEnd"/>
      <w:r w:rsidR="00EC4E73">
        <w:rPr>
          <w:szCs w:val="24"/>
        </w:rPr>
        <w:t xml:space="preserve"> put 76, OIB: 51656522427</w:t>
      </w:r>
      <w:r>
        <w:rPr>
          <w:lang w:val="hr-HR"/>
        </w:rPr>
        <w:t xml:space="preserve">, </w:t>
      </w:r>
      <w:r w:rsidR="00EC4E73">
        <w:rPr>
          <w:szCs w:val="24"/>
          <w:lang w:val="hr-HR"/>
        </w:rPr>
        <w:t>8</w:t>
      </w:r>
      <w:r w:rsidR="000E2585">
        <w:rPr>
          <w:szCs w:val="24"/>
          <w:lang w:val="hr-HR"/>
        </w:rPr>
        <w:t xml:space="preserve">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EC4E73">
        <w:rPr>
          <w:rFonts w:cs="Times New Roman" w:eastAsia="Times New Roman"/>
          <w:szCs w:val="24"/>
          <w:lang w:eastAsia="hr-HR"/>
        </w:rPr>
        <w:t>8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EC4E73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EC4E73">
        <w:t xml:space="preserve">predlagatelj – vjerovnik po Županijskom državnom odvjetništvu u Splitu, </w:t>
      </w:r>
      <w:r w:rsidR="00EC4E73" w:rsidRPr="004F4BFE">
        <w:t>predlagatelj - vjerovnik BETON PINTAR d.o.o.,</w:t>
      </w:r>
      <w:r w:rsidR="00EC4E73" w:rsidRPr="009F72A7">
        <w:rPr>
          <w:color w:val="FF0000"/>
        </w:rPr>
        <w:t xml:space="preserve"> </w:t>
      </w:r>
      <w:r w:rsidR="00EC4E73" w:rsidRPr="00127371">
        <w:t>predlagatelj-vjerovnik M-P-B d.o.o.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EC4E73" w:rsidRPr="009F72A7">
        <w:t xml:space="preserve">Amir </w:t>
      </w:r>
      <w:proofErr w:type="spellStart"/>
      <w:r w:rsidR="00EC4E73" w:rsidRPr="009F72A7">
        <w:t>Jezerkić</w:t>
      </w:r>
      <w:proofErr w:type="spellEnd"/>
      <w:r w:rsidR="00EC4E73" w:rsidRPr="009F72A7">
        <w:t xml:space="preserve">, Split, </w:t>
      </w:r>
      <w:proofErr w:type="spellStart"/>
      <w:r w:rsidR="00EC4E73" w:rsidRPr="009F72A7">
        <w:t>Vranjički</w:t>
      </w:r>
      <w:proofErr w:type="spellEnd"/>
      <w:r w:rsidR="00EC4E73" w:rsidRPr="00192EFD">
        <w:rPr>
          <w:szCs w:val="24"/>
        </w:rPr>
        <w:t xml:space="preserve"> put 76</w:t>
      </w:r>
      <w:r w:rsidR="00EC4E73">
        <w:rPr>
          <w:szCs w:val="24"/>
        </w:rPr>
        <w:t xml:space="preserve">, </w:t>
      </w:r>
      <w:r w:rsidR="00EC4E73" w:rsidRPr="00192EFD">
        <w:rPr>
          <w:szCs w:val="24"/>
        </w:rPr>
        <w:t>OIB: 02770493212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EC4E73">
        <w:rPr>
          <w:szCs w:val="24"/>
        </w:rPr>
        <w:t>8</w:t>
      </w:r>
      <w:r w:rsidR="000E2585">
        <w:rPr>
          <w:szCs w:val="24"/>
        </w:rPr>
        <w:t>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243E80" w:rsidP="006953FE" w:rsidR="006953FE">
      <w:pPr>
        <w:ind w:left="6372"/>
        <w:jc w:val="center"/>
      </w:pPr>
      <w:r>
        <w:t>Katarina Mikulić,v.r.</w:t>
      </w:r>
    </w:p>
    <w:p w:rsidRDefault="00243E80" w:rsidP="0071700F" w:rsidR="00243E8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243E80" w:rsidP="0071700F" w:rsidR="00243E80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43E80" w:rsidP="006953FE" w:rsidR="00243E80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43E80"/>
    <w:rsid w:val="00276CB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A6C8A"/>
    <w:rsid w:val="00EB6A52"/>
    <w:rsid w:val="00EC4E73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3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E8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3E8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3E8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3E8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43E80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43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E8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3E8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3E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3E8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43E80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PLUS SUSTAVI d.o.o. za graditeljstvo i trgovinu</izvorni_sadrzaj>
    <derivirana_varijabla naziv="DomainObject.Predmet.ProtustrankaFormated_1">  A PLUS SUSTAVI d.o.o. za graditeljstvo i trgovinu</derivirana_varijabla>
  </DomainObject.Predmet.ProtustrankaFormated>
  <DomainObject.Predmet.ProtustrankaFormatedOIB>
    <izvorni_sadrzaj>  A PLUS SUSTAVI d.o.o. za graditeljstvo i trgovinu, OIB 51656522427</izvorni_sadrzaj>
    <derivirana_varijabla naziv="DomainObject.Predmet.ProtustrankaFormatedOIB_1">  A PLUS SUSTAVI d.o.o. za graditeljstvo i trgovinu, OIB 51656522427</derivirana_varijabla>
  </DomainObject.Predmet.ProtustrankaFormatedOIB>
  <DomainObject.Predmet.ProtustrankaFormatedWithAdress>
    <izvorni_sadrzaj> A PLUS SUSTAVI d.o.o. za graditeljstvo i trgovinu, Vranjički put 76, 21000 Split</izvorni_sadrzaj>
    <derivirana_varijabla naziv="DomainObject.Predmet.ProtustrankaFormatedWithAdress_1"> A PLUS SUSTAVI d.o.o. za graditeljstvo i trgovinu, Vranjički put 76, 21000 Split</derivirana_varijabla>
  </DomainObject.Predmet.ProtustrankaFormatedWithAdress>
  <DomainObject.Predmet.ProtustrankaFormatedWithAdressOIB>
    <izvorni_sadrzaj> A PLUS SUSTAVI d.o.o. za graditeljstvo i trgovinu, OIB 51656522427, Vranjički put 76, 21000 Split</izvorni_sadrzaj>
    <derivirana_varijabla naziv="DomainObject.Predmet.ProtustrankaFormatedWithAdressOIB_1"> A PLUS SUSTAVI d.o.o. za graditeljstvo i trgovinu, OIB 51656522427, Vranjički put 76, 21000 Split</derivirana_varijabla>
  </DomainObject.Predmet.ProtustrankaFormatedWithAdressOIB>
  <DomainObject.Predmet.ProtustrankaWithAdress>
    <izvorni_sadrzaj>A PLUS SUSTAVI d.o.o. za graditeljstvo i trgovinu Vranjički put 76, 21000 Split</izvorni_sadrzaj>
    <derivirana_varijabla naziv="DomainObject.Predmet.ProtustrankaWithAdress_1">A PLUS SUSTAVI d.o.o. za graditeljstvo i trgovinu Vranjički put 76, 21000 Split</derivirana_varijabla>
  </DomainObject.Predmet.ProtustrankaWithAdress>
  <DomainObject.Predmet.ProtustrankaWithAdressOIB>
    <izvorni_sadrzaj>A PLUS SUSTAVI d.o.o. za graditeljstvo i trgovinu, OIB 51656522427, Vranjički put 76, 21000 Split</izvorni_sadrzaj>
    <derivirana_varijabla naziv="DomainObject.Predmet.ProtustrankaWithAdressOIB_1">A PLUS SUSTAVI d.o.o. za graditeljstvo i trgovinu, OIB 51656522427, Vranjički put 76, 21000 Split</derivirana_varijabla>
  </DomainObject.Predmet.ProtustrankaWithAdressOIB>
  <DomainObject.Predmet.ProtustrankaNazivFormated>
    <izvorni_sadrzaj>A PLUS SUSTAVI d.o.o. za graditeljstvo i trgovinu</izvorni_sadrzaj>
    <derivirana_varijabla naziv="DomainObject.Predmet.ProtustrankaNazivFormated_1">A PLUS SUSTAVI d.o.o. za graditeljstvo i trgovinu</derivirana_varijabla>
  </DomainObject.Predmet.ProtustrankaNazivFormated>
  <DomainObject.Predmet.ProtustrankaNazivFormatedOIB>
    <izvorni_sadrzaj>A PLUS SUSTAVI d.o.o. za graditeljstvo i trgovinu, OIB 51656522427</izvorni_sadrzaj>
    <derivirana_varijabla naziv="DomainObject.Predmet.ProtustrankaNazivFormatedOIB_1">A PLUS SUSTAVI d.o.o. za graditeljstvo i trgovinu, OIB 51656522427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BETON PINTAR d.o.o. za proizvodnju betona i betonske galanterije; M-P-B d.o.o. za proizvodnju betona i betonske galanterije</izvorni_sadrzaj>
    <derivirana_varijabla naziv="DomainObject.Predmet.StrankaFormated_1">  FINANCIJSKA AGENCIJA, RC SPLIT; Ministarstvo financija RH zastupanog po punomoćniku Županijsko državno odvjetništvo u Splitu; BETON PINTAR d.o.o. za proizvodnju betona i betonske galanterije; M-P-B d.o.o. za proizvodnju betona i betonske galanterije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izvorni_sadrzaj>
    <derivirana_varijabla naziv="DomainObject.Predmet.StrankaFormatedOIB_1">  FINANCIJSKA AGENCIJA, RC SPLIT, OIB 85821130368; Ministarstvo financija RH, OIB 18683136487 zastupanog po punomoćniku Županijsko državno odvjetništvo u Splitu; BETON PINTAR d.o.o. za proizvodnju betona i betonske galanterije, OIB 09162779272; M-P-B d.o.o. za proizvodnju betona i betonske galanterije, OIB 38047712261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BETON PINTAR d.o.o. za proizvodnju betona i betonske galanterije, Vrbanj 221, 21460 Vrbanj; M-P-B d.o.o. za proizvodnju betona i betonske galanterije, Hrvatske neovisnosti 4,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BETON PINTAR d.o.o. za proizvodnju betona i betonske galanterije, OIB 09162779272, Vrbanj 221, 21460 Vrbanj; M-P-B d.o.o. za proizvodnju betona i betonske galanterije, OIB 38047712261, Hrvatske neovisnosti 4,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izvorni_sadrzaj>
    <derivirana_varijabla naziv="DomainObject.Predmet.StrankaWithAdress_1">FINANCIJSKA AGENCIJA, RC SPLIT Mažuranićevo šetalište 24 b,21000 Split,Ministarstvo financija RH Katančićeva 5,10000 Zagreb,BETON PINTAR d.o.o. za proizvodnju betona i betonske galanterije Vrbanj 221,21460 Vrbanj,M-P-B d.o.o. za proizvodnju betona i betonske galanterije Hrvatske neovisnosti 4,21000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izvorni_sadrzaj>
    <derivirana_varijabla naziv="DomainObject.Predmet.StrankaWithAdressOIB_1">FINANCIJSKA AGENCIJA, RC SPLIT, OIB 85821130368, Mažuranićevo šetalište 24 b,21000 Split,Ministarstvo financija RH, OIB 18683136487, Katančićeva 5,10000 Zagreb,BETON PINTAR d.o.o. za proizvodnju betona i betonske galanterije, OIB 09162779272, Vrbanj 221,21460 Vrbanj,M-P-B d.o.o. za proizvodnju betona i betonske galanterije, OIB 38047712261, Hrvatske neovisnosti 4,21000 Split</derivirana_varijabla>
  </DomainObject.Predmet.StrankaWithAdressOIB>
  <DomainObject.Predmet.StrankaNazivFormated>
    <izvorni_sadrzaj>FINANCIJSKA AGENCIJA, RC SPLIT,Ministarstvo financija RH,BETON PINTAR d.o.o. za proizvodnju betona i betonske galanterije,M-P-B d.o.o. za proizvodnju betona i betonske galanterije</izvorni_sadrzaj>
    <derivirana_varijabla naziv="DomainObject.Predmet.StrankaNazivFormated_1">FINANCIJSKA AGENCIJA, RC SPLIT,Ministarstvo financija RH,BETON PINTAR d.o.o. za proizvodnju betona i betonske galanterije,M-P-B d.o.o. za proizvodnju betona i betonske galanterije</derivirana_varijabla>
  </DomainObject.Predmet.StrankaNazivFormated>
  <DomainObject.Predmet.StrankaNazivFormatedOIB>
    <izvorni_sadrzaj>FINANCIJSKA AGENCIJA, RC SPLIT, OIB 85821130368,Ministarstvo financija RH, OIB 18683136487,BETON PINTAR d.o.o. za proizvodnju betona i betonske galanterije, OIB 09162779272,M-P-B d.o.o. za proizvodnju betona i betonske galanterije, OIB 38047712261</izvorni_sadrzaj>
    <derivirana_varijabla naziv="DomainObject.Predmet.StrankaNazivFormatedOIB_1">FINANCIJSKA AGENCIJA, RC SPLIT, OIB 85821130368,Ministarstvo financija RH, OIB 18683136487,BETON PINTAR d.o.o. za proizvodnju betona i betonske galanterije, OIB 09162779272,M-P-B d.o.o. za proizvodnju betona i betonske galanterije, OIB 38047712261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BETON PINTAR d.o.o. za proizvodnju betona i betonske galanterije</item>
      <item>M-P-B d.o.o. za proizvodnju betona i betonske galanterije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BETON PINTAR d.o.o. za proizvodnju betona i betonske galanterije, OIB 09162779272</item>
      <item>M-P-B d.o.o. za proizvodnju betona i betonske galanterije, OIB 38047712261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BETON PINTAR d.o.o. za proizvodnju betona i betonske galanterije, Vrbanj 221, 21460 Vrbanj</item>
      <item>M-P-B d.o.o. za proizvodnju betona i betonske galanterije, Hrvatske neovisnosti 4,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BETON PINTAR d.o.o. za proizvodnju betona i betonske galanterije, OIB 09162779272, Vrbanj 221, 21460 Vrbanj</item>
      <item>M-P-B d.o.o. za proizvodnju betona i betonske galanterije, OIB 38047712261, Hrvatske neovisnosti 4,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BETON PINTAR d.o.o. za proizvodnju betona i betonske galanterije</item>
      <item>M-P-B d.o.o. za proizvodnju betona i betonske galanterije</item>
    </izvorni_sadrzaj>
    <derivirana_varijabla naziv="DomainObject.Predmet.StrankaListNazivFormated_1">
      <item>FINANCIJSKA AGENCIJA, RC SPLIT</item>
      <item>Ministarstvo financija RH</item>
      <item>BETON PINTAR d.o.o. za proizvodnju betona i betonske galanterije</item>
      <item>M-P-B d.o.o. za proizvodnju betona i betonske galanterije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izvorni_sadrzaj>
    <derivirana_varijabla naziv="DomainObject.Predmet.StrankaListNazivFormatedOIB_1">
      <item>FINANCIJSKA AGENCIJA, RC SPLIT, OIB 85821130368</item>
      <item>Ministarstvo financija RH, OIB 18683136487</item>
      <item>BETON PINTAR d.o.o. za proizvodnju betona i betonske galanterije, OIB 09162779272</item>
      <item>M-P-B d.o.o. za proizvodnju betona i betonske galanterije, OIB 38047712261</item>
    </derivirana_varijabla>
  </DomainObject.Predmet.StrankaListNazivFormatedOIB>
  <DomainObject.Predmet.ProtuStrankaListFormated>
    <izvorni_sadrzaj>
      <item>A PLUS SUSTAVI d.o.o. za graditeljstvo i trgovinu</item>
    </izvorni_sadrzaj>
    <derivirana_varijabla naziv="DomainObject.Predmet.ProtuStrankaListFormated_1">
      <item>A PLUS SUSTAVI d.o.o. za graditeljstvo i trgovinu</item>
    </derivirana_varijabla>
  </DomainObject.Predmet.ProtuStrankaListFormated>
  <DomainObject.Predmet.ProtuStrankaListFormatedOIB>
    <izvorni_sadrzaj>
      <item>A PLUS SUSTAVI d.o.o. za graditeljstvo i trgovinu, OIB 51656522427</item>
    </izvorni_sadrzaj>
    <derivirana_varijabla naziv="DomainObject.Predmet.ProtuStrankaListFormatedOIB_1">
      <item>A PLUS SUSTAVI d.o.o. za graditeljstvo i trgovinu, OIB 51656522427</item>
    </derivirana_varijabla>
  </DomainObject.Predmet.ProtuStrankaListFormatedOIB>
  <DomainObject.Predmet.ProtuStrankaListFormatedWithAdress>
    <izvorni_sadrzaj>
      <item>A PLUS SUSTAVI d.o.o. za graditeljstvo i trgovinu, Vranjički put 76, 21000 Split</item>
    </izvorni_sadrzaj>
    <derivirana_varijabla naziv="DomainObject.Predmet.ProtuStrankaListFormatedWithAdress_1">
      <item>A PLUS SUSTAVI d.o.o. za graditeljstvo i trgovinu, Vranjički put 76, 21000 Split</item>
    </derivirana_varijabla>
  </DomainObject.Predmet.ProtuStrankaListFormatedWithAdress>
  <DomainObject.Predmet.ProtuStrankaListFormatedWithAdressOIB>
    <izvorni_sadrzaj>
      <item>A PLUS SUSTAVI d.o.o. za graditeljstvo i trgovinu, OIB 51656522427, Vranjički put 76, 21000 Split</item>
    </izvorni_sadrzaj>
    <derivirana_varijabla naziv="DomainObject.Predmet.ProtuStrankaListFormatedWithAdressOIB_1">
      <item>A PLUS SUSTAVI d.o.o. za graditeljstvo i trgovinu, OIB 51656522427, Vranjički put 76, 21000 Split</item>
    </derivirana_varijabla>
  </DomainObject.Predmet.ProtuStrankaListFormatedWithAdressOIB>
  <DomainObject.Predmet.ProtuStrankaListNazivFormated>
    <izvorni_sadrzaj>
      <item>A PLUS SUSTAVI d.o.o. za graditeljstvo i trgovinu</item>
    </izvorni_sadrzaj>
    <derivirana_varijabla naziv="DomainObject.Predmet.ProtuStrankaListNazivFormated_1">
      <item>A PLUS SUSTAVI d.o.o. za graditeljstvo i trgovinu</item>
    </derivirana_varijabla>
  </DomainObject.Predmet.ProtuStrankaListNazivFormated>
  <DomainObject.Predmet.ProtuStrankaListNazivFormatedOIB>
    <izvorni_sadrzaj>
      <item>A PLUS SUSTAVI d.o.o. za graditeljstvo i trgovinu, OIB 51656522427</item>
    </izvorni_sadrzaj>
    <derivirana_varijabla naziv="DomainObject.Predmet.ProtuStrankaListNazivFormatedOIB_1">
      <item>A PLUS SUSTAVI d.o.o. za graditeljstvo i trgovinu, OIB 51656522427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Amir Jezerkić</item>
    </izvorni_sadrzaj>
    <derivirana_varijabla naziv="DomainObject.Predmet.OstaliListFormated_1">
      <item>Županijsko državno odvjetništvo u Splitu punomoćnik sudionika u postupku Ministarstvo financija RH</item>
      <item>Amir Jezerkić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Amir Jezerkić, OIB 02770493212</item>
    </izvorni_sadrzaj>
    <derivirana_varijabla naziv="DomainObject.Predmet.OstaliListFormatedOIB_1">
      <item>Županijsko državno odvjetništvo u Splitu punomoćnik sudionika u postupku Ministarstvo financija RH</item>
      <item>Amir Jezerkić, OIB 02770493212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Amir Jezerkić, Vranjički Put 76,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Amir Jezerkić, Vranjički Put 76,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Amir Jezerkić, OIB 02770493212, Vranjički Put 76,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Amir Jezerkić, OIB 02770493212, Vranjički Put 76, 21000 Split</item>
    </derivirana_varijabla>
  </DomainObject.Predmet.OstaliListFormatedWithAdressOIB>
  <DomainObject.Predmet.OstaliListNazivFormated>
    <izvorni_sadrzaj>
      <item>Županijsko državno odvjetništvo u Splitu</item>
      <item>Amir Jezerkić</item>
    </izvorni_sadrzaj>
    <derivirana_varijabla naziv="DomainObject.Predmet.OstaliListNazivFormated_1">
      <item>Županijsko državno odvjetništvo u Splitu</item>
      <item>Amir Jezerkić</item>
    </derivirana_varijabla>
  </DomainObject.Predmet.OstaliListNazivFormated>
  <DomainObject.Predmet.OstaliListNazivFormatedOIB>
    <izvorni_sadrzaj>
      <item>Županijsko državno odvjetništvo u Splitu</item>
      <item>Amir Jezerkić, OIB 02770493212</item>
    </izvorni_sadrzaj>
    <derivirana_varijabla naziv="DomainObject.Predmet.OstaliListNazivFormatedOIB_1">
      <item>Županijsko državno odvjetništvo u Splitu</item>
      <item>Amir Jezerkić, OIB 02770493212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 PLUS SUSTAVI d.o.o. za graditeljstvo i trgovinu</izvorni_sadrzaj>
    <derivirana_varijabla naziv="DomainObject.Predmet.ProtustrankaIDrugi_1">A PLUS SUSTAVI d.o.o. za graditeljstvo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 PLUS SUSTAVI d.o.o. za graditeljstvo i trgovinu, OIB 51656522427, Vranjički put 76, 21000 Split</izvorni_sadrzaj>
    <derivirana_varijabla naziv="DomainObject.Predmet.ProtustrankaIDrugiAdressOIB_1">A PLUS SUSTAVI d.o.o. za graditeljstvo i trgovinu, OIB 51656522427, Vranjički put 76,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  <item>Amir Jezerkić</item>
    </izvorni_sadrzaj>
    <derivirana_varijabla naziv="DomainObject.Predmet.SudioniciListNaziv_1">
      <item>A PLUS SUSTAVI d.o.o. za graditeljstvo i trgovinu</item>
      <item>FINANCIJSKA AGENCIJA, RC SPLIT</item>
      <item>Ministarstvo financija RH</item>
      <item>Županijsko državno odvjetništvo u Splitu</item>
      <item>BETON PINTAR d.o.o. za proizvodnju betona i betonske galanterije</item>
      <item>M-P-B d.o.o. za proizvodnju betona i betonske galanterije</item>
      <item>Amir Jezerkić</item>
    </derivirana_varijabla>
  </DomainObject.Predmet.SudioniciListNaziv>
  <DomainObject.Predmet.SudioniciListAdressOIB>
    <izvorni_sadrzaj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  <item>Amir Jezerkić, OIB 02770493212, Vranjički Put 76,21000 Split</item>
    </izvorni_sadrzaj>
    <derivirana_varijabla naziv="DomainObject.Predmet.SudioniciListAdressOIB_1">
      <item>A PLUS SUSTAVI d.o.o. za graditeljstvo i trgovinu, OIB 51656522427, Vranjički put 76,21000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BETON PINTAR d.o.o. za proizvodnju betona i betonske galanterije, OIB 09162779272, Vrbanj 221,21460 Vrbanj</item>
      <item>M-P-B d.o.o. za proizvodnju betona i betonske galanterije, OIB 38047712261, Hrvatske neovisnosti 4,21000 Split</item>
      <item>Amir Jezerkić, OIB 02770493212, Vranjički Put 76,21000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51656522427</item>
      <item>, OIB 85821130368</item>
      <item>, OIB 18683136487</item>
      <item>, OIB null</item>
      <item>, OIB 09162779272</item>
      <item>, OIB 38047712261</item>
      <item>, OIB 02770493212</item>
    </izvorni_sadrzaj>
    <derivirana_varijabla naziv="DomainObject.Predmet.SudioniciListNazivOIB_1">
      <item>, OIB 51656522427</item>
      <item>, OIB 85821130368</item>
      <item>, OIB 18683136487</item>
      <item>, OIB null</item>
      <item>, OIB 09162779272</item>
      <item>, OIB 38047712261</item>
      <item>, OIB 02770493212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St-339/2017-5</izvorni_sadrzaj>
    <derivirana_varijabla naziv="DomainObject.PredzadnjaOdlukaIzPredmeta.Oznaka_1">St-339/2017-5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233</properties:Words>
  <properties:Characters>1295</properties:Characters>
  <properties:Lines>37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2019-01-08T07:06:00Z</cp:lastPrinted>
  <dcterms:modified xmlns:xsi="http://www.w3.org/2001/XMLSchema-instance" xsi:type="dcterms:W3CDTF">2019-01-08T07:06:00Z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