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987b" w14:paraId="892987b" w:rsidRDefault="000C3CA4" w:rsidP="000C3CA4" w:rsidR="000302FB" w:rsidRPr="000C3CA4">
      <w:pPr>
        <w:jc w:val="right"/>
        <w15:collapsed w:val="false"/>
      </w:pPr>
      <w:bookmarkStart w:name="_GoBack" w:id="0"/>
      <w:bookmarkEnd w:id="0"/>
      <w:r w:rsidRPr="000C3CA4">
        <w:t>1 St-</w:t>
      </w:r>
      <w:r>
        <w:t>26/14-40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0C3CA4">
          <w:t>sud u</w:t>
        </w:r>
      </w:smartTag>
      <w:r w:rsidRPr="000C3CA4">
        <w:t xml:space="preserve">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0C3CA4" w:rsidRPr="000C3CA4">
        <w:t xml:space="preserve">SMOKI – TRADE d.o.o. </w:t>
      </w:r>
      <w:proofErr w:type="spellStart"/>
      <w:r w:rsidR="000C3CA4" w:rsidRPr="000C3CA4">
        <w:t>Bekovac</w:t>
      </w:r>
      <w:proofErr w:type="spellEnd"/>
      <w:r w:rsidR="000C3CA4" w:rsidRPr="000C3CA4">
        <w:t xml:space="preserve">, Školska ulica </w:t>
      </w:r>
      <w:proofErr w:type="spellStart"/>
      <w:r w:rsidR="000C3CA4" w:rsidRPr="000C3CA4">
        <w:t>bb</w:t>
      </w:r>
      <w:proofErr w:type="spellEnd"/>
      <w:r w:rsidR="000C3CA4" w:rsidRPr="000C3CA4">
        <w:t>, Benkovac, OIB:</w:t>
      </w:r>
      <w:r w:rsidR="000C3CA4">
        <w:t xml:space="preserve"> </w:t>
      </w:r>
      <w:r w:rsidR="000C3CA4" w:rsidRPr="000C3CA4">
        <w:t>01823472880</w:t>
      </w:r>
      <w:r w:rsidR="004A3683" w:rsidRPr="000C3CA4">
        <w:t xml:space="preserve">, </w:t>
      </w:r>
      <w:r w:rsidR="000C3CA4">
        <w:t>22. rujna 2015</w:t>
      </w:r>
      <w:r w:rsidR="003D4686" w:rsidRPr="000C3CA4">
        <w:t>.</w:t>
      </w:r>
      <w:r w:rsidRPr="000C3CA4">
        <w:t xml:space="preserve"> </w:t>
      </w:r>
    </w:p>
    <w:p w:rsidRDefault="00D21088" w:rsidP="00D21088" w:rsidR="00D21088" w:rsidRPr="000C3CA4"/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4A3683" w:rsidR="000302FB" w:rsidRPr="000C3CA4">
      <w:r w:rsidRPr="000C3CA4">
        <w:t xml:space="preserve">           Prethodni postupak </w:t>
      </w:r>
      <w:r w:rsidR="00D21088" w:rsidRPr="000C3CA4">
        <w:t xml:space="preserve">nad </w:t>
      </w:r>
      <w:r w:rsidRPr="000C3CA4">
        <w:t xml:space="preserve">stečajnim dužnikom </w:t>
      </w:r>
      <w:r w:rsidR="000C3CA4" w:rsidRPr="000C3CA4">
        <w:t>SMOKI – TRADE d.o.o. Be</w:t>
      </w:r>
      <w:r w:rsidR="0066271E">
        <w:t>n</w:t>
      </w:r>
      <w:r w:rsidR="000C3CA4" w:rsidRPr="000C3CA4">
        <w:t>kovac</w:t>
      </w:r>
      <w:r w:rsidRPr="000C3CA4">
        <w:t xml:space="preserve"> </w:t>
      </w:r>
      <w:r w:rsidR="000302FB" w:rsidRPr="000C3CA4">
        <w:t xml:space="preserve">se </w:t>
      </w:r>
      <w:r w:rsidR="000C3CA4">
        <w:t xml:space="preserve">      </w:t>
      </w:r>
      <w:r w:rsidR="000302FB" w:rsidRPr="000C3CA4">
        <w:t>o b u s t a v l j a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4A3683" w:rsidRPr="000C3CA4">
      <w:pPr>
        <w:jc w:val="both"/>
      </w:pPr>
      <w:r w:rsidRPr="000C3CA4">
        <w:tab/>
      </w:r>
      <w:r w:rsidR="004A3683" w:rsidRPr="000C3CA4">
        <w:t xml:space="preserve">Ministarstvo financija, Porezna uprava, Područni ured Zadar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0C3CA4" w:rsidRPr="000C3CA4">
        <w:t xml:space="preserve">SMOKI – TRADE d.o.o. </w:t>
      </w:r>
      <w:proofErr w:type="spellStart"/>
      <w:r w:rsidR="000C3CA4" w:rsidRPr="000C3CA4">
        <w:t>Bekovac</w:t>
      </w:r>
      <w:proofErr w:type="spellEnd"/>
      <w:r w:rsidR="00D21088" w:rsidRPr="000C3CA4">
        <w:t>.</w:t>
      </w:r>
    </w:p>
    <w:p w:rsidRDefault="004A3683" w:rsidP="000302FB" w:rsidR="004A3683">
      <w:pPr>
        <w:jc w:val="both"/>
      </w:pPr>
      <w:r w:rsidRPr="000C3CA4">
        <w:t xml:space="preserve">           Rješenjem ovog suda od </w:t>
      </w:r>
      <w:r w:rsidR="000C3CA4">
        <w:t>24. siječnja 2014</w:t>
      </w:r>
      <w:r w:rsidRPr="000C3CA4">
        <w:t>. godine obustavljen je skra</w:t>
      </w:r>
      <w:r w:rsidR="00633176" w:rsidRPr="000C3CA4">
        <w:t>ć</w:t>
      </w:r>
      <w:r w:rsidRPr="000C3CA4">
        <w:t>eni stečajni postupak i pokrenut prethodni postupak radi utvrđivanja uvjeta za otvaranje stečajnog postupka, te je imenovan privremeni stečajni upravitelj.</w:t>
      </w:r>
    </w:p>
    <w:p w:rsidRDefault="000C3CA4" w:rsidP="000C3CA4" w:rsidR="000C3CA4" w:rsidRPr="000C3CA4">
      <w:pPr>
        <w:jc w:val="both"/>
      </w:pPr>
      <w:r w:rsidRPr="000C3CA4">
        <w:t xml:space="preserve">           Dana </w:t>
      </w:r>
      <w:r>
        <w:t>17. rujna</w:t>
      </w:r>
      <w:r w:rsidRPr="000C3CA4">
        <w:t xml:space="preserve">. godine </w:t>
      </w:r>
      <w:r>
        <w:t>punomoćnik stečajnog dužnika</w:t>
      </w:r>
      <w:r w:rsidRPr="000C3CA4">
        <w:t xml:space="preserve"> dostavio je sudu podnesak u kojem navodi da je podmirio sva dugovanja i da mu račun nije blokiran. </w:t>
      </w:r>
    </w:p>
    <w:p w:rsidRDefault="000C3CA4" w:rsidP="000C3CA4" w:rsidR="000C3CA4" w:rsidRPr="0066271E">
      <w:pPr>
        <w:jc w:val="both"/>
      </w:pPr>
      <w:r w:rsidRPr="0066271E">
        <w:t xml:space="preserve">           Dana 12. ožujka 2014. godine RH, Ministarstvo financija, Porezna uprava, Područni ured Zadar je dostavila podatak da je društvo podmirilo sve obveze i više nije u blokadi. </w:t>
      </w:r>
    </w:p>
    <w:p w:rsidRDefault="000C3CA4" w:rsidP="000C3CA4" w:rsidR="000C3CA4" w:rsidRPr="000C3CA4">
      <w:pPr>
        <w:ind w:firstLine="708"/>
        <w:jc w:val="both"/>
      </w:pPr>
      <w:r w:rsidRPr="000C3CA4">
        <w:t xml:space="preserve">Slijedom navedenog sud zaključuje da je kod ovog stečajnog dužnika naknadno nestao stečajni razlog budući isti više nije u blokadi, pa je stoga u skladu s člankom 208. Stečajnog zakona (Narodne novine broj 44/96, 29/99, 129/00, 123/03, 82/06, 116/10, 25/12 i 133/12) odlučeno kao u izreci.  </w:t>
      </w:r>
    </w:p>
    <w:p w:rsidRDefault="000302FB" w:rsidP="000302FB" w:rsidR="000302FB" w:rsidRPr="000C3CA4">
      <w:pPr>
        <w:jc w:val="both"/>
      </w:pPr>
    </w:p>
    <w:p w:rsidRDefault="000302FB" w:rsidP="003D4686" w:rsidR="000302FB">
      <w:pPr>
        <w:jc w:val="center"/>
      </w:pPr>
      <w:r w:rsidRPr="000C3CA4">
        <w:t xml:space="preserve">U Zadru, </w:t>
      </w:r>
      <w:r w:rsidR="000C3CA4">
        <w:t>22. rujna 2015</w:t>
      </w:r>
      <w:r w:rsidR="003D4686" w:rsidRPr="000C3CA4">
        <w:t xml:space="preserve">. 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SUDAC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</w:t>
      </w:r>
      <w:proofErr w:type="spellStart"/>
      <w:r w:rsidRPr="000C3CA4">
        <w:t>Bajlo</w:t>
      </w:r>
      <w:proofErr w:type="spellEnd"/>
    </w:p>
    <w:p w:rsidRDefault="004A3683" w:rsidP="004A3683" w:rsidR="004A3683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primitka istog. Žalba se podnosi u tri primjerka putem ovog suda za </w:t>
      </w:r>
      <w:smartTag w:element="PersonName" w:uri="urn:schemas-microsoft-com:office:smarttags">
        <w:smartTagPr>
          <w:attr w:val="Visoki trgovački sud" w:name="ProductID"/>
        </w:smartTagPr>
        <w:r w:rsidRPr="000C3CA4">
          <w:t>Visoki trgovački sud</w:t>
        </w:r>
      </w:smartTag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0302FB" w:rsidP="000302FB" w:rsidR="00C55CCE" w:rsidRPr="000C3CA4">
      <w:pPr>
        <w:numPr>
          <w:ilvl w:val="0"/>
          <w:numId w:val="1"/>
        </w:numPr>
        <w:jc w:val="both"/>
      </w:pPr>
      <w:r w:rsidRPr="000C3CA4">
        <w:t xml:space="preserve">predlagatelju po </w:t>
      </w:r>
      <w:r w:rsidR="004A3683" w:rsidRPr="000C3CA4">
        <w:t>ŽDO u Zadru</w:t>
      </w:r>
      <w:r w:rsidR="00C55CCE" w:rsidRPr="000C3CA4">
        <w:t xml:space="preserve"> </w:t>
      </w:r>
    </w:p>
    <w:p w:rsidRDefault="000302FB" w:rsidP="000302FB" w:rsidR="000302FB" w:rsidRPr="000C3CA4">
      <w:pPr>
        <w:numPr>
          <w:ilvl w:val="0"/>
          <w:numId w:val="1"/>
        </w:numPr>
        <w:jc w:val="both"/>
      </w:pPr>
      <w:r w:rsidRPr="000C3CA4">
        <w:t xml:space="preserve">stečajnom dužniku </w:t>
      </w:r>
      <w:r w:rsidR="000C3CA4">
        <w:t>po punomoćniku</w:t>
      </w:r>
    </w:p>
    <w:p w:rsidRDefault="000C3CA4" w:rsidP="000302FB" w:rsidR="000302FB" w:rsidRPr="000C3CA4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0302FB" w:rsidP="000302FB" w:rsidR="000302FB" w:rsidRPr="000C3CA4">
      <w:pPr>
        <w:numPr>
          <w:ilvl w:val="0"/>
          <w:numId w:val="1"/>
        </w:numPr>
        <w:ind w:left="360"/>
        <w:jc w:val="both"/>
      </w:pPr>
      <w:r w:rsidRPr="000C3CA4">
        <w:t>u spis</w:t>
      </w:r>
    </w:p>
    <w:sectPr w:rsidR="000302FB" w:rsidRPr="000C3C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C3CA4"/>
    <w:rsid w:val="00150F2D"/>
    <w:rsid w:val="00192D9A"/>
    <w:rsid w:val="001C0852"/>
    <w:rsid w:val="0021510A"/>
    <w:rsid w:val="0027651C"/>
    <w:rsid w:val="003D4686"/>
    <w:rsid w:val="004A3683"/>
    <w:rsid w:val="00517489"/>
    <w:rsid w:val="00633176"/>
    <w:rsid w:val="0066271E"/>
    <w:rsid w:val="006D5987"/>
    <w:rsid w:val="00745785"/>
    <w:rsid w:val="007A66AD"/>
    <w:rsid w:val="008B3276"/>
    <w:rsid w:val="008E1367"/>
    <w:rsid w:val="009E05AD"/>
    <w:rsid w:val="00A94666"/>
    <w:rsid w:val="00BE6C59"/>
    <w:rsid w:val="00C052B0"/>
    <w:rsid w:val="00C55CCE"/>
    <w:rsid w:val="00D21088"/>
    <w:rsid w:val="00D21F59"/>
    <w:rsid w:val="00DC56CB"/>
    <w:rsid w:val="00F05A94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0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0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2014.</izvorni_sadrzaj>
    <derivirana_varijabla naziv="DomainObject.Predmet.DatumOsnivanja_1">12.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St-26/2014</izvorni_sadrzaj>
    <derivirana_varijabla naziv="DomainObject.Predmet.OznakaBroj_1">St-26/2014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SMOKI-TRADE društvo s ograničenom odgovornošću za trgovinu, transport i ugostiteljstvo</izvorni_sadrzaj>
    <derivirana_varijabla naziv="DomainObject.Predmet.ProtustrankaFormated_1">  SMOKI-TRADE društvo s ograničenom odgovornošću za trgovinu, transport i ugostiteljstvo</derivirana_varijabla>
  </DomainObject.Predmet.ProtustrankaFormated>
  <DomainObject.Predmet.ProtustrankaFormatedOIB>
    <izvorni_sadrzaj>  SMOKI-TRADE društvo s ograničenom odgovornošću za trgovinu, transport i ugostiteljstvo, OIB 01823472880</izvorni_sadrzaj>
    <derivirana_varijabla naziv="DomainObject.Predmet.ProtustrankaFormatedOIB_1">  SMOKI-TRADE društvo s ograničenom odgovornošću za trgovinu, transport i ugostiteljstvo, OIB 01823472880</derivirana_varijabla>
  </DomainObject.Predmet.ProtustrankaFormatedOIB>
  <DomainObject.Predmet.ProtustrankaFormatedWithAdress>
    <izvorni_sadrzaj> SMOKI-TRADE društvo s ograničenom odgovornošću za trgovinu, transport i ugostiteljstvo, Školska/bb, Benkovac</izvorni_sadrzaj>
    <derivirana_varijabla naziv="DomainObject.Predmet.ProtustrankaFormatedWithAdress_1"> SMOKI-TRADE društvo s ograničenom odgovornošću za trgovinu, transport i ugostiteljstvo, Školska/bb, Benkovac</derivirana_varijabla>
  </DomainObject.Predmet.ProtustrankaFormatedWithAdress>
  <DomainObject.Predmet.ProtustrankaFormatedWithAdressOIB>
    <izvorni_sadrzaj> SMOKI-TRADE društvo s ograničenom odgovornošću za trgovinu, transport i ugostiteljstvo, OIB 01823472880, Školska/bb, Benkovac</izvorni_sadrzaj>
    <derivirana_varijabla naziv="DomainObject.Predmet.ProtustrankaFormatedWithAdressOIB_1"> SMOKI-TRADE društvo s ograničenom odgovornošću za trgovinu, transport i ugostiteljstvo, OIB 01823472880, Školska/bb, Benkovac</derivirana_varijabla>
  </DomainObject.Predmet.ProtustrankaFormatedWithAdressOIB>
  <DomainObject.Predmet.ProtustrankaWithAdress>
    <izvorni_sadrzaj>SMOKI-TRADE društvo s ograničenom odgovornošću za trgovinu, transport i ugostiteljstvo Školska/bb, Benkovac</izvorni_sadrzaj>
    <derivirana_varijabla naziv="DomainObject.Predmet.ProtustrankaWithAdress_1">SMOKI-TRADE društvo s ograničenom odgovornošću za trgovinu, transport i ugostiteljstvo Školska/bb, Benkovac</derivirana_varijabla>
  </DomainObject.Predmet.ProtustrankaWithAdress>
  <DomainObject.Predmet.ProtustrankaWithAdressOIB>
    <izvorni_sadrzaj>SMOKI-TRADE društvo s ograničenom odgovornošću za trgovinu, transport i ugostiteljstvo, OIB 01823472880, Školska/bb, Benkovac</izvorni_sadrzaj>
    <derivirana_varijabla naziv="DomainObject.Predmet.ProtustrankaWithAdressOIB_1">SMOKI-TRADE društvo s ograničenom odgovornošću za trgovinu, transport i ugostiteljstvo, OIB 01823472880, Školska/bb, Benkovac</derivirana_varijabla>
  </DomainObject.Predmet.ProtustrankaWithAdressOIB>
  <DomainObject.Predmet.ProtustrankaNazivFormated>
    <izvorni_sadrzaj>SMOKI-TRADE društvo s ograničenom odgovornošću za trgovinu, transport i ugostiteljstvo</izvorni_sadrzaj>
    <derivirana_varijabla naziv="DomainObject.Predmet.ProtustrankaNazivFormated_1">SMOKI-TRADE društvo s ograničenom odgovornošću za trgovinu, transport i ugostiteljstvo</derivirana_varijabla>
  </DomainObject.Predmet.ProtustrankaNazivFormated>
  <DomainObject.Predmet.ProtustrankaNazivFormatedOIB>
    <izvorni_sadrzaj>SMOKI-TRADE društvo s ograničenom odgovornošću za trgovinu, transport i ugostiteljstvo, OIB 01823472880</izvorni_sadrzaj>
    <derivirana_varijabla naziv="DomainObject.Predmet.ProtustrankaNazivFormatedOIB_1">SMOKI-TRADE društvo s ograničenom odgovornošću za trgovinu, transport i ugostiteljstvo, OIB 01823472880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PU ZADAR</izvorni_sadrzaj>
    <derivirana_varijabla naziv="DomainObject.Predmet.StrankaFormated_1">  MF, POREZNA UPRAVA, PU ZADAR</derivirana_varijabla>
  </DomainObject.Predmet.StrankaFormated>
  <DomainObject.Predmet.StrankaFormatedOIB>
    <izvorni_sadrzaj>  MF, POREZNA UPRAVA, PU ZADAR, OIB 18683136487</izvorni_sadrzaj>
    <derivirana_varijabla naziv="DomainObject.Predmet.StrankaFormatedOIB_1">  MF, POREZNA UPRAVA, PU ZADAR, OIB 18683136487</derivirana_varijabla>
  </DomainObject.Predmet.StrankaFormatedOIB>
  <DomainObject.Predmet.StrankaFormatedWithAdress>
    <izvorni_sadrzaj> MF, POREZNA UPRAVA, PU ZADAR</izvorni_sadrzaj>
    <derivirana_varijabla naziv="DomainObject.Predmet.StrankaFormatedWithAdress_1"> MF, POREZNA UPRAVA, PU ZADAR</derivirana_varijabla>
  </DomainObject.Predmet.StrankaFormatedWithAdress>
  <DomainObject.Predmet.StrankaFormatedWithAdressOIB>
    <izvorni_sadrzaj> MF, POREZNA UPRAVA, PU ZADAR, OIB 18683136487</izvorni_sadrzaj>
    <derivirana_varijabla naziv="DomainObject.Predmet.StrankaFormatedWithAdressOIB_1"> MF, POREZNA UPRAVA, PU ZADAR, OIB 18683136487</derivirana_varijabla>
  </DomainObject.Predmet.StrankaFormatedWithAdressOIB>
  <DomainObject.Predmet.StrankaWithAdress>
    <izvorni_sadrzaj>MF, POREZNA UPRAVA, PU ZADAR </izvorni_sadrzaj>
    <derivirana_varijabla naziv="DomainObject.Predmet.StrankaWithAdress_1">MF, POREZNA UPRAVA, PU ZADAR </derivirana_varijabla>
  </DomainObject.Predmet.StrankaWithAdress>
  <DomainObject.Predmet.StrankaWithAdressOIB>
    <izvorni_sadrzaj>MF, POREZNA UPRAVA, PU ZADAR, OIB 18683136487</izvorni_sadrzaj>
    <derivirana_varijabla naziv="DomainObject.Predmet.StrankaWithAdressOIB_1">MF, POREZNA UPRAVA, PU ZADAR, OIB 18683136487</derivirana_varijabla>
  </DomainObject.Predmet.StrankaWithAdressOIB>
  <DomainObject.Predmet.StrankaNazivFormated>
    <izvorni_sadrzaj>MF, POREZNA UPRAVA, PU ZADAR</izvorni_sadrzaj>
    <derivirana_varijabla naziv="DomainObject.Predmet.StrankaNazivFormated_1">MF, POREZNA UPRAVA, PU ZADAR</derivirana_varijabla>
  </DomainObject.Predmet.StrankaNazivFormated>
  <DomainObject.Predmet.StrankaNazivFormatedOIB>
    <izvorni_sadrzaj>MF, POREZNA UPRAVA, PU ZADAR, OIB 18683136487</izvorni_sadrzaj>
    <derivirana_varijabla naziv="DomainObject.Predmet.StrankaNazivFormatedOIB_1">MF, 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PU ZADAR</item>
    </izvorni_sadrzaj>
    <derivirana_varijabla naziv="DomainObject.Predmet.StrankaListFormated_1">
      <item>MF, POREZNA UPRAVA, PU ZADAR</item>
    </derivirana_varijabla>
  </DomainObject.Predmet.StrankaListFormated>
  <DomainObject.Predmet.StrankaListFormatedOIB>
    <izvorni_sadrzaj>
      <item>MF, POREZNA UPRAVA, PU ZADAR, OIB 18683136487</item>
    </izvorni_sadrzaj>
    <derivirana_varijabla naziv="DomainObject.Predmet.StrankaListFormatedOIB_1">
      <item>MF, POREZNA UPRAVA, PU ZADAR, OIB 18683136487</item>
    </derivirana_varijabla>
  </DomainObject.Predmet.StrankaListFormatedOIB>
  <DomainObject.Predmet.StrankaListFormatedWithAdress>
    <izvorni_sadrzaj>
      <item>MF, POREZNA UPRAVA, PU ZADAR</item>
    </izvorni_sadrzaj>
    <derivirana_varijabla naziv="DomainObject.Predmet.StrankaListFormatedWithAdress_1">
      <item>MF, POREZNA UPRAVA, PU ZADAR</item>
    </derivirana_varijabla>
  </DomainObject.Predmet.StrankaListFormatedWithAdress>
  <DomainObject.Predmet.StrankaListFormatedWithAdressOIB>
    <izvorni_sadrzaj>
      <item>MF, POREZNA UPRAVA, PU ZADAR, OIB 18683136487</item>
    </izvorni_sadrzaj>
    <derivirana_varijabla naziv="DomainObject.Predmet.StrankaListFormatedWithAdressOIB_1">
      <item>MF, POREZNA UPRAVA, PU ZADAR, OIB 18683136487</item>
    </derivirana_varijabla>
  </DomainObject.Predmet.StrankaListFormatedWithAdressOIB>
  <DomainObject.Predmet.StrankaListNazivFormated>
    <izvorni_sadrzaj>
      <item>MF, POREZNA UPRAVA, PU ZADAR</item>
    </izvorni_sadrzaj>
    <derivirana_varijabla naziv="DomainObject.Predmet.StrankaListNazivFormated_1">
      <item>MF, POREZNA UPRAVA, PU ZADAR</item>
    </derivirana_varijabla>
  </DomainObject.Predmet.StrankaListNazivFormated>
  <DomainObject.Predmet.StrankaListNazivFormatedOIB>
    <izvorni_sadrzaj>
      <item>MF, POREZNA UPRAVA, PU ZADAR, OIB 18683136487</item>
    </izvorni_sadrzaj>
    <derivirana_varijabla naziv="DomainObject.Predmet.StrankaListNazivFormatedOIB_1">
      <item>MF, POREZNA UPRAVA, PU ZADAR, OIB 18683136487</item>
    </derivirana_varijabla>
  </DomainObject.Predmet.StrankaListNazivFormatedOIB>
  <DomainObject.Predmet.ProtuStrankaListFormated>
    <izvorni_sadrzaj>
      <item>SMOKI-TRADE društvo s ograničenom odgovornošću za trgovinu, transport i ugostiteljstvo</item>
    </izvorni_sadrzaj>
    <derivirana_varijabla naziv="DomainObject.Predmet.ProtuStrankaListFormated_1">
      <item>SMOKI-TRADE društvo s ograničenom odgovornošću za trgovinu, transport i ugostiteljstvo</item>
    </derivirana_varijabla>
  </DomainObject.Predmet.ProtuStrankaListFormated>
  <DomainObject.Predmet.ProtuStrankaListFormatedOIB>
    <izvorni_sadrzaj>
      <item>SMOKI-TRADE društvo s ograničenom odgovornošću za trgovinu, transport i ugostiteljstvo, OIB 01823472880</item>
    </izvorni_sadrzaj>
    <derivirana_varijabla naziv="DomainObject.Predmet.ProtuStrankaListFormatedOIB_1">
      <item>SMOKI-TRADE društvo s ograničenom odgovornošću za trgovinu, transport i ugostiteljstvo, OIB 01823472880</item>
    </derivirana_varijabla>
  </DomainObject.Predmet.ProtuStrankaListFormatedOIB>
  <DomainObject.Predmet.ProtuStrankaListFormatedWithAdress>
    <izvorni_sadrzaj>
      <item>SMOKI-TRADE društvo s ograničenom odgovornošću za trgovinu, transport i ugostiteljstvo, Školska/bb, Benkovac</item>
    </izvorni_sadrzaj>
    <derivirana_varijabla naziv="DomainObject.Predmet.ProtuStrankaListFormatedWithAdress_1">
      <item>SMOKI-TRADE društvo s ograničenom odgovornošću za trgovinu, transport i ugostiteljstvo, Školska/bb, Benkovac</item>
    </derivirana_varijabla>
  </DomainObject.Predmet.ProtuStrankaListFormatedWithAdress>
  <DomainObject.Predmet.ProtuStrankaListFormatedWithAdressOIB>
    <izvorni_sadrzaj>
      <item>SMOKI-TRADE društvo s ograničenom odgovornošću za trgovinu, transport i ugostiteljstvo, OIB 01823472880, Školska/bb, Benkovac</item>
    </izvorni_sadrzaj>
    <derivirana_varijabla naziv="DomainObject.Predmet.ProtuStrankaListFormatedWithAdressOIB_1">
      <item>SMOKI-TRADE društvo s ograničenom odgovornošću za trgovinu, transport i ugostiteljstvo, OIB 01823472880, Školska/bb, Benkovac</item>
    </derivirana_varijabla>
  </DomainObject.Predmet.ProtuStrankaListFormatedWithAdressOIB>
  <DomainObject.Predmet.ProtuStrankaListNazivFormated>
    <izvorni_sadrzaj>
      <item>SMOKI-TRADE društvo s ograničenom odgovornošću za trgovinu, transport i ugostiteljstvo</item>
    </izvorni_sadrzaj>
    <derivirana_varijabla naziv="DomainObject.Predmet.ProtuStrankaListNazivFormated_1">
      <item>SMOKI-TRADE društvo s ograničenom odgovornošću za trgovinu, transport i ugostiteljstvo</item>
    </derivirana_varijabla>
  </DomainObject.Predmet.ProtuStrankaListNazivFormated>
  <DomainObject.Predmet.ProtuStrankaListNazivFormatedOIB>
    <izvorni_sadrzaj>
      <item>SMOKI-TRADE društvo s ograničenom odgovornošću za trgovinu, transport i ugostiteljstvo, OIB 01823472880</item>
    </izvorni_sadrzaj>
    <derivirana_varijabla naziv="DomainObject.Predmet.ProtuStrankaListNazivFormatedOIB_1">
      <item>SMOKI-TRADE društvo s ograničenom odgovornošću za trgovinu, transport i ugostiteljstvo, OIB 01823472880</item>
    </derivirana_varijabla>
  </DomainObject.Predmet.ProtuStrankaListNazivFormatedOIB>
  <DomainObject.Predmet.OstaliListFormated>
    <izvorni_sadrzaj>
      <item>Ive Brkić</item>
      <item>ŽDO ZADAR</item>
    </izvorni_sadrzaj>
    <derivirana_varijabla naziv="DomainObject.Predmet.OstaliListFormated_1">
      <item>Ive Brkić</item>
      <item>ŽDO ZADAR</item>
    </derivirana_varijabla>
  </DomainObject.Predmet.OstaliListFormated>
  <DomainObject.Predmet.OstaliListFormatedOIB>
    <izvorni_sadrzaj>
      <item>Ive Brkić, OIB 23440763497</item>
      <item>ŽDO ZADAR</item>
    </izvorni_sadrzaj>
    <derivirana_varijabla naziv="DomainObject.Predmet.OstaliListFormatedOIB_1">
      <item>Ive Brkić, OIB 23440763497</item>
      <item>ŽDO ZADAR</item>
    </derivirana_varijabla>
  </DomainObject.Predmet.OstaliListFormatedOIB>
  <DomainObject.Predmet.OstaliListFormatedWithAdress>
    <izvorni_sadrzaj>
      <item>Ive Brkić</item>
      <item>ŽDO ZADAR</item>
    </izvorni_sadrzaj>
    <derivirana_varijabla naziv="DomainObject.Predmet.OstaliListFormatedWithAdress_1">
      <item>Ive Brkić</item>
      <item>ŽDO ZADAR</item>
    </derivirana_varijabla>
  </DomainObject.Predmet.OstaliListFormatedWithAdress>
  <DomainObject.Predmet.OstaliListFormatedWithAdressOIB>
    <izvorni_sadrzaj>
      <item>Ive Brkić, OIB 23440763497</item>
      <item>ŽDO ZADAR</item>
    </izvorni_sadrzaj>
    <derivirana_varijabla naziv="DomainObject.Predmet.OstaliListFormatedWithAdressOIB_1">
      <item>Ive Brkić, OIB 23440763497</item>
      <item>ŽDO ZADAR</item>
    </derivirana_varijabla>
  </DomainObject.Predmet.OstaliListFormatedWithAdressOIB>
  <DomainObject.Predmet.OstaliListNazivFormated>
    <izvorni_sadrzaj>
      <item>Ive Brkić</item>
      <item>ŽDO ZADAR</item>
    </izvorni_sadrzaj>
    <derivirana_varijabla naziv="DomainObject.Predmet.OstaliListNazivFormated_1">
      <item>Ive Brkić</item>
      <item>ŽDO ZADAR</item>
    </derivirana_varijabla>
  </DomainObject.Predmet.OstaliListNazivFormated>
  <DomainObject.Predmet.OstaliListNazivFormatedOIB>
    <izvorni_sadrzaj>
      <item>Ive Brkić, OIB 23440763497</item>
      <item>ŽDO ZADAR</item>
    </izvorni_sadrzaj>
    <derivirana_varijabla naziv="DomainObject.Predmet.OstaliListNazivFormatedOIB_1">
      <item>Ive Brkić, OIB 23440763497</item>
      <item>ŽDO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PU ZADAR</izvorni_sadrzaj>
    <derivirana_varijabla naziv="DomainObject.Predmet.StrankaIDrugi_1">MF, POREZNA UPRAVA, PU ZADAR</derivirana_varijabla>
  </DomainObject.Predmet.StrankaIDrugi>
  <DomainObject.Predmet.ProtustrankaIDrugi>
    <izvorni_sadrzaj>SMOKI-TRADE društvo s ograničenom odgovornošću za trgovinu, transport i ugostiteljstvo</izvorni_sadrzaj>
    <derivirana_varijabla naziv="DomainObject.Predmet.ProtustrankaIDrugi_1">SMOKI-TRADE društvo s ograničenom odgovornošću za trgovinu, transport i ugostiteljstvo</derivirana_varijabla>
  </DomainObject.Predmet.ProtustrankaIDrugi>
  <DomainObject.Predmet.StrankaIDrugiAdressOIB>
    <izvorni_sadrzaj>MF, POREZNA UPRAVA, PU ZADAR, OIB 18683136487</izvorni_sadrzaj>
    <derivirana_varijabla naziv="DomainObject.Predmet.StrankaIDrugiAdressOIB_1">MF, POREZNA UPRAVA, PU ZADAR, OIB 18683136487</derivirana_varijabla>
  </DomainObject.Predmet.StrankaIDrugiAdressOIB>
  <DomainObject.Predmet.ProtustrankaIDrugiAdressOIB>
    <izvorni_sadrzaj>SMOKI-TRADE društvo s ograničenom odgovornošću za trgovinu, transport i ugostiteljstvo, OIB 01823472880, Školska/bb, Benkovac</izvorni_sadrzaj>
    <derivirana_varijabla naziv="DomainObject.Predmet.ProtustrankaIDrugiAdressOIB_1">SMOKI-TRADE društvo s ograničenom odgovornošću za trgovinu, transport i ugostiteljstvo, OIB 01823472880, Školska/bb,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SMOKI-TRADE društvo s ograničenom odgovornošću za trgovinu, transport i ugostiteljstvo</item>
      <item>Ive Brkić</item>
      <item>MF, POREZNA UPRAVA, PU ZADAR</item>
      <item>ŽDO ZADAR</item>
    </izvorni_sadrzaj>
    <derivirana_varijabla naziv="DomainObject.Predmet.SudioniciListNaziv_1">
      <item>SMOKI-TRADE društvo s ograničenom odgovornošću za trgovinu, transport i ugostiteljstvo</item>
      <item>Ive Brkić</item>
      <item>MF, POREZNA UPRAVA, PU ZADAR</item>
      <item>ŽDO ZADAR</item>
    </derivirana_varijabla>
  </DomainObject.Predmet.SudioniciListNaziv>
  <DomainObject.Predmet.SudioniciListAdressOIB>
    <izvorni_sadrzaj>
      <item>SMOKI-TRADE društvo s ograničenom odgovornošću za trgovinu, transport i ugostiteljstvo, OIB 01823472880, Školska/bb,Benkovac</item>
      <item>Ive Brkić, OIB 23440763497</item>
      <item>MF, POREZNA UPRAVA, PU ZADAR, OIB 18683136487</item>
      <item>ŽDO ZADAR</item>
    </izvorni_sadrzaj>
    <derivirana_varijabla naziv="DomainObject.Predmet.SudioniciListAdressOIB_1">
      <item>SMOKI-TRADE društvo s ograničenom odgovornošću za trgovinu, transport i ugostiteljstvo, OIB 01823472880, Školska/bb,Benkovac</item>
      <item>Ive Brkić, OIB 23440763497</item>
      <item>MF, POREZNA UPRAVA, PU ZADAR, OIB 18683136487</item>
      <item>ŽDO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01823472880</item>
      <item>, OIB 23440763497</item>
      <item>, OIB 18683136487</item>
      <item>, OIB null</item>
    </izvorni_sadrzaj>
    <derivirana_varijabla naziv="DomainObject.Predmet.SudioniciListNazivOIB_1">
      <item>, OIB 01823472880</item>
      <item>, OIB 23440763497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313</properties:Words>
  <properties:Characters>1516</properties:Characters>
  <properties:Lines>58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2015-09-21T12:25:00Z</dcterms:created>
  <dc:creator>Ardena Bajlo</dc:creator>
  <cp:lastModifiedBy>wsadmin</cp:lastModifiedBy>
  <cp:lastPrinted>2015-09-23T08:15:00Z</cp:lastPrinted>
  <dcterms:modified xmlns:xsi="http://www.w3.org/2001/XMLSchema-instance" xsi:type="dcterms:W3CDTF">2015-09-24T07:12:00Z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