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9e1f" w14:paraId="4e69e1f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5 St-</w:t>
      </w:r>
      <w:r w:rsidR="006115F0">
        <w:rPr>
          <w:lang w:val="hr-HR"/>
        </w:rPr>
        <w:t>334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6115F0">
        <w:rPr>
          <w:lang w:val="hr-HR"/>
        </w:rPr>
        <w:t>VALCON društvo s ograničenom odgovornošću za savjetovanje i usluge, Orahovica, Bana Josipa Jelačića 18</w:t>
      </w:r>
      <w:r w:rsidRPr="000664E3">
        <w:rPr>
          <w:lang w:val="hr-HR"/>
        </w:rPr>
        <w:t>, 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6115F0">
        <w:rPr>
          <w:lang w:val="hr-HR"/>
        </w:rPr>
        <w:t>010086150</w:t>
      </w:r>
      <w:r w:rsidRPr="000664E3">
        <w:rPr>
          <w:lang w:val="hr-HR"/>
        </w:rPr>
        <w:t xml:space="preserve">, OIB: </w:t>
      </w:r>
      <w:r w:rsidR="006115F0">
        <w:rPr>
          <w:lang w:val="hr-HR"/>
        </w:rPr>
        <w:t>54289353720</w:t>
      </w:r>
      <w:r w:rsidRPr="000664E3">
        <w:rPr>
          <w:lang w:val="hr-HR"/>
        </w:rPr>
        <w:t>, koji se vod</w:t>
      </w:r>
      <w:r w:rsidR="008758F4">
        <w:rPr>
          <w:lang w:val="hr-HR"/>
        </w:rPr>
        <w:t>i kod ovoga suda pod brojem St-3</w:t>
      </w:r>
      <w:r w:rsidR="006115F0">
        <w:rPr>
          <w:lang w:val="hr-HR"/>
        </w:rPr>
        <w:t>34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6115F0">
        <w:rPr>
          <w:lang w:val="hr-HR"/>
        </w:rPr>
        <w:t>6. studenog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115F0">
        <w:rPr>
          <w:lang w:val="hr-HR"/>
        </w:rPr>
        <w:t>15.044,16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8758F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115F0">
        <w:rPr>
          <w:lang w:val="hr-HR"/>
        </w:rPr>
        <w:t>Marko Valent iz Orahovice, Bana Josipa Jelačića 18</w:t>
      </w:r>
      <w:r w:rsidR="008758F4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115F0">
        <w:rPr>
          <w:lang w:val="hr-HR"/>
        </w:rPr>
        <w:t>60228287071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115F0">
        <w:rPr>
          <w:lang w:val="hr-HR"/>
        </w:rPr>
        <w:t>5. siječnja</w:t>
      </w:r>
      <w:r w:rsidRPr="000664E3">
        <w:rPr>
          <w:lang w:val="hr-HR"/>
        </w:rPr>
        <w:t xml:space="preserve"> 201</w:t>
      </w:r>
      <w:r w:rsidR="006115F0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C61FA1" w:rsidP="000664E3" w:rsidR="00C61FA1">
      <w:pPr>
        <w:rPr>
          <w:lang w:val="hr-HR"/>
        </w:rPr>
      </w:pPr>
      <w:r>
        <w:rPr>
          <w:lang w:val="hr-HR"/>
        </w:rPr>
        <w:t xml:space="preserve">          zakonskom zastupniku putem e-oglasne ploče suda</w:t>
      </w:r>
    </w:p>
    <w:p w:rsidRDefault="006115F0" w:rsidP="000664E3" w:rsidR="00894A7D" w:rsidRPr="000664E3">
      <w:pPr>
        <w:rPr>
          <w:lang w:val="hr-HR"/>
        </w:rPr>
      </w:pPr>
      <w:r>
        <w:rPr>
          <w:lang w:val="hr-HR"/>
        </w:rPr>
        <w:t>Bj.5</w:t>
      </w:r>
      <w:r w:rsidR="0094317E">
        <w:rPr>
          <w:lang w:val="hr-HR"/>
        </w:rPr>
        <w:t>.1.201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E7F" w:rsidR="000B1E7F">
      <w:r>
        <w:separator/>
      </w:r>
    </w:p>
  </w:endnote>
  <w:endnote w:id="0" w:type="continuationSeparator">
    <w:p w:rsidRDefault="000B1E7F" w:rsidR="000B1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E7F" w:rsidR="000B1E7F">
      <w:r>
        <w:separator/>
      </w:r>
    </w:p>
  </w:footnote>
  <w:footnote w:id="0" w:type="continuationSeparator">
    <w:p w:rsidRDefault="000B1E7F" w:rsidR="000B1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F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B1E7F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115F0"/>
    <w:rsid w:val="006425FF"/>
    <w:rsid w:val="0066064B"/>
    <w:rsid w:val="006825E3"/>
    <w:rsid w:val="006D69FC"/>
    <w:rsid w:val="00701DB2"/>
    <w:rsid w:val="00725BCB"/>
    <w:rsid w:val="0076259E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61FA1"/>
    <w:rsid w:val="00C805D6"/>
    <w:rsid w:val="00C84F59"/>
    <w:rsid w:val="00CB2D3D"/>
    <w:rsid w:val="00CE20FF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2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0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2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0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St-334/2015</izvorni_sadrzaj>
    <derivirana_varijabla naziv="DomainObject.Predmet.OznakaBroj_1">St-334/2015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VALCON društvo s ograničenom odgovornošću za savjetovanje i usluge, Orahovica</izvorni_sadrzaj>
    <derivirana_varijabla naziv="DomainObject.Predmet.ProtustrankaFormated_1">  VALCON društvo s ograničenom odgovornošću za savjetovanje i usluge, Orahovica</derivirana_varijabla>
  </DomainObject.Predmet.ProtustrankaFormated>
  <DomainObject.Predmet.ProtustrankaFormatedOIB>
    <izvorni_sadrzaj>  VALCON društvo s ograničenom odgovornošću za savjetovanje i usluge, Orahovica, OIB 54289353720</izvorni_sadrzaj>
    <derivirana_varijabla naziv="DomainObject.Predmet.ProtustrankaFormatedOIB_1">  VALCON društvo s ograničenom odgovornošću za savjetovanje i usluge, Orahovica, OIB 54289353720</derivirana_varijabla>
  </DomainObject.Predmet.ProtustrankaFormatedOIB>
  <DomainObject.Predmet.ProtustrankaFormatedWithAdress>
    <izvorni_sadrzaj> VALCON društvo s ograničenom odgovornošću za savjetovanje i usluge, Orahovica, Bana Josipa Jelačića 18, 33515 Orahovica</izvorni_sadrzaj>
    <derivirana_varijabla naziv="DomainObject.Predmet.ProtustrankaFormatedWithAdress_1"> VALCON društvo s ograničenom odgovornošću za savjetovanje i usluge, Orahovica, Bana Josipa Jelačića 18, 33515 Orahovica</derivirana_varijabla>
  </DomainObject.Predmet.ProtustrankaFormatedWithAdress>
  <DomainObject.Predmet.ProtustrankaFormatedWithAdressOIB>
    <izvorni_sadrzaj> VALCON društvo s ograničenom odgovornošću za savjetovanje i usluge, Orahovica, OIB 54289353720, Bana Josipa Jelačića 18, 33515 Orahovica</izvorni_sadrzaj>
    <derivirana_varijabla naziv="DomainObject.Predmet.ProtustrankaFormatedWithAdressOIB_1"> VALCON društvo s ograničenom odgovornošću za savjetovanje i usluge, Orahovica, OIB 54289353720, Bana Josipa Jelačića 18, 33515 Orahovica</derivirana_varijabla>
  </DomainObject.Predmet.ProtustrankaFormatedWithAdressOIB>
  <DomainObject.Predmet.ProtustrankaWithAdress>
    <izvorni_sadrzaj>VALCON društvo s ograničenom odgovornošću za savjetovanje i usluge, Orahovica Bana Josipa Jelačića 18, 33515 Orahovica</izvorni_sadrzaj>
    <derivirana_varijabla naziv="DomainObject.Predmet.ProtustrankaWithAdress_1">VALCON društvo s ograničenom odgovornošću za savjetovanje i usluge, Orahovica Bana Josipa Jelačića 18, 33515 Orahovica</derivirana_varijabla>
  </DomainObject.Predmet.ProtustrankaWithAdress>
  <DomainObject.Predmet.ProtustrankaWithAdressOIB>
    <izvorni_sadrzaj>VALCON društvo s ograničenom odgovornošću za savjetovanje i usluge, Orahovica, OIB 54289353720, Bana Josipa Jelačića 18, 33515 Orahovica</izvorni_sadrzaj>
    <derivirana_varijabla naziv="DomainObject.Predmet.ProtustrankaWithAdressOIB_1">VALCON društvo s ograničenom odgovornošću za savjetovanje i usluge, Orahovica, OIB 54289353720, Bana Josipa Jelačića 18, 33515 Orahovica</derivirana_varijabla>
  </DomainObject.Predmet.ProtustrankaWithAdressOIB>
  <DomainObject.Predmet.ProtustrankaNazivFormated>
    <izvorni_sadrzaj>VALCON društvo s ograničenom odgovornošću za savjetovanje i usluge, Orahovica</izvorni_sadrzaj>
    <derivirana_varijabla naziv="DomainObject.Predmet.ProtustrankaNazivFormated_1">VALCON društvo s ograničenom odgovornošću za savjetovanje i usluge, Orahovica</derivirana_varijabla>
  </DomainObject.Predmet.ProtustrankaNazivFormated>
  <DomainObject.Predmet.ProtustrankaNazivFormatedOIB>
    <izvorni_sadrzaj>VALCON društvo s ograničenom odgovornošću za savjetovanje i usluge, Orahovica, OIB 54289353720</izvorni_sadrzaj>
    <derivirana_varijabla naziv="DomainObject.Predmet.ProtustrankaNazivFormatedOIB_1">VALCON društvo s ograničenom odgovornošću za savjetovanje i usluge, Orahovica, OIB 54289353720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VALCON društvo s ograničenom odgovornošću za savjetovanje i usluge, Orahovica</item>
    </izvorni_sadrzaj>
    <derivirana_varijabla naziv="DomainObject.Predmet.ProtuStrankaListFormated_1">
      <item>VALCON društvo s ograničenom odgovornošću za savjetovanje i usluge, Orahovica</item>
    </derivirana_varijabla>
  </DomainObject.Predmet.ProtuStrankaListFormated>
  <DomainObject.Predmet.ProtuStrankaListFormatedOIB>
    <izvorni_sadrzaj>
      <item>VALCON društvo s ograničenom odgovornošću za savjetovanje i usluge, Orahovica, OIB 54289353720</item>
    </izvorni_sadrzaj>
    <derivirana_varijabla naziv="DomainObject.Predmet.ProtuStrankaListFormatedOIB_1">
      <item>VALCON društvo s ograničenom odgovornošću za savjetovanje i usluge, Orahovica, OIB 54289353720</item>
    </derivirana_varijabla>
  </DomainObject.Predmet.ProtuStrankaListFormatedOIB>
  <DomainObject.Predmet.ProtuStrankaListFormatedWithAdress>
    <izvorni_sadrzaj>
      <item>VALCON društvo s ograničenom odgovornošću za savjetovanje i usluge, Orahovica, Bana Josipa Jelačića 18, 33515 Orahovica</item>
    </izvorni_sadrzaj>
    <derivirana_varijabla naziv="DomainObject.Predmet.ProtuStrankaListFormatedWithAdress_1">
      <item>VALCON društvo s ograničenom odgovornošću za savjetovanje i usluge, Orahovica, Bana Josipa Jelačića 18, 33515 Orahovica</item>
    </derivirana_varijabla>
  </DomainObject.Predmet.ProtuStrankaListFormatedWithAdress>
  <DomainObject.Predmet.ProtuStrankaListFormatedWithAdressOIB>
    <izvorni_sadrzaj>
      <item>VALCON društvo s ograničenom odgovornošću za savjetovanje i usluge, Orahovica, OIB 54289353720, Bana Josipa Jelačića 18, 33515 Orahovica</item>
    </izvorni_sadrzaj>
    <derivirana_varijabla naziv="DomainObject.Predmet.ProtuStrankaListFormatedWithAdressOIB_1">
      <item>VALCON društvo s ograničenom odgovornošću za savjetovanje i usluge, Orahovica, OIB 54289353720, Bana Josipa Jelačića 18, 33515 Orahovica</item>
    </derivirana_varijabla>
  </DomainObject.Predmet.ProtuStrankaListFormatedWithAdressOIB>
  <DomainObject.Predmet.ProtuStrankaListNazivFormated>
    <izvorni_sadrzaj>
      <item>VALCON društvo s ograničenom odgovornošću za savjetovanje i usluge, Orahovica</item>
    </izvorni_sadrzaj>
    <derivirana_varijabla naziv="DomainObject.Predmet.ProtuStrankaListNazivFormated_1">
      <item>VALCON društvo s ograničenom odgovornošću za savjetovanje i usluge, Orahovica</item>
    </derivirana_varijabla>
  </DomainObject.Predmet.ProtuStrankaListNazivFormated>
  <DomainObject.Predmet.ProtuStrankaListNazivFormatedOIB>
    <izvorni_sadrzaj>
      <item>VALCON društvo s ograničenom odgovornošću za savjetovanje i usluge, Orahovica, OIB 54289353720</item>
    </izvorni_sadrzaj>
    <derivirana_varijabla naziv="DomainObject.Predmet.ProtuStrankaListNazivFormatedOIB_1">
      <item>VALCON društvo s ograničenom odgovornošću za savjetovanje i usluge, Orahovica, OIB 54289353720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VALCON društvo s ograničenom odgovornošću za savjetovanje i usluge, Orahovica</izvorni_sadrzaj>
    <derivirana_varijabla naziv="DomainObject.Predmet.ProtustrankaIDrugi_1">VALCON društvo s ograničenom odgovornošću za savjetovanje i usluge,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VALCON društvo s ograničenom odgovornošću za savjetovanje i usluge, Orahovica, OIB 54289353720, Bana Josipa Jelačića 18, 33515 Orahovica</izvorni_sadrzaj>
    <derivirana_varijabla naziv="DomainObject.Predmet.ProtustrankaIDrugiAdressOIB_1">VALCON društvo s ograničenom odgovornošću za savjetovanje i usluge, Orahovica, OIB 54289353720, Bana Josipa Jelačića 18,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VALCON društvo s ograničenom odgovornošću za savjetovanje i usluge, Orahovica</item>
    </izvorni_sadrzaj>
    <derivirana_varijabla naziv="DomainObject.Predmet.SudioniciListNaziv_1">
      <item>FINA, RC ZAGREB, Podružnica Bjelovar</item>
      <item>VALCON društvo s ograničenom odgovornošću za savjetovanje i usluge, Orahovica</item>
    </derivirana_varijabla>
  </DomainObject.Predmet.SudioniciListNaziv>
  <DomainObject.Predmet.SudioniciListAdressOIB>
    <izvorni_sadrzaj>
      <item>FINA, RC ZAGREB, Podružnica Bjelovar, OIB 85821130368, F. Supila 4,43000 Bjelovar</item>
      <item>VALCON društvo s ograničenom odgovornošću za savjetovanje i usluge, Orahovica, OIB 54289353720, Bana Josipa Jelačića 18,33515 Orahovica</item>
    </izvorni_sadrzaj>
    <derivirana_varijabla naziv="DomainObject.Predmet.SudioniciListAdressOIB_1">
      <item>FINA, RC ZAGREB, Podružnica Bjelovar, OIB 85821130368, F. Supila 4,43000 Bjelovar</item>
      <item>VALCON društvo s ograničenom odgovornošću za savjetovanje i usluge, Orahovica, OIB 54289353720, Bana Josipa Jelačića 18,33515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54289353720</item>
    </izvorni_sadrzaj>
    <derivirana_varijabla naziv="DomainObject.Predmet.SudioniciListNazivOIB_1">
      <item>, OIB 85821130368</item>
      <item>, OIB 54289353720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304</properties:Words>
  <properties:Characters>1716</properties:Characters>
  <properties:Lines>50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2015-10-19T12:49:00Z</dcterms:created>
  <dc:creator>553y7k3</dc:creator>
  <cp:keywords/>
  <cp:lastModifiedBy>Željka Vitez</cp:lastModifiedBy>
  <cp:lastPrinted>2016-01-05T06:44:00Z</cp:lastPrinted>
  <dcterms:modified xmlns:xsi="http://www.w3.org/2001/XMLSchema-instance" xsi:type="dcterms:W3CDTF">2016-01-05T07:53:00Z</dcterms:modified>
  <cp:revision>4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