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fdb7" w14:paraId="73dfdb7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40 Sp-</w:t>
      </w:r>
      <w:r w:rsidR="00433358">
        <w:t>19</w:t>
      </w:r>
      <w:r>
        <w:t>/1</w:t>
      </w:r>
      <w:r w:rsidR="00433358">
        <w:t>7</w:t>
      </w:r>
      <w:r>
        <w:t>-2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Jasni Gažić Ferenčina, kao sucu pojedincu, u izvanparničnom postupku stečaja potrošača nad imovinom potrošača </w:t>
      </w:r>
      <w:r w:rsidR="00433358">
        <w:t>Renate Hajdarović iz Zagreba, Grižanska 7, OIB: 78342936263</w:t>
      </w:r>
      <w:r>
        <w:t xml:space="preserve">, dana </w:t>
      </w:r>
      <w:r w:rsidR="00433358">
        <w:t>09. veljače 2017.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>Odbacuje se p</w:t>
      </w:r>
      <w:r w:rsidR="004366A4">
        <w:t xml:space="preserve">rijedlog </w:t>
      </w:r>
      <w:r w:rsidR="00433358">
        <w:t>Renate Hajdarović</w:t>
      </w:r>
      <w:r w:rsidR="004366A4">
        <w:t xml:space="preserve"> za otvaranje</w:t>
      </w:r>
      <w:r>
        <w:t xml:space="preserve"> postupka stečaja potrošača.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433358">
        <w:t>Renata Hajdarović kao potrošač podnijela</w:t>
      </w:r>
      <w:r>
        <w:t xml:space="preserve"> je kod ovog suda </w:t>
      </w:r>
      <w:r w:rsidR="00433358">
        <w:t>17.01.2017</w:t>
      </w:r>
      <w:r>
        <w:t>. prijedlog za otvaranje postupka stečaja potrošača.</w:t>
      </w:r>
    </w:p>
    <w:p w:rsidRDefault="00485A06" w:rsidP="00485A06" w:rsidR="00485A06">
      <w:pPr>
        <w:pStyle w:val="Bezproreda"/>
        <w:jc w:val="both"/>
      </w:pPr>
      <w:r>
        <w:tab/>
        <w:t xml:space="preserve">Uz prijedlog nije </w:t>
      </w:r>
      <w:r w:rsidR="00433358">
        <w:t xml:space="preserve">priložila </w:t>
      </w:r>
      <w:r>
        <w:t xml:space="preserve"> </w:t>
      </w:r>
      <w:r w:rsidR="00433358">
        <w:t>potvrdu savjetovališta da pokušaj sklapanja izvansudskog sporazuma nije uspio</w:t>
      </w:r>
      <w:r>
        <w:t>, što je bio dužan učiniti u smislu čl. 44. st. 3. Zakona o stečaju potrošača (NN 100/15).</w:t>
      </w:r>
    </w:p>
    <w:p w:rsidRDefault="00485A06" w:rsidP="00485A06" w:rsidR="00485A06">
      <w:pPr>
        <w:pStyle w:val="Bezproreda"/>
        <w:jc w:val="both"/>
      </w:pPr>
      <w:r>
        <w:tab/>
        <w:t>Stoga je, a temeljem čl. 44. st. 4. ZSP, prijedlog valjalo odbaciti i riješiti kao u izreci.</w:t>
      </w:r>
    </w:p>
    <w:p w:rsidRDefault="00485A06" w:rsidP="00485A06" w:rsidR="00485A06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433358">
        <w:t xml:space="preserve">09. veljače 2017. 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66A4">
        <w:t>Jasna Gažić Ferenčina v. r.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>Protiv ovog rješenja je dopuštena žalba. Žalba se podnosi ovom sudu pisano u četiri (4) istovjetna primjerka u roku od petnaest (15) dana od dana primitka pisanog otpravka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433358">
        <w:t>Renata Hajdarović, iz Zagreba, Grižanska 7</w:t>
      </w:r>
    </w:p>
    <w:p w:rsidRDefault="00433358" w:rsidP="00433358" w:rsidR="00433358">
      <w:pPr>
        <w:pStyle w:val="Bezproreda"/>
      </w:pPr>
      <w:r>
        <w:t>2. e-oglasna ploča - 8 dana.</w:t>
      </w:r>
    </w:p>
    <w:p w:rsidRDefault="004366A4" w:rsidP="00485A06" w:rsidR="004366A4">
      <w:pPr>
        <w:pStyle w:val="Bezproreda"/>
      </w:pPr>
    </w:p>
    <w:p w:rsidRDefault="004366A4" w:rsidP="00485A06" w:rsidR="004366A4">
      <w:pPr>
        <w:pStyle w:val="Bezproreda"/>
      </w:pPr>
    </w:p>
    <w:p w:rsidRDefault="004366A4" w:rsidP="008D687C" w:rsidR="00433358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358" w:rsidRPr="008D687C">
        <w:t>Za točnost otpravka – ovlašteni službenik:</w:t>
      </w:r>
    </w:p>
    <w:p w:rsidRDefault="00433358" w:rsidP="008D687C" w:rsidR="00433358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433358" w:rsidP="00433358" w:rsidR="00896E51">
      <w:pPr>
        <w:pStyle w:val="Bezproreda"/>
      </w:pPr>
      <w:r>
        <w:t xml:space="preserve"> 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433358"/>
    <w:rsid w:val="004366A4"/>
    <w:rsid w:val="00485A06"/>
    <w:rsid w:val="004B3529"/>
    <w:rsid w:val="005643AD"/>
    <w:rsid w:val="005F1484"/>
    <w:rsid w:val="00896E51"/>
    <w:rsid w:val="00DF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ijeloteksta" w:type="paragraph">
    <w:name w:val="Body Text"/>
    <w:basedOn w:val="Normal"/>
    <w:link w:val="TijelotekstaChar"/>
    <w:rsid w:val="00433358"/>
    <w:pPr>
      <w:spacing w:after="0"/>
      <w:jc w:val="both"/>
    </w:pPr>
    <w:rPr>
      <w:rFonts w:cs="Times New Roman" w:eastAsia="Times New Roman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33358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ijeloteksta" w:type="paragraph">
    <w:name w:val="Body Text"/>
    <w:basedOn w:val="Normal"/>
    <w:link w:val="TijelotekstaChar"/>
    <w:rsid w:val="00433358"/>
    <w:pPr>
      <w:spacing w:after="0"/>
      <w:jc w:val="both"/>
    </w:pPr>
    <w:rPr>
      <w:rFonts w:cs="Times New Roman" w:eastAsia="Times New Roman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33358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Renata Hajdarović</izvorni_sadrzaj>
    <derivirana_varijabla naziv="DomainObject.Predmet.StrankaFormated_1">  Renata Hajdarović</derivirana_varijabla>
  </DomainObject.Predmet.StrankaFormated>
  <DomainObject.Predmet.StrankaFormatedOIB>
    <izvorni_sadrzaj>  Renata Hajdarović, OIB 78342936263</izvorni_sadrzaj>
    <derivirana_varijabla naziv="DomainObject.Predmet.StrankaFormatedOIB_1">  Renata Hajdarović, OIB 78342936263</derivirana_varijabla>
  </DomainObject.Predmet.StrankaFormatedOIB>
  <DomainObject.Predmet.StrankaFormatedWithAdress>
    <izvorni_sadrzaj> Renata Hajdarović, Grižanska Ulica 7, 10000 Zagreb</izvorni_sadrzaj>
    <derivirana_varijabla naziv="DomainObject.Predmet.StrankaFormatedWithAdress_1"> Renata Hajdarović, Grižanska Ulica 7, 10000 Zagreb</derivirana_varijabla>
  </DomainObject.Predmet.StrankaFormatedWithAdress>
  <DomainObject.Predmet.StrankaFormatedWithAdressOIB>
    <izvorni_sadrzaj> Renata Hajdarović, OIB 78342936263, Grižanska Ulica 7, 10000 Zagreb</izvorni_sadrzaj>
    <derivirana_varijabla naziv="DomainObject.Predmet.StrankaFormatedWithAdressOIB_1"> Renata Hajdarović, OIB 78342936263, Grižanska Ulica 7, 10000 Zagreb</derivirana_varijabla>
  </DomainObject.Predmet.StrankaFormatedWithAdressOIB>
  <DomainObject.Predmet.StrankaWithAdress>
    <izvorni_sadrzaj>Renata Hajdarović Grižanska Ulica 7,10000 Zagreb</izvorni_sadrzaj>
    <derivirana_varijabla naziv="DomainObject.Predmet.StrankaWithAdress_1">Renata Hajdarović Grižanska Ulica 7,10000 Zagreb</derivirana_varijabla>
  </DomainObject.Predmet.StrankaWithAdress>
  <DomainObject.Predmet.StrankaWithAdressOIB>
    <izvorni_sadrzaj>Renata Hajdarović, OIB 78342936263, Grižanska Ulica 7,10000 Zagreb</izvorni_sadrzaj>
    <derivirana_varijabla naziv="DomainObject.Predmet.StrankaWithAdressOIB_1">Renata Hajdarović, OIB 78342936263, Grižanska Ulica 7,10000 Zagreb</derivirana_varijabla>
  </DomainObject.Predmet.StrankaWithAdressOIB>
  <DomainObject.Predmet.StrankaNazivFormated>
    <izvorni_sadrzaj>Renata Hajdarović</izvorni_sadrzaj>
    <derivirana_varijabla naziv="DomainObject.Predmet.StrankaNazivFormated_1">Renata Hajdarović</derivirana_varijabla>
  </DomainObject.Predmet.StrankaNazivFormated>
  <DomainObject.Predmet.StrankaNazivFormatedOIB>
    <izvorni_sadrzaj>Renata Hajdarović, OIB 78342936263</izvorni_sadrzaj>
    <derivirana_varijabla naziv="DomainObject.Predmet.StrankaNazivFormatedOIB_1">Renata Hajdarović, OIB 78342936263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Renata Hajdarović</item>
    </izvorni_sadrzaj>
    <derivirana_varijabla naziv="DomainObject.Predmet.StrankaListFormated_1">
      <item>Renata Hajdarović</item>
    </derivirana_varijabla>
  </DomainObject.Predmet.StrankaListFormated>
  <DomainObject.Predmet.StrankaListFormatedOIB>
    <izvorni_sadrzaj>
      <item>Renata Hajdarović, OIB 78342936263</item>
    </izvorni_sadrzaj>
    <derivirana_varijabla naziv="DomainObject.Predmet.StrankaListFormatedOIB_1">
      <item>Renata Hajdarović, OIB 78342936263</item>
    </derivirana_varijabla>
  </DomainObject.Predmet.StrankaListFormatedOIB>
  <DomainObject.Predmet.StrankaListFormatedWithAdress>
    <izvorni_sadrzaj>
      <item>Renata Hajdarović, Grižanska Ulica 7, 10000 Zagreb</item>
    </izvorni_sadrzaj>
    <derivirana_varijabla naziv="DomainObject.Predmet.StrankaListFormatedWithAdress_1">
      <item>Renata Hajdarović, Grižanska Ulica 7, 10000 Zagreb</item>
    </derivirana_varijabla>
  </DomainObject.Predmet.StrankaListFormatedWithAdress>
  <DomainObject.Predmet.StrankaListFormatedWithAdressOIB>
    <izvorni_sadrzaj>
      <item>Renata Hajdarović, OIB 78342936263, Grižanska Ulica 7, 10000 Zagreb</item>
    </izvorni_sadrzaj>
    <derivirana_varijabla naziv="DomainObject.Predmet.StrankaListFormatedWithAdressOIB_1">
      <item>Renata Hajdarović, OIB 78342936263, Grižanska Ulica 7, 10000 Zagreb</item>
    </derivirana_varijabla>
  </DomainObject.Predmet.StrankaListFormatedWithAdressOIB>
  <DomainObject.Predmet.StrankaListNazivFormated>
    <izvorni_sadrzaj>
      <item>Renata Hajdarović</item>
    </izvorni_sadrzaj>
    <derivirana_varijabla naziv="DomainObject.Predmet.StrankaListNazivFormated_1">
      <item>Renata Hajdarović</item>
    </derivirana_varijabla>
  </DomainObject.Predmet.StrankaListNazivFormated>
  <DomainObject.Predmet.StrankaListNazivFormatedOIB>
    <izvorni_sadrzaj>
      <item>Renata Hajdarović, OIB 78342936263</item>
    </izvorni_sadrzaj>
    <derivirana_varijabla naziv="DomainObject.Predmet.StrankaListNazivFormatedOIB_1">
      <item>Renata Hajdarović, OIB 78342936263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Renata Hajdarović</izvorni_sadrzaj>
    <derivirana_varijabla naziv="DomainObject.Predmet.StrankaIDrugi_1">Renata Hajdarović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Renata Hajdarović, OIB 78342936263, Grižanska Ulica 7, 10000 Zagreb</izvorni_sadrzaj>
    <derivirana_varijabla naziv="DomainObject.Predmet.StrankaIDrugiAdressOIB_1">Renata Hajdarović, OIB 78342936263, Grižanska Ulica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Hajdarović</item>
    </izvorni_sadrzaj>
    <derivirana_varijabla naziv="DomainObject.Predmet.SudioniciListNaziv_1">
      <item>Renata Hajdarović</item>
    </derivirana_varijabla>
  </DomainObject.Predmet.SudioniciListNaziv>
  <DomainObject.Predmet.SudioniciListAdressOIB>
    <izvorni_sadrzaj>
      <item>Renata Hajdarović, OIB 78342936263, Grižanska Ulica 7,10000 Zagreb</item>
    </izvorni_sadrzaj>
    <derivirana_varijabla naziv="DomainObject.Predmet.SudioniciListAdressOIB_1">
      <item>Renata Hajdarović, OIB 78342936263, Grižanska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78342936263</item>
    </izvorni_sadrzaj>
    <derivirana_varijabla naziv="DomainObject.Predmet.SudioniciListNazivOIB_1">
      <item>, OIB 78342936263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1144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2017-02-09T11:46:00Z</dcterms:created>
  <dc:creator>Veronika Kolačko</dc:creator>
  <cp:lastModifiedBy>Jelena Pavić</cp:lastModifiedBy>
  <cp:lastPrinted>2017-02-09T11:46:00Z</cp:lastPrinted>
  <dcterms:modified xmlns:xsi="http://www.w3.org/2001/XMLSchema-instance" xsi:type="dcterms:W3CDTF">2017-02-09T12:32:00Z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